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11C1EA3D" w:rsidR="009C65C0" w:rsidRPr="00723E3C" w:rsidRDefault="0000165B" w:rsidP="009C65C0">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w:t>
      </w:r>
      <w:r w:rsidR="002407FF">
        <w:rPr>
          <w:rFonts w:ascii="Arial" w:hAnsi="Arial" w:cs="Arial"/>
          <w:b/>
          <w:bCs/>
          <w:sz w:val="28"/>
          <w:lang w:val="de-DE"/>
        </w:rPr>
        <w:t>111</w:t>
      </w:r>
      <w:r w:rsidR="009C65C0" w:rsidRPr="00723E3C">
        <w:rPr>
          <w:rFonts w:ascii="Arial" w:hAnsi="Arial" w:cs="Arial"/>
          <w:b/>
          <w:bCs/>
          <w:sz w:val="28"/>
          <w:lang w:val="de-DE"/>
        </w:rPr>
        <w:tab/>
      </w:r>
      <w:r w:rsidR="009C65C0" w:rsidRPr="00723E3C">
        <w:rPr>
          <w:rFonts w:ascii="Arial" w:hAnsi="Arial" w:cs="Arial"/>
          <w:b/>
          <w:bCs/>
          <w:sz w:val="28"/>
          <w:lang w:val="de-DE"/>
        </w:rPr>
        <w:tab/>
        <w:t xml:space="preserve"> </w:t>
      </w:r>
      <w:r w:rsidR="009F5401">
        <w:rPr>
          <w:rFonts w:ascii="Arial" w:hAnsi="Arial" w:cs="Arial"/>
          <w:b/>
          <w:bCs/>
          <w:sz w:val="28"/>
          <w:lang w:val="de-DE"/>
        </w:rPr>
        <w:t xml:space="preserve"> </w:t>
      </w:r>
      <w:r w:rsidR="009C65C0" w:rsidRPr="00723E3C">
        <w:rPr>
          <w:rFonts w:ascii="Arial" w:hAnsi="Arial" w:cs="Arial"/>
          <w:b/>
          <w:bCs/>
          <w:sz w:val="28"/>
          <w:lang w:val="de-DE"/>
        </w:rPr>
        <w:t xml:space="preserve">   </w:t>
      </w:r>
      <w:r w:rsidR="00570027" w:rsidRPr="00570027">
        <w:rPr>
          <w:rFonts w:ascii="Arial" w:hAnsi="Arial" w:cs="Arial"/>
          <w:b/>
          <w:bCs/>
          <w:sz w:val="28"/>
          <w:lang w:val="de-DE"/>
        </w:rPr>
        <w:t>R1-</w:t>
      </w:r>
      <w:r w:rsidR="007B2659" w:rsidRPr="009D6A77">
        <w:rPr>
          <w:rFonts w:ascii="Arial" w:hAnsi="Arial" w:cs="Arial"/>
          <w:b/>
          <w:bCs/>
          <w:sz w:val="28"/>
          <w:lang w:val="de-DE"/>
        </w:rPr>
        <w:t xml:space="preserve"> </w:t>
      </w:r>
      <w:r w:rsidR="009F5401" w:rsidRPr="009D6A77">
        <w:rPr>
          <w:rFonts w:ascii="Arial" w:hAnsi="Arial" w:cs="Arial"/>
          <w:b/>
          <w:bCs/>
          <w:sz w:val="28"/>
          <w:lang w:val="de-DE"/>
        </w:rPr>
        <w:t>2301411</w:t>
      </w:r>
      <w:r w:rsidR="009F5401" w:rsidRPr="009F5401" w:rsidDel="009F5401">
        <w:t xml:space="preserve"> </w:t>
      </w:r>
    </w:p>
    <w:p w14:paraId="5055E7CD" w14:textId="5743EE9E" w:rsidR="00C323ED" w:rsidRPr="009513AC" w:rsidRDefault="002407FF" w:rsidP="00C323ED">
      <w:pPr>
        <w:tabs>
          <w:tab w:val="center" w:pos="4536"/>
          <w:tab w:val="right" w:pos="9072"/>
        </w:tabs>
        <w:rPr>
          <w:rFonts w:ascii="Arial" w:eastAsia="MS Mincho" w:hAnsi="Arial" w:cs="Arial"/>
          <w:b/>
          <w:bCs/>
          <w:sz w:val="28"/>
          <w:lang w:eastAsia="ja-JP"/>
        </w:rPr>
      </w:pPr>
      <w:r>
        <w:rPr>
          <w:rFonts w:asciiTheme="minorBidi" w:eastAsia="MS Mincho" w:hAnsiTheme="minorBidi"/>
          <w:b/>
          <w:bCs/>
          <w:sz w:val="28"/>
          <w:lang w:eastAsia="ja-JP"/>
        </w:rPr>
        <w:t>Toulouse</w:t>
      </w:r>
      <w:r w:rsidR="00C323ED">
        <w:rPr>
          <w:rFonts w:ascii="Arial" w:eastAsia="MS Mincho" w:hAnsi="Arial" w:cs="Arial"/>
          <w:b/>
          <w:bCs/>
          <w:sz w:val="28"/>
          <w:lang w:eastAsia="ja-JP"/>
        </w:rPr>
        <w:t>,</w:t>
      </w:r>
      <w:r>
        <w:rPr>
          <w:rFonts w:ascii="Arial" w:eastAsia="MS Mincho" w:hAnsi="Arial" w:cs="Arial"/>
          <w:b/>
          <w:bCs/>
          <w:sz w:val="28"/>
          <w:lang w:eastAsia="ja-JP"/>
        </w:rPr>
        <w:t xml:space="preserve"> France</w:t>
      </w:r>
      <w:r w:rsidR="00116F22">
        <w:rPr>
          <w:rFonts w:ascii="Arial" w:eastAsia="MS Mincho" w:hAnsi="Arial" w:cs="Arial"/>
          <w:b/>
          <w:bCs/>
          <w:sz w:val="28"/>
          <w:lang w:eastAsia="ja-JP"/>
        </w:rPr>
        <w:t>,</w:t>
      </w:r>
      <w:r w:rsidR="00C323ED">
        <w:rPr>
          <w:rFonts w:ascii="Arial" w:eastAsia="MS Mincho" w:hAnsi="Arial" w:cs="Arial"/>
          <w:b/>
          <w:bCs/>
          <w:sz w:val="28"/>
          <w:lang w:eastAsia="ja-JP"/>
        </w:rPr>
        <w:t xml:space="preserve"> </w:t>
      </w:r>
      <w:r>
        <w:rPr>
          <w:rFonts w:ascii="Arial" w:eastAsia="MS Mincho" w:hAnsi="Arial" w:cs="Arial"/>
          <w:b/>
          <w:bCs/>
          <w:sz w:val="28"/>
          <w:lang w:eastAsia="ja-JP"/>
        </w:rPr>
        <w:t>November</w:t>
      </w:r>
      <w:r w:rsidR="00C323ED">
        <w:rPr>
          <w:rFonts w:ascii="Arial" w:eastAsia="MS Mincho" w:hAnsi="Arial" w:cs="Arial"/>
          <w:b/>
          <w:bCs/>
          <w:sz w:val="28"/>
          <w:lang w:eastAsia="ja-JP"/>
        </w:rPr>
        <w:t xml:space="preserve"> 1</w:t>
      </w:r>
      <w:r w:rsidR="0050092F">
        <w:rPr>
          <w:rFonts w:ascii="Arial" w:eastAsia="MS Mincho" w:hAnsi="Arial" w:cs="Arial"/>
          <w:b/>
          <w:bCs/>
          <w:sz w:val="28"/>
          <w:lang w:eastAsia="ja-JP"/>
        </w:rPr>
        <w:t>4</w:t>
      </w:r>
      <w:r w:rsidR="00C323ED" w:rsidRPr="00826E28">
        <w:rPr>
          <w:rFonts w:ascii="Arial" w:eastAsia="MS Mincho" w:hAnsi="Arial" w:cs="Arial"/>
          <w:b/>
          <w:bCs/>
          <w:sz w:val="28"/>
          <w:vertAlign w:val="superscript"/>
          <w:lang w:eastAsia="ja-JP"/>
        </w:rPr>
        <w:t>th</w:t>
      </w:r>
      <w:r w:rsidR="00C323ED">
        <w:rPr>
          <w:rFonts w:ascii="Arial" w:eastAsia="MS Mincho" w:hAnsi="Arial" w:cs="Arial"/>
          <w:b/>
          <w:bCs/>
          <w:sz w:val="28"/>
          <w:lang w:eastAsia="ja-JP"/>
        </w:rPr>
        <w:t xml:space="preserve"> </w:t>
      </w:r>
      <w:r w:rsidR="00C323ED" w:rsidRPr="00A80D3B">
        <w:rPr>
          <w:rFonts w:ascii="Arial" w:eastAsia="MS Mincho" w:hAnsi="Arial" w:cs="Arial"/>
          <w:b/>
          <w:bCs/>
          <w:sz w:val="28"/>
          <w:lang w:eastAsia="ja-JP"/>
        </w:rPr>
        <w:t xml:space="preserve">– </w:t>
      </w:r>
      <w:r w:rsidR="00C323ED">
        <w:rPr>
          <w:rFonts w:ascii="Arial" w:eastAsia="MS Mincho" w:hAnsi="Arial" w:cs="Arial"/>
          <w:b/>
          <w:bCs/>
          <w:sz w:val="28"/>
          <w:lang w:eastAsia="ja-JP"/>
        </w:rPr>
        <w:t>1</w:t>
      </w:r>
      <w:r w:rsidR="0050092F">
        <w:rPr>
          <w:rFonts w:ascii="Arial" w:eastAsia="MS Mincho" w:hAnsi="Arial" w:cs="Arial"/>
          <w:b/>
          <w:bCs/>
          <w:sz w:val="28"/>
          <w:lang w:eastAsia="ja-JP"/>
        </w:rPr>
        <w:t>8</w:t>
      </w:r>
      <w:r w:rsidR="00C323ED" w:rsidRPr="00A80D3B">
        <w:rPr>
          <w:rFonts w:ascii="Arial" w:eastAsia="MS Mincho" w:hAnsi="Arial" w:cs="Arial"/>
          <w:b/>
          <w:bCs/>
          <w:sz w:val="28"/>
          <w:vertAlign w:val="superscript"/>
          <w:lang w:eastAsia="ja-JP"/>
        </w:rPr>
        <w:t>th</w:t>
      </w:r>
      <w:r w:rsidR="00C323ED" w:rsidRPr="00A80D3B">
        <w:rPr>
          <w:rFonts w:ascii="Arial" w:eastAsia="MS Mincho" w:hAnsi="Arial" w:cs="Arial"/>
          <w:b/>
          <w:bCs/>
          <w:sz w:val="28"/>
          <w:lang w:eastAsia="ja-JP"/>
        </w:rPr>
        <w:t xml:space="preserve">, </w:t>
      </w:r>
      <w:r w:rsidR="009F5401" w:rsidRPr="00A80D3B">
        <w:rPr>
          <w:rFonts w:ascii="Arial" w:eastAsia="MS Mincho" w:hAnsi="Arial" w:cs="Arial"/>
          <w:b/>
          <w:bCs/>
          <w:sz w:val="28"/>
          <w:lang w:eastAsia="ja-JP"/>
        </w:rPr>
        <w:t>202</w:t>
      </w:r>
      <w:r w:rsidR="009F5401">
        <w:rPr>
          <w:rFonts w:ascii="Arial" w:eastAsia="MS Mincho" w:hAnsi="Arial" w:cs="Arial"/>
          <w:b/>
          <w:bCs/>
          <w:sz w:val="28"/>
          <w:lang w:eastAsia="ja-JP"/>
        </w:rPr>
        <w:t>3</w:t>
      </w:r>
    </w:p>
    <w:p w14:paraId="612BF82B" w14:textId="2E6FCD4C"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9.3.</w:t>
      </w:r>
      <w:r w:rsidR="00147A8A">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2021D25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FE195D" w:rsidRPr="00FE195D">
        <w:rPr>
          <w:rFonts w:ascii="Arial" w:hAnsi="Arial"/>
          <w:color w:val="000000" w:themeColor="text1"/>
          <w:sz w:val="22"/>
        </w:rPr>
        <w:t xml:space="preserve">Feasibility and techniques for </w:t>
      </w:r>
      <w:r w:rsidR="00885B71">
        <w:rPr>
          <w:rFonts w:ascii="Arial" w:hAnsi="Arial"/>
          <w:color w:val="000000" w:themeColor="text1"/>
          <w:sz w:val="22"/>
        </w:rPr>
        <w:t>s</w:t>
      </w:r>
      <w:r w:rsidR="00885B71" w:rsidRPr="00FE195D">
        <w:rPr>
          <w:rFonts w:ascii="Arial" w:hAnsi="Arial"/>
          <w:color w:val="000000" w:themeColor="text1"/>
          <w:sz w:val="22"/>
        </w:rPr>
        <w:t xml:space="preserve">ubband </w:t>
      </w:r>
      <w:r w:rsidR="00FE195D" w:rsidRPr="00FE195D">
        <w:rPr>
          <w:rFonts w:ascii="Arial" w:hAnsi="Arial"/>
          <w:color w:val="000000" w:themeColor="text1"/>
          <w:sz w:val="22"/>
        </w:rPr>
        <w:t xml:space="preserve">non-overlapping full duplex  </w:t>
      </w:r>
    </w:p>
    <w:p w14:paraId="401B4271" w14:textId="6F1FA730"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t>Discussion/Decision</w:t>
      </w:r>
    </w:p>
    <w:p w14:paraId="77BB5929" w14:textId="564187BD" w:rsidR="00CE6FFB" w:rsidRPr="00785E35" w:rsidRDefault="00FD6A3D" w:rsidP="00B20DB2">
      <w:pPr>
        <w:pStyle w:val="Heading1"/>
        <w:jc w:val="both"/>
      </w:pPr>
      <w:bookmarkStart w:id="2" w:name="_Ref465963108"/>
      <w:r w:rsidRPr="00785E35">
        <w:t>Introduction</w:t>
      </w:r>
      <w:bookmarkEnd w:id="0"/>
      <w:bookmarkEnd w:id="2"/>
    </w:p>
    <w:p w14:paraId="705A4626" w14:textId="192E1C10" w:rsidR="00ED29F5" w:rsidRPr="00177BCB" w:rsidRDefault="001934E7" w:rsidP="00ED29F5">
      <w:pPr>
        <w:spacing w:after="0"/>
        <w:ind w:right="-99"/>
        <w:jc w:val="both"/>
        <w:rPr>
          <w:bCs/>
          <w:lang w:eastAsia="ko-KR"/>
        </w:rPr>
      </w:pPr>
      <w:r>
        <w:t xml:space="preserve">In </w:t>
      </w:r>
      <w:r w:rsidR="0016465C" w:rsidRPr="00785E35">
        <w:t>RAN plenary #</w:t>
      </w:r>
      <w:r w:rsidR="0016465C">
        <w:t>94e</w:t>
      </w:r>
      <w:r w:rsidR="0016465C" w:rsidRPr="00785E35">
        <w:t xml:space="preserve">, the </w:t>
      </w:r>
      <w:r w:rsidR="0016465C">
        <w:t>study</w:t>
      </w:r>
      <w:r w:rsidR="0016465C" w:rsidRPr="00785E35">
        <w:t xml:space="preserve"> item on </w:t>
      </w:r>
      <w:r w:rsidR="0016465C" w:rsidRPr="00A321E2">
        <w:t>evolution of NR duplex operation</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9D6A77">
        <w:t>[1]</w:t>
      </w:r>
      <w:r w:rsidR="0016465C" w:rsidRPr="00785E35">
        <w:fldChar w:fldCharType="end"/>
      </w:r>
      <w:r w:rsidR="0016465C"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1158EE">
      <w:pPr>
        <w:numPr>
          <w:ilvl w:val="0"/>
          <w:numId w:val="6"/>
        </w:numPr>
        <w:spacing w:after="0"/>
        <w:jc w:val="both"/>
      </w:pPr>
      <w:r w:rsidRPr="00ED29F5">
        <w:t>Duplex enhancement at the gNB side</w:t>
      </w:r>
    </w:p>
    <w:p w14:paraId="349835B9" w14:textId="77777777" w:rsidR="00ED29F5" w:rsidRPr="00ED29F5"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1158EE">
            <w:pPr>
              <w:numPr>
                <w:ilvl w:val="0"/>
                <w:numId w:val="8"/>
              </w:numPr>
              <w:spacing w:before="0" w:after="0"/>
              <w:ind w:left="806" w:hanging="403"/>
              <w:jc w:val="left"/>
            </w:pPr>
            <w:r w:rsidRPr="00071116">
              <w:t>Identify applicable and relevant deployment scenarios (RAN1).</w:t>
            </w:r>
          </w:p>
          <w:p w14:paraId="3E770E8D" w14:textId="77777777" w:rsidR="00071116" w:rsidRPr="00071116" w:rsidRDefault="00071116" w:rsidP="001158EE">
            <w:pPr>
              <w:numPr>
                <w:ilvl w:val="0"/>
                <w:numId w:val="8"/>
              </w:numPr>
              <w:spacing w:before="0" w:after="0"/>
              <w:ind w:left="806" w:hanging="403"/>
              <w:jc w:val="left"/>
            </w:pPr>
            <w:r w:rsidRPr="00071116">
              <w:t>Develop evaluation methodology for duplex enhancement (RAN1).</w:t>
            </w:r>
          </w:p>
          <w:p w14:paraId="78760AEA" w14:textId="77777777" w:rsidR="00071116" w:rsidRPr="00071116" w:rsidRDefault="00071116" w:rsidP="001158EE">
            <w:pPr>
              <w:numPr>
                <w:ilvl w:val="0"/>
                <w:numId w:val="8"/>
              </w:numPr>
              <w:spacing w:before="0" w:after="0"/>
              <w:ind w:left="806" w:hanging="403"/>
              <w:jc w:val="left"/>
            </w:pPr>
            <w:r w:rsidRPr="00071116">
              <w:rPr>
                <w:rFonts w:eastAsia="Malgun Gothic"/>
                <w:lang w:eastAsia="ko-KR"/>
              </w:rPr>
              <w:t xml:space="preserve">Study the subband non-overlapping full duplex and </w:t>
            </w:r>
            <w:bookmarkStart w:id="3" w:name="_Hlk89796625"/>
            <w:r w:rsidRPr="00071116">
              <w:rPr>
                <w:rFonts w:eastAsia="Malgun Gothic"/>
                <w:lang w:eastAsia="ko-KR"/>
              </w:rPr>
              <w:t xml:space="preserve">potential enhancements on </w:t>
            </w:r>
            <w:r w:rsidRPr="00071116">
              <w:rPr>
                <w:rFonts w:eastAsia="Malgun Gothic"/>
                <w:bCs/>
                <w:lang w:eastAsia="ko-KR"/>
              </w:rPr>
              <w:t>dynamic/flexible TDD</w:t>
            </w:r>
            <w:bookmarkEnd w:id="3"/>
            <w:r w:rsidRPr="00071116">
              <w:rPr>
                <w:rFonts w:eastAsia="Malgun Gothic"/>
                <w:bCs/>
                <w:lang w:eastAsia="ko-KR"/>
              </w:rPr>
              <w:t xml:space="preserve"> (RAN1, RAN4).</w:t>
            </w:r>
          </w:p>
          <w:p w14:paraId="638DAF16"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Identify possible schemes and evaluate their feasibility and performances (RAN1).</w:t>
            </w:r>
          </w:p>
          <w:p w14:paraId="4D82D767"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Study inter-gNB and inter-UE CLI handling and identify solutions to manage them (RAN1). </w:t>
            </w:r>
          </w:p>
          <w:p w14:paraId="2F8E604A" w14:textId="77777777" w:rsidR="00071116" w:rsidRPr="00071116" w:rsidRDefault="00071116" w:rsidP="001158EE">
            <w:pPr>
              <w:pStyle w:val="ListParagraph"/>
              <w:numPr>
                <w:ilvl w:val="1"/>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Consider intra-subband CLI and inter-subband CLI in case of the </w:t>
            </w:r>
            <w:r w:rsidRPr="00071116">
              <w:rPr>
                <w:rFonts w:ascii="Times New Roman" w:eastAsia="Malgun Gothic" w:hAnsi="Times New Roman"/>
                <w:sz w:val="20"/>
                <w:szCs w:val="20"/>
                <w:lang w:eastAsia="ko-KR"/>
              </w:rPr>
              <w:t>subband non-overlapping full duplex</w:t>
            </w:r>
            <w:r w:rsidRPr="00071116">
              <w:rPr>
                <w:rFonts w:ascii="Times New Roman" w:eastAsia="Malgun Gothic" w:hAnsi="Times New Roman"/>
                <w:bCs/>
                <w:sz w:val="20"/>
                <w:szCs w:val="20"/>
                <w:lang w:eastAsia="ko-KR"/>
              </w:rPr>
              <w:t>.</w:t>
            </w:r>
          </w:p>
          <w:p w14:paraId="0410B082"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inter-subband CLI, and the inter-operator CLI at gNB and the inter-subband CLI and inter-operator CLI at UE (RAN4).</w:t>
            </w:r>
          </w:p>
          <w:p w14:paraId="37DE2006" w14:textId="77777777"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D3ACC67" w14:textId="1097F514"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tc>
      </w:tr>
    </w:tbl>
    <w:p w14:paraId="17033046" w14:textId="77777777" w:rsidR="00071116" w:rsidRPr="00785E35" w:rsidRDefault="00071116" w:rsidP="000A3CBA">
      <w:pPr>
        <w:jc w:val="both"/>
      </w:pPr>
    </w:p>
    <w:p w14:paraId="59C876A1" w14:textId="5CBA91FC" w:rsidR="00E54835" w:rsidRDefault="00BE68E9" w:rsidP="009F5567">
      <w:pPr>
        <w:jc w:val="both"/>
      </w:pPr>
      <w:r>
        <w:t xml:space="preserve">In RAN1 #109e, </w:t>
      </w:r>
      <w:r w:rsidR="003B36FC">
        <w:t>the</w:t>
      </w:r>
      <w:r w:rsidR="00F57C1A">
        <w:t xml:space="preserve"> discussion</w:t>
      </w:r>
      <w:r w:rsidR="00380C33">
        <w:t xml:space="preserve"> on SBFD schemes and solutions </w:t>
      </w:r>
      <w:r w:rsidR="00795FB0">
        <w:t xml:space="preserve">was </w:t>
      </w:r>
      <w:r w:rsidR="0091578C">
        <w:t>kicked off</w:t>
      </w:r>
      <w:r w:rsidR="00795FB0">
        <w:t xml:space="preserve"> and few</w:t>
      </w:r>
      <w:r w:rsidR="0050682A">
        <w:t xml:space="preserve"> high-level</w:t>
      </w:r>
      <w:r w:rsidR="00795FB0">
        <w:t xml:space="preserve"> agreements were made</w:t>
      </w:r>
      <w:r w:rsidR="0050682A">
        <w:t>.</w:t>
      </w:r>
      <w:r w:rsidR="00B51777">
        <w:t xml:space="preserve"> In the </w:t>
      </w:r>
      <w:r w:rsidR="000961CD">
        <w:t xml:space="preserve">few </w:t>
      </w:r>
      <w:r w:rsidR="00B51777">
        <w:t>RAN1 meeting</w:t>
      </w:r>
      <w:r w:rsidR="000961CD">
        <w:t>s</w:t>
      </w:r>
      <w:r w:rsidR="00B51777">
        <w:t xml:space="preserve"> </w:t>
      </w:r>
      <w:r w:rsidR="001176D4">
        <w:t xml:space="preserve">, </w:t>
      </w:r>
      <w:r w:rsidR="00B24CE7">
        <w:t>more</w:t>
      </w:r>
      <w:r w:rsidR="001176D4">
        <w:t xml:space="preserve"> agreements on study for non-transparent SBFD operations, SBFD</w:t>
      </w:r>
      <w:r w:rsidR="00795FB0">
        <w:t xml:space="preserve"> </w:t>
      </w:r>
      <w:r w:rsidR="00CF50D0">
        <w:t>schemes within/across BWP and CLI mitigation w</w:t>
      </w:r>
      <w:r w:rsidR="004B4170">
        <w:t xml:space="preserve">ere </w:t>
      </w:r>
      <w:r w:rsidR="00C57B2F">
        <w:t>adopted</w:t>
      </w:r>
      <w:r w:rsidR="004B4170">
        <w:t xml:space="preserve">. </w:t>
      </w:r>
      <w:r w:rsidR="00D354CF">
        <w:t xml:space="preserve">In this contribution, </w:t>
      </w:r>
      <w:r w:rsidR="008D3099">
        <w:t xml:space="preserve">we continue the discussion on </w:t>
      </w:r>
      <w:r w:rsidR="00C96C09">
        <w:t xml:space="preserve">the </w:t>
      </w:r>
      <w:r w:rsidR="004B4170">
        <w:t>SBFD operation</w:t>
      </w:r>
      <w:r w:rsidR="007E39CD">
        <w:t xml:space="preserve"> in TDD </w:t>
      </w:r>
      <w:r w:rsidR="008170CF">
        <w:t>carrier, techniques</w:t>
      </w:r>
      <w:r w:rsidR="00C96C09">
        <w:t xml:space="preserve"> for enabling subband non-overlapping full duplex</w:t>
      </w:r>
      <w:r w:rsidR="007E39CD">
        <w:t xml:space="preserve"> and </w:t>
      </w:r>
      <w:r w:rsidR="00B24CE7">
        <w:t>the feasibility</w:t>
      </w:r>
      <w:r w:rsidR="007E39CD">
        <w:t xml:space="preserve"> </w:t>
      </w:r>
      <w:r w:rsidR="00F41772">
        <w:t>study.</w:t>
      </w:r>
    </w:p>
    <w:p w14:paraId="2576C9F1" w14:textId="5F4271E8" w:rsidR="00C46026" w:rsidRDefault="00F631DD" w:rsidP="00C46026">
      <w:pPr>
        <w:pStyle w:val="Heading1"/>
      </w:pPr>
      <w:r>
        <w:lastRenderedPageBreak/>
        <w:t>SBFD operation in NR TDD band</w:t>
      </w:r>
    </w:p>
    <w:p w14:paraId="44274065" w14:textId="2D7A4B40" w:rsidR="00E61D94" w:rsidRDefault="00E61D94" w:rsidP="00663F9B">
      <w:pPr>
        <w:pStyle w:val="Heading2"/>
      </w:pPr>
      <w:r>
        <w:t xml:space="preserve">SBFD across </w:t>
      </w:r>
      <w:r w:rsidR="0004304D">
        <w:t>multiple component carriers</w:t>
      </w:r>
    </w:p>
    <w:p w14:paraId="6A5950CE" w14:textId="072BF3AA" w:rsidR="003A0A47" w:rsidRPr="00524B03" w:rsidRDefault="00473C90" w:rsidP="00663F9B">
      <w:pPr>
        <w:jc w:val="both"/>
      </w:pPr>
      <w:r>
        <w:rPr>
          <w:lang w:val="en-GB"/>
        </w:rPr>
        <w:t>In the first RAN1 meeting</w:t>
      </w:r>
      <w:r w:rsidR="008C7D74">
        <w:rPr>
          <w:lang w:val="en-GB"/>
        </w:rPr>
        <w:t xml:space="preserve"> #109e</w:t>
      </w:r>
      <w:r>
        <w:rPr>
          <w:lang w:val="en-GB"/>
        </w:rPr>
        <w:t xml:space="preserve">, </w:t>
      </w:r>
      <w:r w:rsidR="008C7D74">
        <w:rPr>
          <w:lang w:val="en-GB"/>
        </w:rPr>
        <w:t xml:space="preserve">it was discussed how to study </w:t>
      </w:r>
      <w:r w:rsidR="006C5B5D">
        <w:rPr>
          <w:lang w:val="en-GB"/>
        </w:rPr>
        <w:t>SBFD operation</w:t>
      </w:r>
      <w:r w:rsidR="008C7D74">
        <w:rPr>
          <w:lang w:val="en-GB"/>
        </w:rPr>
        <w:t xml:space="preserve"> </w:t>
      </w:r>
      <w:r w:rsidR="00822064">
        <w:rPr>
          <w:lang w:val="en-GB"/>
        </w:rPr>
        <w:t xml:space="preserve">within </w:t>
      </w:r>
      <w:r w:rsidR="00577CBC">
        <w:rPr>
          <w:lang w:val="en-GB"/>
        </w:rPr>
        <w:t xml:space="preserve">an </w:t>
      </w:r>
      <w:r w:rsidR="00822064">
        <w:rPr>
          <w:lang w:val="en-GB"/>
        </w:rPr>
        <w:t>NR</w:t>
      </w:r>
      <w:r w:rsidR="008C7D74">
        <w:rPr>
          <w:lang w:val="en-GB"/>
        </w:rPr>
        <w:t xml:space="preserve"> TDD band</w:t>
      </w:r>
      <w:r w:rsidR="00822064">
        <w:rPr>
          <w:lang w:val="en-GB"/>
        </w:rPr>
        <w:t>. In general, SBFD operation can be achieved within a component carrier by dividing the channel bandwidth between the non-overlapping UL and DL subband</w:t>
      </w:r>
      <w:r w:rsidR="007767B8">
        <w:rPr>
          <w:lang w:val="en-GB"/>
        </w:rPr>
        <w:t xml:space="preserve">s. Alternatively, SBFD operation can be achieved across multiple component carrier </w:t>
      </w:r>
      <w:r w:rsidR="006C5B5D">
        <w:rPr>
          <w:lang w:val="en-GB"/>
        </w:rPr>
        <w:t>within a</w:t>
      </w:r>
      <w:r w:rsidR="007767B8">
        <w:rPr>
          <w:lang w:val="en-GB"/>
        </w:rPr>
        <w:t>n NR band using intra-band CA framework.</w:t>
      </w:r>
      <w:r w:rsidR="00FB6917">
        <w:rPr>
          <w:lang w:val="en-GB"/>
        </w:rPr>
        <w:t xml:space="preserve"> It was agreed in the last meeting to study at least SBFD operation within a TDD carrier. </w:t>
      </w:r>
      <w:r w:rsidR="007767B8">
        <w:rPr>
          <w:lang w:val="en-GB"/>
        </w:rPr>
        <w:t xml:space="preserve"> </w:t>
      </w:r>
      <w:r w:rsidR="008E6CD5">
        <w:rPr>
          <w:lang w:val="en-GB"/>
        </w:rPr>
        <w:t>In our views, SBFD within component carrier should be studied first as a baseline in Release-18</w:t>
      </w:r>
      <w:r w:rsidR="00DE2FCB">
        <w:rPr>
          <w:lang w:val="en-GB"/>
        </w:rPr>
        <w:t xml:space="preserve"> study item. </w:t>
      </w:r>
    </w:p>
    <w:tbl>
      <w:tblPr>
        <w:tblStyle w:val="TableGrid"/>
        <w:tblW w:w="0" w:type="auto"/>
        <w:tblLook w:val="04A0" w:firstRow="1" w:lastRow="0" w:firstColumn="1" w:lastColumn="0" w:noHBand="0" w:noVBand="1"/>
      </w:tblPr>
      <w:tblGrid>
        <w:gridCol w:w="9962"/>
      </w:tblGrid>
      <w:tr w:rsidR="00CC5F51" w14:paraId="673D7AB9" w14:textId="77777777" w:rsidTr="00CC5F51">
        <w:tc>
          <w:tcPr>
            <w:tcW w:w="9962" w:type="dxa"/>
          </w:tcPr>
          <w:p w14:paraId="4904ED92" w14:textId="77777777" w:rsidR="006D5532" w:rsidRPr="006D5532" w:rsidRDefault="006D5532" w:rsidP="00663F9B">
            <w:pPr>
              <w:spacing w:after="0"/>
            </w:pPr>
            <w:r w:rsidRPr="00663F9B">
              <w:rPr>
                <w:b/>
                <w:bCs/>
                <w:highlight w:val="green"/>
                <w:lang w:val="en-GB"/>
              </w:rPr>
              <w:t>Agreement</w:t>
            </w:r>
          </w:p>
          <w:p w14:paraId="6D3E10C0" w14:textId="77777777" w:rsidR="006D5532" w:rsidRDefault="006D5532" w:rsidP="006D5532">
            <w:pPr>
              <w:spacing w:before="0" w:after="0"/>
              <w:rPr>
                <w:lang w:val="en-GB"/>
              </w:rPr>
            </w:pPr>
            <w:r w:rsidRPr="006D5532">
              <w:rPr>
                <w:lang w:val="en-GB"/>
              </w:rPr>
              <w:t>At least study SBFD operation within a TDD carrier</w:t>
            </w:r>
          </w:p>
          <w:p w14:paraId="15AB49DE" w14:textId="214B9FCC" w:rsidR="006D5532" w:rsidRPr="006D5532" w:rsidRDefault="006D5532" w:rsidP="00663F9B">
            <w:pPr>
              <w:spacing w:before="0" w:after="0"/>
              <w:rPr>
                <w:lang w:val="en-GB"/>
              </w:rPr>
            </w:pPr>
          </w:p>
        </w:tc>
      </w:tr>
    </w:tbl>
    <w:p w14:paraId="3EC7FFAC" w14:textId="77777777" w:rsidR="003F7A86" w:rsidRDefault="003F7A86" w:rsidP="00EB2851">
      <w:pPr>
        <w:jc w:val="both"/>
        <w:rPr>
          <w:lang w:val="en-GB"/>
        </w:rPr>
      </w:pPr>
    </w:p>
    <w:p w14:paraId="015C58C0" w14:textId="7ABFE1C1" w:rsidR="00DA1081" w:rsidRDefault="00DA1081">
      <w:pPr>
        <w:jc w:val="both"/>
        <w:rPr>
          <w:lang w:val="en-GB"/>
        </w:rPr>
      </w:pPr>
      <w:r>
        <w:rPr>
          <w:lang w:val="en-GB"/>
        </w:rPr>
        <w:t xml:space="preserve">SBFD operation </w:t>
      </w:r>
      <w:r w:rsidR="00EB2851">
        <w:rPr>
          <w:lang w:val="en-GB"/>
        </w:rPr>
        <w:t>across</w:t>
      </w:r>
      <w:r>
        <w:rPr>
          <w:lang w:val="en-GB"/>
        </w:rPr>
        <w:t xml:space="preserve"> multiple component carrier can be achieved using two </w:t>
      </w:r>
      <w:r w:rsidR="000447C3">
        <w:rPr>
          <w:lang w:val="en-GB"/>
        </w:rPr>
        <w:t xml:space="preserve">different design alternatives. The first option is to utilize intra-band CA </w:t>
      </w:r>
      <w:r w:rsidR="007451FC">
        <w:rPr>
          <w:lang w:val="en-GB"/>
        </w:rPr>
        <w:t>framework</w:t>
      </w:r>
      <w:r w:rsidR="000447C3">
        <w:rPr>
          <w:lang w:val="en-GB"/>
        </w:rPr>
        <w:t xml:space="preserve"> with different </w:t>
      </w:r>
      <w:r w:rsidR="004253B3">
        <w:rPr>
          <w:lang w:val="en-GB"/>
        </w:rPr>
        <w:t>TDD DL/UL configurations across the component carrier</w:t>
      </w:r>
      <w:r w:rsidR="008A48CC">
        <w:rPr>
          <w:lang w:val="en-GB"/>
        </w:rPr>
        <w:t>s</w:t>
      </w:r>
      <w:r w:rsidR="004253B3">
        <w:rPr>
          <w:lang w:val="en-GB"/>
        </w:rPr>
        <w:t xml:space="preserve">. The other option is </w:t>
      </w:r>
      <w:r w:rsidR="00C26DEB">
        <w:rPr>
          <w:lang w:val="en-GB"/>
        </w:rPr>
        <w:t>by</w:t>
      </w:r>
      <w:r w:rsidR="004253B3">
        <w:rPr>
          <w:lang w:val="en-GB"/>
        </w:rPr>
        <w:t xml:space="preserve"> </w:t>
      </w:r>
      <w:r w:rsidR="00FA5B24">
        <w:rPr>
          <w:lang w:val="en-GB"/>
        </w:rPr>
        <w:t xml:space="preserve">fully </w:t>
      </w:r>
      <w:r w:rsidR="000E2B08">
        <w:rPr>
          <w:lang w:val="en-GB"/>
        </w:rPr>
        <w:t>reus</w:t>
      </w:r>
      <w:r w:rsidR="00C26DEB">
        <w:rPr>
          <w:lang w:val="en-GB"/>
        </w:rPr>
        <w:t>ing</w:t>
      </w:r>
      <w:r w:rsidR="000E2B08">
        <w:rPr>
          <w:lang w:val="en-GB"/>
        </w:rPr>
        <w:t xml:space="preserve"> the </w:t>
      </w:r>
      <w:r w:rsidR="00FE0DFA">
        <w:rPr>
          <w:lang w:val="en-GB"/>
        </w:rPr>
        <w:t xml:space="preserve">same concept of SBFD within a component carrier </w:t>
      </w:r>
      <w:r w:rsidR="00FA5B24">
        <w:rPr>
          <w:lang w:val="en-GB"/>
        </w:rPr>
        <w:t xml:space="preserve">across the </w:t>
      </w:r>
      <w:r w:rsidR="007451FC">
        <w:rPr>
          <w:lang w:val="en-GB"/>
        </w:rPr>
        <w:t>component carriers. The two design alternatives are explained in</w:t>
      </w:r>
      <w:r w:rsidR="00BF64C2">
        <w:rPr>
          <w:lang w:val="en-GB"/>
        </w:rPr>
        <w:t xml:space="preserve"> </w:t>
      </w:r>
      <w:r w:rsidR="007A08E8">
        <w:rPr>
          <w:lang w:val="en-GB"/>
        </w:rPr>
        <w:fldChar w:fldCharType="begin"/>
      </w:r>
      <w:r w:rsidR="007A08E8">
        <w:rPr>
          <w:lang w:val="en-GB"/>
        </w:rPr>
        <w:instrText xml:space="preserve"> REF _Ref127518611 \h </w:instrText>
      </w:r>
      <w:r w:rsidR="007A08E8">
        <w:rPr>
          <w:lang w:val="en-GB"/>
        </w:rPr>
      </w:r>
      <w:r w:rsidR="007A08E8">
        <w:rPr>
          <w:lang w:val="en-GB"/>
        </w:rPr>
        <w:fldChar w:fldCharType="separate"/>
      </w:r>
      <w:r w:rsidR="009D6A77">
        <w:t xml:space="preserve">Figure </w:t>
      </w:r>
      <w:r w:rsidR="009D6A77">
        <w:rPr>
          <w:noProof/>
        </w:rPr>
        <w:t>2</w:t>
      </w:r>
      <w:r w:rsidR="009D6A77">
        <w:noBreakHyphen/>
      </w:r>
      <w:r w:rsidR="009D6A77">
        <w:rPr>
          <w:noProof/>
        </w:rPr>
        <w:t>1</w:t>
      </w:r>
      <w:r w:rsidR="007A08E8">
        <w:rPr>
          <w:lang w:val="en-GB"/>
        </w:rPr>
        <w:fldChar w:fldCharType="end"/>
      </w:r>
      <w:r w:rsidR="007451FC">
        <w:rPr>
          <w:lang w:val="en-GB"/>
        </w:rPr>
        <w:t xml:space="preserve">. </w:t>
      </w:r>
    </w:p>
    <w:p w14:paraId="3552B24B" w14:textId="77777777" w:rsidR="00EE654E" w:rsidRDefault="00EE654E" w:rsidP="00EE654E">
      <w:pPr>
        <w:keepNext/>
        <w:jc w:val="center"/>
      </w:pPr>
      <w:r w:rsidRPr="009D4470">
        <w:rPr>
          <w:noProof/>
          <w:lang w:val="en-GB"/>
        </w:rPr>
        <w:drawing>
          <wp:inline distT="0" distB="0" distL="0" distR="0" wp14:anchorId="3F449E28" wp14:editId="01F46805">
            <wp:extent cx="3130550" cy="190951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9555" b="5053"/>
                    <a:stretch/>
                  </pic:blipFill>
                  <pic:spPr bwMode="auto">
                    <a:xfrm>
                      <a:off x="0" y="0"/>
                      <a:ext cx="3151152" cy="1922085"/>
                    </a:xfrm>
                    <a:prstGeom prst="rect">
                      <a:avLst/>
                    </a:prstGeom>
                    <a:ln>
                      <a:noFill/>
                    </a:ln>
                    <a:extLst>
                      <a:ext uri="{53640926-AAD7-44D8-BBD7-CCE9431645EC}">
                        <a14:shadowObscured xmlns:a14="http://schemas.microsoft.com/office/drawing/2010/main"/>
                      </a:ext>
                    </a:extLst>
                  </pic:spPr>
                </pic:pic>
              </a:graphicData>
            </a:graphic>
          </wp:inline>
        </w:drawing>
      </w:r>
    </w:p>
    <w:p w14:paraId="408EBF10" w14:textId="3C2377D1" w:rsidR="00EE654E" w:rsidRDefault="00EE654E" w:rsidP="00EE654E">
      <w:pPr>
        <w:pStyle w:val="Caption"/>
        <w:jc w:val="center"/>
        <w:rPr>
          <w:lang w:val="en-GB"/>
        </w:rPr>
      </w:pPr>
      <w:bookmarkStart w:id="4" w:name="_Ref127518611"/>
      <w:bookmarkStart w:id="5" w:name="_Ref111140323"/>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1</w:t>
      </w:r>
      <w:r>
        <w:rPr>
          <w:noProof/>
        </w:rPr>
        <w:fldChar w:fldCharType="end"/>
      </w:r>
      <w:bookmarkEnd w:id="4"/>
      <w:bookmarkEnd w:id="5"/>
      <w:r>
        <w:t xml:space="preserve"> SBFD using multiple component carriers (intra-band CA)</w:t>
      </w:r>
    </w:p>
    <w:p w14:paraId="0E177791" w14:textId="77777777" w:rsidR="00EE654E" w:rsidRDefault="00EE654E">
      <w:pPr>
        <w:jc w:val="both"/>
        <w:rPr>
          <w:lang w:val="en-GB"/>
        </w:rPr>
      </w:pPr>
    </w:p>
    <w:p w14:paraId="37FA1057" w14:textId="3255B4BF" w:rsidR="00EE654E" w:rsidRDefault="00EE654E" w:rsidP="00EE654E">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F519D0B" w14:textId="77777777" w:rsidR="00EE654E" w:rsidRPr="006B0B6E" w:rsidRDefault="00EE654E" w:rsidP="00EE654E">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490274C1" w14:textId="77777777" w:rsidR="00EE654E" w:rsidRPr="006B0B6E" w:rsidRDefault="00EE654E" w:rsidP="00EE654E">
      <w:pPr>
        <w:pStyle w:val="ListParagraph"/>
        <w:numPr>
          <w:ilvl w:val="0"/>
          <w:numId w:val="26"/>
        </w:numPr>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137ADD29" w14:textId="77777777" w:rsidR="00E74DDD" w:rsidRDefault="00E74DDD" w:rsidP="005400E3">
      <w:pPr>
        <w:pStyle w:val="CommentText"/>
        <w:jc w:val="both"/>
        <w:rPr>
          <w:lang w:val="en-GB"/>
        </w:rPr>
      </w:pPr>
    </w:p>
    <w:p w14:paraId="5D360294" w14:textId="5D5EAA1C" w:rsidR="00B80C3D" w:rsidRDefault="009A1D1B" w:rsidP="00663F9B">
      <w:pPr>
        <w:pStyle w:val="CommentText"/>
        <w:jc w:val="both"/>
        <w:rPr>
          <w:lang w:val="en-GB"/>
        </w:rPr>
      </w:pPr>
      <w:r>
        <w:rPr>
          <w:lang w:val="en-GB"/>
        </w:rPr>
        <w:t xml:space="preserve">SBFD operation using multiple </w:t>
      </w:r>
      <w:r w:rsidR="00AC1546">
        <w:rPr>
          <w:lang w:val="en-GB"/>
        </w:rPr>
        <w:t>components</w:t>
      </w:r>
      <w:r>
        <w:rPr>
          <w:lang w:val="en-GB"/>
        </w:rPr>
        <w:t xml:space="preserve"> requires </w:t>
      </w:r>
      <w:r w:rsidR="0055180A">
        <w:rPr>
          <w:lang w:val="en-GB"/>
        </w:rPr>
        <w:t>UE support of CA as prerequisite</w:t>
      </w:r>
      <w:r w:rsidR="002F3228">
        <w:rPr>
          <w:lang w:val="en-GB"/>
        </w:rPr>
        <w:t xml:space="preserve"> while</w:t>
      </w:r>
      <w:r w:rsidR="00813D1C">
        <w:rPr>
          <w:lang w:val="en-GB"/>
        </w:rPr>
        <w:t xml:space="preserve"> </w:t>
      </w:r>
      <w:r w:rsidR="005457B0">
        <w:rPr>
          <w:lang w:val="en-GB"/>
        </w:rPr>
        <w:t xml:space="preserve">there is inherent UE complexity with the CA framework </w:t>
      </w:r>
      <w:r w:rsidR="001742D9">
        <w:rPr>
          <w:lang w:val="en-GB"/>
        </w:rPr>
        <w:t xml:space="preserve">including </w:t>
      </w:r>
      <w:r w:rsidR="00134EBE">
        <w:rPr>
          <w:lang w:val="en-GB"/>
        </w:rPr>
        <w:t>cross-CC scheduling</w:t>
      </w:r>
      <w:r w:rsidR="00EF4261">
        <w:rPr>
          <w:lang w:val="en-GB"/>
        </w:rPr>
        <w:t xml:space="preserve"> and HARQ</w:t>
      </w:r>
      <w:r w:rsidR="00134EBE">
        <w:rPr>
          <w:lang w:val="en-GB"/>
        </w:rPr>
        <w:t xml:space="preserve">, </w:t>
      </w:r>
      <w:r w:rsidR="00A70B6F">
        <w:rPr>
          <w:lang w:val="en-GB"/>
        </w:rPr>
        <w:t>uplink carrier aggregation</w:t>
      </w:r>
      <w:r w:rsidR="00EF4261">
        <w:rPr>
          <w:lang w:val="en-GB"/>
        </w:rPr>
        <w:t>, etc</w:t>
      </w:r>
      <w:r w:rsidR="000F6C80">
        <w:rPr>
          <w:lang w:val="en-GB"/>
        </w:rPr>
        <w:t xml:space="preserve">. In addition, there are some </w:t>
      </w:r>
      <w:r w:rsidR="006E6C19">
        <w:rPr>
          <w:lang w:val="en-GB"/>
        </w:rPr>
        <w:t>limitations</w:t>
      </w:r>
      <w:r w:rsidR="000F6C80">
        <w:rPr>
          <w:lang w:val="en-GB"/>
        </w:rPr>
        <w:t xml:space="preserve"> with the CA framework, where the subband size has to match component carrier </w:t>
      </w:r>
      <w:r w:rsidR="007421DC">
        <w:rPr>
          <w:lang w:val="en-GB"/>
        </w:rPr>
        <w:t>bandwidth which is limited (</w:t>
      </w:r>
      <w:r w:rsidR="005400E3">
        <w:rPr>
          <w:lang w:val="en-GB"/>
        </w:rPr>
        <w:t>e.g.,</w:t>
      </w:r>
      <w:r w:rsidR="007421DC">
        <w:rPr>
          <w:lang w:val="en-GB"/>
        </w:rPr>
        <w:t xml:space="preserve"> 10MH, 15MHz, 20MHz, … 100MHz)</w:t>
      </w:r>
      <w:r w:rsidR="000F6C80">
        <w:rPr>
          <w:lang w:val="en-GB"/>
        </w:rPr>
        <w:t>. So, there is less flexibility on fine granularity</w:t>
      </w:r>
      <w:r w:rsidR="00B80C3D">
        <w:rPr>
          <w:lang w:val="en-GB"/>
        </w:rPr>
        <w:t xml:space="preserve"> of configuring the UL and DL resources. Also, the existence of multiple inter-channel </w:t>
      </w:r>
      <w:r w:rsidR="009929E5">
        <w:rPr>
          <w:lang w:val="en-GB"/>
        </w:rPr>
        <w:t>guard band</w:t>
      </w:r>
      <w:r w:rsidR="00B80C3D">
        <w:rPr>
          <w:lang w:val="en-GB"/>
        </w:rPr>
        <w:t xml:space="preserve"> which will reduce the spectral efficiency of the system. </w:t>
      </w:r>
      <w:r w:rsidR="007421DC">
        <w:rPr>
          <w:lang w:val="en-GB"/>
        </w:rPr>
        <w:t xml:space="preserve"> On the other </w:t>
      </w:r>
      <w:r w:rsidR="008668DD">
        <w:rPr>
          <w:lang w:val="en-GB"/>
        </w:rPr>
        <w:t>hand,</w:t>
      </w:r>
      <w:r w:rsidR="007421DC">
        <w:rPr>
          <w:lang w:val="en-GB"/>
        </w:rPr>
        <w:t xml:space="preserve"> </w:t>
      </w:r>
      <w:r w:rsidR="00714847">
        <w:rPr>
          <w:lang w:val="en-GB"/>
        </w:rPr>
        <w:t>SBFD operation using</w:t>
      </w:r>
      <w:r w:rsidR="00347356">
        <w:rPr>
          <w:lang w:val="en-GB"/>
        </w:rPr>
        <w:t xml:space="preserve"> multiple component carrier for </w:t>
      </w:r>
      <w:r w:rsidR="00714847">
        <w:rPr>
          <w:lang w:val="en-GB"/>
        </w:rPr>
        <w:t xml:space="preserve">higher </w:t>
      </w:r>
      <w:r w:rsidR="00B118B7">
        <w:rPr>
          <w:lang w:val="en-GB"/>
        </w:rPr>
        <w:t xml:space="preserve">frequencies </w:t>
      </w:r>
      <w:r w:rsidR="00681121">
        <w:rPr>
          <w:lang w:val="en-GB"/>
        </w:rPr>
        <w:t xml:space="preserve">seems </w:t>
      </w:r>
      <w:r w:rsidR="00656197">
        <w:rPr>
          <w:lang w:val="en-GB"/>
        </w:rPr>
        <w:t>possible</w:t>
      </w:r>
      <w:r w:rsidR="00B118B7">
        <w:rPr>
          <w:lang w:val="en-GB"/>
        </w:rPr>
        <w:t xml:space="preserve"> and interesting. </w:t>
      </w:r>
    </w:p>
    <w:p w14:paraId="52B1BD54" w14:textId="347F3775" w:rsidR="00D2200B" w:rsidRDefault="002C5F8F"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sidR="00380069">
        <w:rPr>
          <w:rFonts w:eastAsia="Batang"/>
          <w:b/>
          <w:szCs w:val="24"/>
          <w:lang w:val="en-GB"/>
        </w:rPr>
        <w:t xml:space="preserve">SBFD operation </w:t>
      </w:r>
      <w:r w:rsidR="0016026B">
        <w:rPr>
          <w:rFonts w:eastAsia="Batang"/>
          <w:b/>
          <w:szCs w:val="24"/>
          <w:lang w:val="en-GB"/>
        </w:rPr>
        <w:t xml:space="preserve">across multiple </w:t>
      </w:r>
      <w:r w:rsidR="000C232F">
        <w:rPr>
          <w:rFonts w:eastAsia="Batang"/>
          <w:b/>
          <w:szCs w:val="24"/>
          <w:lang w:val="en-GB"/>
        </w:rPr>
        <w:t>CCs requires</w:t>
      </w:r>
      <w:r w:rsidR="0015208B">
        <w:rPr>
          <w:rFonts w:eastAsia="Batang"/>
          <w:b/>
          <w:szCs w:val="24"/>
          <w:lang w:val="en-GB"/>
        </w:rPr>
        <w:t xml:space="preserve"> UE supports of </w:t>
      </w:r>
      <w:r w:rsidR="0016026B">
        <w:rPr>
          <w:rFonts w:eastAsia="Batang"/>
          <w:b/>
          <w:szCs w:val="24"/>
          <w:lang w:val="en-GB"/>
        </w:rPr>
        <w:t xml:space="preserve">CA as prerequisite while CA framework has some </w:t>
      </w:r>
      <w:r w:rsidR="00A26D97">
        <w:rPr>
          <w:rFonts w:eastAsia="Batang"/>
          <w:b/>
          <w:szCs w:val="24"/>
          <w:lang w:val="en-GB"/>
        </w:rPr>
        <w:t xml:space="preserve">inherent </w:t>
      </w:r>
      <w:r w:rsidR="0007025D">
        <w:rPr>
          <w:rFonts w:eastAsia="Batang"/>
          <w:b/>
          <w:szCs w:val="24"/>
          <w:lang w:val="en-GB"/>
        </w:rPr>
        <w:t xml:space="preserve">UE complexity. </w:t>
      </w:r>
    </w:p>
    <w:p w14:paraId="6A6FB394" w14:textId="2021F933" w:rsidR="002C5F8F" w:rsidRDefault="00D2200B"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w:t>
      </w:r>
      <w:r w:rsidRPr="0066249B">
        <w:rPr>
          <w:rFonts w:eastAsia="Batang"/>
          <w:b/>
          <w:szCs w:val="24"/>
          <w:u w:val="single"/>
          <w:lang w:val="en-GB"/>
        </w:rPr>
        <w:fldChar w:fldCharType="end"/>
      </w:r>
      <w:r>
        <w:rPr>
          <w:rFonts w:eastAsia="Batang"/>
          <w:b/>
          <w:szCs w:val="24"/>
          <w:u w:val="single"/>
          <w:lang w:val="en-GB"/>
        </w:rPr>
        <w:t xml:space="preserve">: </w:t>
      </w:r>
      <w:r w:rsidR="007627E1" w:rsidRPr="00663F9B">
        <w:rPr>
          <w:rFonts w:eastAsia="Batang"/>
          <w:b/>
          <w:szCs w:val="24"/>
          <w:lang w:val="en-GB"/>
        </w:rPr>
        <w:t xml:space="preserve">Compared to single-CC SBFD, </w:t>
      </w:r>
      <w:r w:rsidRPr="00663F9B">
        <w:rPr>
          <w:rFonts w:eastAsia="Batang"/>
          <w:b/>
          <w:szCs w:val="24"/>
          <w:lang w:val="en-GB"/>
        </w:rPr>
        <w:t xml:space="preserve">CA-based SBFD has some limitation </w:t>
      </w:r>
      <w:r w:rsidR="006D6DE4" w:rsidRPr="00663F9B">
        <w:rPr>
          <w:rFonts w:eastAsia="Batang"/>
          <w:b/>
          <w:szCs w:val="24"/>
          <w:lang w:val="en-GB"/>
        </w:rPr>
        <w:t>where DL and UL</w:t>
      </w:r>
      <w:r w:rsidR="006D3C4D" w:rsidRPr="00663F9B">
        <w:rPr>
          <w:rFonts w:eastAsia="Batang"/>
          <w:b/>
          <w:szCs w:val="24"/>
          <w:lang w:val="en-GB"/>
        </w:rPr>
        <w:t xml:space="preserve"> BW is restricted to the component carrier bandw</w:t>
      </w:r>
      <w:r w:rsidR="000C5B90" w:rsidRPr="00663F9B">
        <w:rPr>
          <w:rFonts w:eastAsia="Batang"/>
          <w:b/>
          <w:szCs w:val="24"/>
          <w:lang w:val="en-GB"/>
        </w:rPr>
        <w:t xml:space="preserve">idth while the inter-channel guardband </w:t>
      </w:r>
      <w:r w:rsidR="001B311D" w:rsidRPr="00663F9B">
        <w:rPr>
          <w:rFonts w:eastAsia="Batang"/>
          <w:b/>
          <w:szCs w:val="24"/>
          <w:lang w:val="en-GB"/>
        </w:rPr>
        <w:t>can’t be utilized.</w:t>
      </w:r>
      <w:r w:rsidR="001B311D">
        <w:rPr>
          <w:rFonts w:eastAsia="Batang"/>
          <w:b/>
          <w:szCs w:val="24"/>
          <w:u w:val="single"/>
          <w:lang w:val="en-GB"/>
        </w:rPr>
        <w:t xml:space="preserve"> </w:t>
      </w:r>
    </w:p>
    <w:p w14:paraId="11F15881" w14:textId="10CE0554" w:rsidR="000C232F" w:rsidRDefault="008952C8" w:rsidP="009B3F1F">
      <w:pPr>
        <w:pStyle w:val="CommentText"/>
        <w:rPr>
          <w:rFonts w:eastAsia="Batang"/>
          <w:b/>
          <w:szCs w:val="24"/>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w:t>
      </w:r>
      <w:r w:rsidRPr="0066249B">
        <w:rPr>
          <w:rFonts w:eastAsia="Batang"/>
          <w:b/>
          <w:szCs w:val="24"/>
          <w:u w:val="single"/>
          <w:lang w:val="en-GB"/>
        </w:rPr>
        <w:fldChar w:fldCharType="end"/>
      </w:r>
      <w:r w:rsidRPr="00663F9B">
        <w:rPr>
          <w:rFonts w:eastAsia="Batang"/>
          <w:b/>
          <w:szCs w:val="24"/>
          <w:lang w:val="en-GB"/>
        </w:rPr>
        <w:t>: CA-based SBFD operation is</w:t>
      </w:r>
      <w:r w:rsidR="00B05D89" w:rsidRPr="00663F9B">
        <w:rPr>
          <w:rFonts w:eastAsia="Batang"/>
          <w:b/>
          <w:szCs w:val="24"/>
          <w:lang w:val="en-GB"/>
        </w:rPr>
        <w:t xml:space="preserve"> </w:t>
      </w:r>
      <w:r w:rsidR="00FC1EDA">
        <w:rPr>
          <w:rFonts w:eastAsia="Batang"/>
          <w:b/>
          <w:szCs w:val="24"/>
          <w:lang w:val="en-GB"/>
        </w:rPr>
        <w:t xml:space="preserve">interesting </w:t>
      </w:r>
      <w:r w:rsidR="002214CA" w:rsidRPr="00663F9B">
        <w:rPr>
          <w:rFonts w:eastAsia="Batang"/>
          <w:b/>
          <w:szCs w:val="24"/>
          <w:lang w:val="en-GB"/>
        </w:rPr>
        <w:t>for higher band (e.g. FR2-1)</w:t>
      </w:r>
      <w:r w:rsidR="00D45F06" w:rsidRPr="00663F9B">
        <w:rPr>
          <w:rFonts w:eastAsia="Batang"/>
          <w:b/>
          <w:szCs w:val="24"/>
          <w:lang w:val="en-GB"/>
        </w:rPr>
        <w:t xml:space="preserve">. </w:t>
      </w:r>
    </w:p>
    <w:p w14:paraId="17E60B30" w14:textId="38D3E928" w:rsidR="00A0662D" w:rsidRPr="00663F9B" w:rsidRDefault="00A0662D">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SBFD operation across multiple components is studied </w:t>
      </w:r>
      <w:r w:rsidR="002C5F8F">
        <w:rPr>
          <w:b/>
          <w:iCs/>
          <w:szCs w:val="16"/>
          <w:lang w:val="en-GB" w:eastAsia="ko-KR"/>
        </w:rPr>
        <w:t xml:space="preserve">at later stage in Rel-18 </w:t>
      </w:r>
      <w:r>
        <w:rPr>
          <w:b/>
          <w:iCs/>
          <w:szCs w:val="16"/>
          <w:lang w:val="en-GB" w:eastAsia="ko-KR"/>
        </w:rPr>
        <w:t>after establishing the baseline study of SBFD operation within component carrier.</w:t>
      </w:r>
    </w:p>
    <w:p w14:paraId="6421FFF7" w14:textId="505D8747" w:rsidR="003666D1" w:rsidRDefault="00A82609" w:rsidP="00E61D94">
      <w:pPr>
        <w:pStyle w:val="Heading2"/>
      </w:pPr>
      <w:r>
        <w:t xml:space="preserve">UL and DL </w:t>
      </w:r>
      <w:r w:rsidR="00F631DD">
        <w:t>Subband</w:t>
      </w:r>
      <w:r w:rsidR="00CB1536">
        <w:t>s</w:t>
      </w:r>
      <w:r w:rsidR="00F631DD">
        <w:t xml:space="preserve"> </w:t>
      </w:r>
      <w:r w:rsidR="0014056B">
        <w:t>for SBFD operation</w:t>
      </w:r>
      <w:r w:rsidR="00E5428B">
        <w:t xml:space="preserve"> within a carrier</w:t>
      </w:r>
    </w:p>
    <w:p w14:paraId="4EE855C6" w14:textId="69D3110D" w:rsidR="00841B42" w:rsidRDefault="004F598A" w:rsidP="00BA16F4">
      <w:pPr>
        <w:jc w:val="both"/>
        <w:rPr>
          <w:lang w:val="en-GB"/>
        </w:rPr>
      </w:pPr>
      <w:r>
        <w:rPr>
          <w:lang w:val="en-GB"/>
        </w:rPr>
        <w:t>TDD deployment</w:t>
      </w:r>
      <w:r w:rsidR="009E5021">
        <w:rPr>
          <w:lang w:val="en-GB"/>
        </w:rPr>
        <w:t xml:space="preserve"> is based on half duplex </w:t>
      </w:r>
      <w:r w:rsidR="008271D6">
        <w:rPr>
          <w:lang w:val="en-GB"/>
        </w:rPr>
        <w:t xml:space="preserve">operation by the gNB and UE </w:t>
      </w:r>
      <w:r w:rsidR="009E5021">
        <w:rPr>
          <w:lang w:val="en-GB"/>
        </w:rPr>
        <w:t xml:space="preserve">where </w:t>
      </w:r>
      <w:r w:rsidR="00FC40B9">
        <w:rPr>
          <w:lang w:val="en-GB"/>
        </w:rPr>
        <w:t xml:space="preserve">the entire component carrier bandwidth is </w:t>
      </w:r>
      <w:r w:rsidR="00887C91">
        <w:rPr>
          <w:lang w:val="en-GB"/>
        </w:rPr>
        <w:t xml:space="preserve">used for either DL or UL. </w:t>
      </w:r>
      <w:r w:rsidR="00ED16D7">
        <w:rPr>
          <w:lang w:val="en-GB"/>
        </w:rPr>
        <w:t>OFDM s</w:t>
      </w:r>
      <w:r w:rsidR="00BA16F4">
        <w:rPr>
          <w:lang w:val="en-GB"/>
        </w:rPr>
        <w:t xml:space="preserve">ymbols are labelled as either DL, UL or flexible. SBFD operation at the gNB within the component carrier is new duplex mode that enable simultaneous UL and DL transmission at same time using the non-overlapping UL and DL subbands. </w:t>
      </w:r>
      <w:r w:rsidR="00ED16D7">
        <w:rPr>
          <w:lang w:val="en-GB"/>
        </w:rPr>
        <w:t>This can be achieved by having UL subband within the DL</w:t>
      </w:r>
      <w:r w:rsidR="00AB4A7A">
        <w:rPr>
          <w:lang w:val="en-GB"/>
        </w:rPr>
        <w:t xml:space="preserve"> and flexible </w:t>
      </w:r>
      <w:r w:rsidR="00ED16D7">
        <w:rPr>
          <w:lang w:val="en-GB"/>
        </w:rPr>
        <w:t>slots and vice versa a DL subband within the UL</w:t>
      </w:r>
      <w:r w:rsidR="00AB4A7A">
        <w:rPr>
          <w:lang w:val="en-GB"/>
        </w:rPr>
        <w:t xml:space="preserve"> or flexible</w:t>
      </w:r>
      <w:r w:rsidR="00ED16D7">
        <w:rPr>
          <w:lang w:val="en-GB"/>
        </w:rPr>
        <w:t xml:space="preserve"> slot</w:t>
      </w:r>
      <w:r w:rsidR="003F7A86">
        <w:rPr>
          <w:lang w:val="en-GB"/>
        </w:rPr>
        <w:t xml:space="preserve"> as shown in </w:t>
      </w:r>
      <w:r w:rsidR="007A08E8">
        <w:rPr>
          <w:lang w:val="en-GB"/>
        </w:rPr>
        <w:fldChar w:fldCharType="begin"/>
      </w:r>
      <w:r w:rsidR="007A08E8">
        <w:rPr>
          <w:lang w:val="en-GB"/>
        </w:rPr>
        <w:instrText xml:space="preserve"> REF _Ref127518601 \h </w:instrText>
      </w:r>
      <w:r w:rsidR="007A08E8">
        <w:rPr>
          <w:lang w:val="en-GB"/>
        </w:rPr>
      </w:r>
      <w:r w:rsidR="007A08E8">
        <w:rPr>
          <w:lang w:val="en-GB"/>
        </w:rPr>
        <w:fldChar w:fldCharType="separate"/>
      </w:r>
      <w:r w:rsidR="009D6A77">
        <w:t xml:space="preserve">Figure </w:t>
      </w:r>
      <w:r w:rsidR="009D6A77">
        <w:rPr>
          <w:noProof/>
        </w:rPr>
        <w:t>2</w:t>
      </w:r>
      <w:r w:rsidR="009D6A77">
        <w:noBreakHyphen/>
      </w:r>
      <w:r w:rsidR="009D6A77">
        <w:rPr>
          <w:noProof/>
        </w:rPr>
        <w:t>2</w:t>
      </w:r>
      <w:r w:rsidR="007A08E8">
        <w:rPr>
          <w:lang w:val="en-GB"/>
        </w:rPr>
        <w:fldChar w:fldCharType="end"/>
      </w:r>
      <w:r w:rsidR="007A08E8">
        <w:rPr>
          <w:lang w:val="en-GB"/>
        </w:rPr>
        <w:t>.</w:t>
      </w:r>
      <w:r w:rsidR="00841B42">
        <w:rPr>
          <w:lang w:val="en-GB"/>
        </w:rPr>
        <w:t xml:space="preserve"> </w:t>
      </w:r>
    </w:p>
    <w:p w14:paraId="0D93087F" w14:textId="77777777" w:rsidR="00E55ACD" w:rsidRDefault="001567ED" w:rsidP="00663F9B">
      <w:pPr>
        <w:keepNext/>
        <w:jc w:val="center"/>
      </w:pPr>
      <w:r w:rsidRPr="001567ED">
        <w:rPr>
          <w:noProof/>
          <w:lang w:val="en-GB"/>
        </w:rPr>
        <w:drawing>
          <wp:inline distT="0" distB="0" distL="0" distR="0" wp14:anchorId="26E6D4A1" wp14:editId="46242C02">
            <wp:extent cx="5449570" cy="12618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6224" cy="1265695"/>
                    </a:xfrm>
                    <a:prstGeom prst="rect">
                      <a:avLst/>
                    </a:prstGeom>
                  </pic:spPr>
                </pic:pic>
              </a:graphicData>
            </a:graphic>
          </wp:inline>
        </w:drawing>
      </w:r>
    </w:p>
    <w:p w14:paraId="21BB4431" w14:textId="1A9CBE99" w:rsidR="003F2C59" w:rsidRDefault="00E55ACD" w:rsidP="00663F9B">
      <w:pPr>
        <w:pStyle w:val="Caption"/>
        <w:jc w:val="center"/>
        <w:rPr>
          <w:lang w:val="en-GB"/>
        </w:rPr>
      </w:pPr>
      <w:bookmarkStart w:id="6" w:name="_Ref127518601"/>
      <w:bookmarkStart w:id="7" w:name="_Ref111142595"/>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2</w:t>
      </w:r>
      <w:r>
        <w:rPr>
          <w:noProof/>
        </w:rPr>
        <w:fldChar w:fldCharType="end"/>
      </w:r>
      <w:bookmarkEnd w:id="6"/>
      <w:bookmarkEnd w:id="7"/>
      <w:r>
        <w:t>: SBFD operation in TDD downlink, uplink, flexible symbols</w:t>
      </w:r>
    </w:p>
    <w:p w14:paraId="65F5B6E7" w14:textId="4BC90E9A" w:rsidR="003F2C59" w:rsidRDefault="003F2C59" w:rsidP="00663F9B">
      <w:pPr>
        <w:jc w:val="both"/>
        <w:rPr>
          <w:lang w:val="en-GB"/>
        </w:rPr>
      </w:pPr>
      <w:r>
        <w:rPr>
          <w:lang w:val="en-GB"/>
        </w:rPr>
        <w:t xml:space="preserve">The two SBFD operation modes have been discussed extensively in the </w:t>
      </w:r>
      <w:r w:rsidR="00AB4A7A">
        <w:rPr>
          <w:lang w:val="en-GB"/>
        </w:rPr>
        <w:t xml:space="preserve">first </w:t>
      </w:r>
      <w:r>
        <w:rPr>
          <w:lang w:val="en-GB"/>
        </w:rPr>
        <w:t xml:space="preserve">RAN1 meeting. </w:t>
      </w:r>
      <w:r w:rsidR="008E1FA3">
        <w:rPr>
          <w:lang w:val="en-GB"/>
        </w:rPr>
        <w:t>Some companies</w:t>
      </w:r>
      <w:r>
        <w:rPr>
          <w:lang w:val="en-GB"/>
        </w:rPr>
        <w:t xml:space="preserve"> wanted to restrict the discussion during Rel-18 study item on having only UL subband within legacy D slot due to coexistence concerns with static TDD operator (</w:t>
      </w:r>
      <w:r w:rsidR="00BA7B82">
        <w:rPr>
          <w:lang w:val="en-GB"/>
        </w:rPr>
        <w:t>i.e.,</w:t>
      </w:r>
      <w:r>
        <w:rPr>
          <w:lang w:val="en-GB"/>
        </w:rPr>
        <w:t xml:space="preserve"> inter-operator adjacent channel CLI). The discussion </w:t>
      </w:r>
      <w:r w:rsidR="00BA7B82">
        <w:rPr>
          <w:lang w:val="en-GB"/>
        </w:rPr>
        <w:t>continued</w:t>
      </w:r>
      <w:r>
        <w:rPr>
          <w:lang w:val="en-GB"/>
        </w:rPr>
        <w:t xml:space="preserve"> in </w:t>
      </w:r>
      <w:r w:rsidRPr="0045210E">
        <w:rPr>
          <w:lang w:val="en-GB"/>
        </w:rPr>
        <w:t>RAN</w:t>
      </w:r>
      <w:r w:rsidR="0045210E" w:rsidRPr="0045210E">
        <w:rPr>
          <w:lang w:val="en-GB"/>
        </w:rPr>
        <w:t xml:space="preserve"> </w:t>
      </w:r>
      <w:r w:rsidRPr="0045210E">
        <w:rPr>
          <w:lang w:val="en-GB"/>
        </w:rPr>
        <w:t xml:space="preserve"># </w:t>
      </w:r>
      <w:r w:rsidR="0045210E" w:rsidRPr="00663F9B">
        <w:rPr>
          <w:lang w:val="en-GB"/>
        </w:rPr>
        <w:t>96</w:t>
      </w:r>
      <w:r w:rsidRPr="0045210E">
        <w:rPr>
          <w:lang w:val="en-GB"/>
        </w:rPr>
        <w:t xml:space="preserve"> and </w:t>
      </w:r>
      <w:r>
        <w:rPr>
          <w:lang w:val="en-GB"/>
        </w:rPr>
        <w:t>conclusion was made not to exclude SBFD operation within legacy UL symbol</w:t>
      </w:r>
      <w:r w:rsidR="009049F2">
        <w:rPr>
          <w:lang w:val="en-GB"/>
        </w:rPr>
        <w:t xml:space="preserve">. </w:t>
      </w:r>
      <w:r>
        <w:rPr>
          <w:lang w:val="en-GB"/>
        </w:rPr>
        <w:t xml:space="preserve"> </w:t>
      </w:r>
      <w:r w:rsidR="00163200">
        <w:rPr>
          <w:lang w:val="en-GB"/>
        </w:rPr>
        <w:t>H</w:t>
      </w:r>
      <w:r>
        <w:rPr>
          <w:lang w:val="en-GB"/>
        </w:rPr>
        <w:t>owever, it should be discussed with lower priority</w:t>
      </w:r>
      <w:r w:rsidR="00163200">
        <w:rPr>
          <w:lang w:val="en-GB"/>
        </w:rPr>
        <w:t xml:space="preserve"> as compared to SBFD operation within DL slots. </w:t>
      </w:r>
    </w:p>
    <w:tbl>
      <w:tblPr>
        <w:tblStyle w:val="TableGrid"/>
        <w:tblW w:w="0" w:type="auto"/>
        <w:tblLook w:val="04A0" w:firstRow="1" w:lastRow="0" w:firstColumn="1" w:lastColumn="0" w:noHBand="0" w:noVBand="1"/>
      </w:tblPr>
      <w:tblGrid>
        <w:gridCol w:w="9962"/>
      </w:tblGrid>
      <w:tr w:rsidR="0014056B" w14:paraId="379BC8FC" w14:textId="77777777" w:rsidTr="0014056B">
        <w:tc>
          <w:tcPr>
            <w:tcW w:w="9962" w:type="dxa"/>
          </w:tcPr>
          <w:p w14:paraId="298CFB32" w14:textId="77777777" w:rsidR="0014056B" w:rsidRDefault="00A90E70" w:rsidP="00663F9B">
            <w:pPr>
              <w:spacing w:after="0" w:line="240" w:lineRule="auto"/>
              <w:rPr>
                <w:lang w:val="en-GB"/>
              </w:rPr>
            </w:pPr>
            <w:r w:rsidRPr="00663F9B">
              <w:rPr>
                <w:b/>
                <w:bCs/>
                <w:lang w:val="en-GB"/>
              </w:rPr>
              <w:t>Conclusion</w:t>
            </w:r>
            <w:r>
              <w:rPr>
                <w:lang w:val="en-GB"/>
              </w:rPr>
              <w:t>:</w:t>
            </w:r>
          </w:p>
          <w:p w14:paraId="2A0E8912" w14:textId="3393E4E1" w:rsidR="00A90E70" w:rsidRDefault="00A90E70" w:rsidP="00A90E70">
            <w:pPr>
              <w:spacing w:after="0" w:line="240" w:lineRule="auto"/>
            </w:pPr>
            <w:r w:rsidRPr="00A90E70">
              <w:t>UL symbol as second priority is accepted, no intended suspension of continuation of work in WGs</w:t>
            </w:r>
          </w:p>
          <w:p w14:paraId="7B77A256" w14:textId="28E6671D" w:rsidR="00A90E70" w:rsidRPr="00663F9B" w:rsidRDefault="00A90E70" w:rsidP="00663F9B">
            <w:pPr>
              <w:spacing w:after="0" w:line="240" w:lineRule="auto"/>
            </w:pPr>
          </w:p>
        </w:tc>
      </w:tr>
    </w:tbl>
    <w:p w14:paraId="06E146EC" w14:textId="512ADFE1" w:rsidR="009F2632" w:rsidRDefault="009F2632" w:rsidP="003F2C59">
      <w:pPr>
        <w:rPr>
          <w:lang w:val="en-GB"/>
        </w:rPr>
      </w:pPr>
    </w:p>
    <w:p w14:paraId="198C67D2" w14:textId="6E02AD54" w:rsidR="00AC1C08" w:rsidRPr="00663F9B" w:rsidRDefault="00AC1C08" w:rsidP="00174BAE">
      <w:pPr>
        <w:jc w:val="both"/>
        <w:rPr>
          <w:rFonts w:eastAsia="Batang"/>
          <w:b/>
          <w:szCs w:val="24"/>
          <w:lang w:val="en-GB"/>
        </w:rPr>
      </w:pPr>
      <w:r w:rsidRPr="006B0B6E">
        <w:rPr>
          <w:rFonts w:eastAsia="Batang"/>
          <w:b/>
          <w:szCs w:val="24"/>
          <w:u w:val="single"/>
          <w:lang w:val="en-GB"/>
        </w:rPr>
        <w:t xml:space="preserve">Observation </w:t>
      </w:r>
      <w:r w:rsidRPr="006B0B6E">
        <w:rPr>
          <w:rFonts w:eastAsia="Batang"/>
          <w:b/>
          <w:szCs w:val="24"/>
          <w:u w:val="single"/>
          <w:lang w:val="en-GB"/>
        </w:rPr>
        <w:fldChar w:fldCharType="begin"/>
      </w:r>
      <w:r w:rsidRPr="006B0B6E">
        <w:rPr>
          <w:rFonts w:eastAsia="Batang"/>
          <w:b/>
          <w:szCs w:val="24"/>
          <w:u w:val="single"/>
          <w:lang w:val="en-GB"/>
        </w:rPr>
        <w:instrText xml:space="preserve"> seq obser </w:instrText>
      </w:r>
      <w:r w:rsidRPr="006B0B6E">
        <w:rPr>
          <w:rFonts w:eastAsia="Batang"/>
          <w:b/>
          <w:szCs w:val="24"/>
          <w:u w:val="single"/>
          <w:lang w:val="en-GB"/>
        </w:rPr>
        <w:fldChar w:fldCharType="separate"/>
      </w:r>
      <w:r w:rsidR="009D6A77">
        <w:rPr>
          <w:rFonts w:eastAsia="Batang"/>
          <w:b/>
          <w:noProof/>
          <w:szCs w:val="24"/>
          <w:u w:val="single"/>
          <w:lang w:val="en-GB"/>
        </w:rPr>
        <w:t>5</w:t>
      </w:r>
      <w:r w:rsidRPr="006B0B6E">
        <w:rPr>
          <w:rFonts w:eastAsia="Batang"/>
          <w:b/>
          <w:szCs w:val="24"/>
          <w:u w:val="single"/>
          <w:lang w:val="en-GB"/>
        </w:rPr>
        <w:fldChar w:fldCharType="end"/>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at legacy UL slot is not precluded</w:t>
      </w:r>
      <w:r w:rsidR="000B141A">
        <w:rPr>
          <w:rFonts w:eastAsia="Batang"/>
          <w:b/>
          <w:szCs w:val="24"/>
          <w:lang w:val="en-GB"/>
        </w:rPr>
        <w:t xml:space="preserve"> in Rel-18 study item. </w:t>
      </w:r>
    </w:p>
    <w:p w14:paraId="1339E9C0" w14:textId="7B41FA0A" w:rsidR="0025308C" w:rsidRDefault="0025308C" w:rsidP="00663F9B">
      <w:pPr>
        <w:jc w:val="both"/>
        <w:rPr>
          <w:lang w:val="en-GB"/>
        </w:rPr>
      </w:pPr>
      <w:r>
        <w:rPr>
          <w:lang w:val="en-GB"/>
        </w:rPr>
        <w:t>Enabling SBFD operation within UL symbols is beneficial in some deployment scenarios</w:t>
      </w:r>
      <w:r w:rsidR="00884B6A">
        <w:rPr>
          <w:lang w:val="en-GB"/>
        </w:rPr>
        <w:t xml:space="preserve">. For example, </w:t>
      </w:r>
      <w:r>
        <w:rPr>
          <w:lang w:val="en-GB"/>
        </w:rPr>
        <w:t>InH</w:t>
      </w:r>
      <w:r w:rsidR="00B960E9">
        <w:rPr>
          <w:lang w:val="en-GB"/>
        </w:rPr>
        <w:t>/ InF</w:t>
      </w:r>
      <w:r w:rsidR="00CB4A21">
        <w:rPr>
          <w:lang w:val="en-GB"/>
        </w:rPr>
        <w:t xml:space="preserve"> </w:t>
      </w:r>
      <w:r w:rsidR="00884B6A">
        <w:rPr>
          <w:lang w:val="en-GB"/>
        </w:rPr>
        <w:t xml:space="preserve">deployment </w:t>
      </w:r>
      <w:r w:rsidR="00D03DB4">
        <w:rPr>
          <w:lang w:val="en-GB"/>
        </w:rPr>
        <w:t>where the</w:t>
      </w:r>
      <w:r w:rsidR="00884B6A">
        <w:rPr>
          <w:lang w:val="en-GB"/>
        </w:rPr>
        <w:t xml:space="preserve"> TDD pattern is UL heavy, having a DL subband </w:t>
      </w:r>
      <w:r w:rsidR="00E1596F">
        <w:rPr>
          <w:lang w:val="en-GB"/>
        </w:rPr>
        <w:t>within</w:t>
      </w:r>
      <w:r w:rsidR="00884B6A">
        <w:rPr>
          <w:lang w:val="en-GB"/>
        </w:rPr>
        <w:t xml:space="preserve"> the UL symbol</w:t>
      </w:r>
      <w:r w:rsidR="00E1596F">
        <w:rPr>
          <w:lang w:val="en-GB"/>
        </w:rPr>
        <w:t xml:space="preserve">s will reduce DL blocking. In addition, for some </w:t>
      </w:r>
      <w:r w:rsidR="004B3D56">
        <w:rPr>
          <w:lang w:val="en-GB"/>
        </w:rPr>
        <w:t xml:space="preserve">new spectrum deployment where there </w:t>
      </w:r>
      <w:r w:rsidR="00646F38">
        <w:rPr>
          <w:lang w:val="en-GB"/>
        </w:rPr>
        <w:t>are</w:t>
      </w:r>
      <w:r w:rsidR="004B3D56">
        <w:rPr>
          <w:lang w:val="en-GB"/>
        </w:rPr>
        <w:t xml:space="preserve"> </w:t>
      </w:r>
      <w:r w:rsidR="00C716F3">
        <w:rPr>
          <w:lang w:val="en-GB"/>
        </w:rPr>
        <w:t>no coexistence concerns (e.g</w:t>
      </w:r>
      <w:r w:rsidR="00795B88">
        <w:rPr>
          <w:lang w:val="en-GB"/>
        </w:rPr>
        <w:t>.</w:t>
      </w:r>
      <w:r w:rsidR="00C716F3">
        <w:rPr>
          <w:lang w:val="en-GB"/>
        </w:rPr>
        <w:t xml:space="preserve"> greenfield deployment), having SBFD operation within each slot</w:t>
      </w:r>
      <w:r w:rsidR="00DA23B6">
        <w:rPr>
          <w:lang w:val="en-GB"/>
        </w:rPr>
        <w:t xml:space="preserve"> is possible</w:t>
      </w:r>
      <w:r w:rsidR="00174BAE">
        <w:rPr>
          <w:lang w:val="en-GB"/>
        </w:rPr>
        <w:t xml:space="preserve">. </w:t>
      </w:r>
      <w:r w:rsidR="00E1596F">
        <w:rPr>
          <w:lang w:val="en-GB"/>
        </w:rPr>
        <w:t xml:space="preserve"> </w:t>
      </w:r>
    </w:p>
    <w:p w14:paraId="1A809052" w14:textId="2C513A2E" w:rsidR="006B4B70" w:rsidRDefault="005D024A">
      <w:pPr>
        <w:rPr>
          <w:rFonts w:eastAsia="Batang"/>
          <w:b/>
          <w:szCs w:val="24"/>
          <w:lang w:val="en-GB"/>
        </w:rPr>
      </w:pPr>
      <w:r w:rsidRPr="00B31039">
        <w:rPr>
          <w:rFonts w:eastAsia="Batang"/>
          <w:b/>
          <w:szCs w:val="24"/>
          <w:u w:val="single"/>
          <w:lang w:val="en-GB"/>
        </w:rPr>
        <w:t>Observatio</w:t>
      </w:r>
      <w:r w:rsidR="00EC1B82">
        <w:rPr>
          <w:rFonts w:eastAsia="Batang"/>
          <w:b/>
          <w:szCs w:val="24"/>
          <w:u w:val="single"/>
          <w:lang w:val="en-GB"/>
        </w:rPr>
        <w:t>n</w:t>
      </w:r>
      <w:r w:rsidR="0012248D">
        <w:rPr>
          <w:rFonts w:eastAsia="Batang"/>
          <w:b/>
          <w:szCs w:val="24"/>
          <w:u w:val="single"/>
          <w:lang w:val="en-GB"/>
        </w:rPr>
        <w:t xml:space="preserve">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9D6A77">
        <w:rPr>
          <w:rFonts w:eastAsia="Batang"/>
          <w:b/>
          <w:noProof/>
          <w:szCs w:val="24"/>
          <w:u w:val="single"/>
          <w:lang w:val="en-GB"/>
        </w:rPr>
        <w:t>6</w:t>
      </w:r>
      <w:r w:rsidRPr="00B31039">
        <w:rPr>
          <w:rFonts w:eastAsia="Batang"/>
          <w:b/>
          <w:szCs w:val="24"/>
          <w:u w:val="single"/>
          <w:lang w:val="en-GB"/>
        </w:rPr>
        <w:fldChar w:fldCharType="end"/>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BF0E2B">
        <w:rPr>
          <w:rFonts w:eastAsia="Batang"/>
          <w:b/>
          <w:szCs w:val="24"/>
          <w:lang w:val="en-GB"/>
        </w:rPr>
        <w:t>.,</w:t>
      </w:r>
      <w:r>
        <w:rPr>
          <w:rFonts w:eastAsia="Batang"/>
          <w:b/>
          <w:szCs w:val="24"/>
          <w:lang w:val="en-GB"/>
        </w:rPr>
        <w:t xml:space="preserve"> green</w:t>
      </w:r>
      <w:r w:rsidR="00914551">
        <w:rPr>
          <w:rFonts w:eastAsia="Batang"/>
          <w:b/>
          <w:szCs w:val="24"/>
          <w:lang w:val="en-GB"/>
        </w:rPr>
        <w:t>field</w:t>
      </w:r>
      <w:r>
        <w:rPr>
          <w:rFonts w:eastAsia="Batang"/>
          <w:b/>
          <w:szCs w:val="24"/>
          <w:lang w:val="en-GB"/>
        </w:rPr>
        <w:t xml:space="preserve"> deployment and UL heavy deployment </w:t>
      </w:r>
      <w:r w:rsidR="00E91F93">
        <w:rPr>
          <w:rFonts w:eastAsia="Batang"/>
          <w:b/>
          <w:szCs w:val="24"/>
          <w:lang w:val="en-GB"/>
        </w:rPr>
        <w:t xml:space="preserve">(InH/InF) </w:t>
      </w:r>
      <w:r>
        <w:rPr>
          <w:rFonts w:eastAsia="Batang"/>
          <w:b/>
          <w:szCs w:val="24"/>
          <w:lang w:val="en-GB"/>
        </w:rPr>
        <w:t xml:space="preserve">to reduce DL blockage and improve DL coverage. </w:t>
      </w:r>
    </w:p>
    <w:p w14:paraId="5BB9D974" w14:textId="7B3C22CB" w:rsidR="00175DFF" w:rsidRDefault="00125110" w:rsidP="00663F9B">
      <w:pPr>
        <w:jc w:val="both"/>
        <w:rPr>
          <w:rFonts w:eastAsia="Batang"/>
          <w:bCs/>
          <w:szCs w:val="24"/>
          <w:lang w:val="en-GB"/>
        </w:rPr>
      </w:pPr>
      <w:r w:rsidRPr="00663F9B">
        <w:rPr>
          <w:rFonts w:eastAsia="Batang"/>
          <w:bCs/>
          <w:szCs w:val="24"/>
          <w:lang w:val="en-GB"/>
        </w:rPr>
        <w:t>Fo</w:t>
      </w:r>
      <w:r w:rsidR="007B7D2C" w:rsidRPr="00663F9B">
        <w:rPr>
          <w:rFonts w:eastAsia="Batang"/>
          <w:bCs/>
          <w:szCs w:val="24"/>
          <w:lang w:val="en-GB"/>
        </w:rPr>
        <w:t>r Urban Macro</w:t>
      </w:r>
      <w:r w:rsidR="00E96486" w:rsidRPr="00663F9B">
        <w:rPr>
          <w:rFonts w:eastAsia="Batang"/>
          <w:bCs/>
          <w:szCs w:val="24"/>
          <w:lang w:val="en-GB"/>
        </w:rPr>
        <w:t>/Micro</w:t>
      </w:r>
      <w:r w:rsidR="007B7D2C" w:rsidRPr="00663F9B">
        <w:rPr>
          <w:rFonts w:eastAsia="Batang"/>
          <w:bCs/>
          <w:szCs w:val="24"/>
          <w:lang w:val="en-GB"/>
        </w:rPr>
        <w:t xml:space="preserve"> deployment </w:t>
      </w:r>
      <w:r w:rsidR="00E96486" w:rsidRPr="00663F9B">
        <w:rPr>
          <w:rFonts w:eastAsia="Batang"/>
          <w:bCs/>
          <w:szCs w:val="24"/>
          <w:lang w:val="en-GB"/>
        </w:rPr>
        <w:t>where there are concerns on inter-operator coexistence, SBFD can b</w:t>
      </w:r>
      <w:r w:rsidR="008F0AF4" w:rsidRPr="00663F9B">
        <w:rPr>
          <w:rFonts w:eastAsia="Batang"/>
          <w:bCs/>
          <w:szCs w:val="24"/>
          <w:lang w:val="en-GB"/>
        </w:rPr>
        <w:t xml:space="preserve">e carried within DL slots. However, it should be noted that not all DL symbols indicated by common/dedicated TDD pattern should be used </w:t>
      </w:r>
      <w:r w:rsidR="002869FB">
        <w:rPr>
          <w:rFonts w:eastAsia="Batang"/>
          <w:bCs/>
          <w:szCs w:val="24"/>
          <w:lang w:val="en-GB"/>
        </w:rPr>
        <w:t>by</w:t>
      </w:r>
      <w:r w:rsidR="008F0AF4" w:rsidRPr="00663F9B">
        <w:rPr>
          <w:rFonts w:eastAsia="Batang"/>
          <w:bCs/>
          <w:szCs w:val="24"/>
          <w:lang w:val="en-GB"/>
        </w:rPr>
        <w:t xml:space="preserve"> gNB </w:t>
      </w:r>
      <w:r w:rsidR="002869FB">
        <w:rPr>
          <w:rFonts w:eastAsia="Batang"/>
          <w:bCs/>
          <w:szCs w:val="24"/>
          <w:lang w:val="en-GB"/>
        </w:rPr>
        <w:t xml:space="preserve">for </w:t>
      </w:r>
      <w:r w:rsidR="008F0AF4" w:rsidRPr="00663F9B">
        <w:rPr>
          <w:rFonts w:eastAsia="Batang"/>
          <w:bCs/>
          <w:szCs w:val="24"/>
          <w:lang w:val="en-GB"/>
        </w:rPr>
        <w:t>full duplex</w:t>
      </w:r>
      <w:r w:rsidR="002869FB">
        <w:rPr>
          <w:rFonts w:eastAsia="Batang"/>
          <w:bCs/>
          <w:szCs w:val="24"/>
          <w:lang w:val="en-GB"/>
        </w:rPr>
        <w:t xml:space="preserve"> operation. There </w:t>
      </w:r>
      <w:r w:rsidR="0084123D">
        <w:rPr>
          <w:rFonts w:eastAsia="Batang"/>
          <w:bCs/>
          <w:szCs w:val="24"/>
          <w:lang w:val="en-GB"/>
        </w:rPr>
        <w:t xml:space="preserve">is a need to have DL slot to protect UE DL reception from inter-UE CLI. </w:t>
      </w:r>
      <w:r w:rsidR="00DE2537">
        <w:rPr>
          <w:rFonts w:eastAsia="Batang"/>
          <w:bCs/>
          <w:szCs w:val="24"/>
          <w:lang w:val="en-GB"/>
        </w:rPr>
        <w:t xml:space="preserve">For example, there may be some legacy UEs that don’t support Rel-16 CLI framework. </w:t>
      </w:r>
      <w:r w:rsidR="00D20995">
        <w:rPr>
          <w:rFonts w:eastAsia="Batang"/>
          <w:bCs/>
          <w:szCs w:val="24"/>
          <w:lang w:val="en-GB"/>
        </w:rPr>
        <w:t>In some other scenarios, there is need to protect common signalling (e.g. SSB</w:t>
      </w:r>
      <w:r w:rsidR="00E65D90">
        <w:rPr>
          <w:rFonts w:eastAsia="Batang"/>
          <w:bCs/>
          <w:szCs w:val="24"/>
          <w:lang w:val="en-GB"/>
        </w:rPr>
        <w:t xml:space="preserve">, </w:t>
      </w:r>
      <w:r w:rsidR="00410C24">
        <w:rPr>
          <w:rFonts w:eastAsia="Batang"/>
          <w:bCs/>
          <w:szCs w:val="24"/>
          <w:lang w:val="en-GB"/>
        </w:rPr>
        <w:t xml:space="preserve">CORESET#0, </w:t>
      </w:r>
      <w:r w:rsidR="002539E4">
        <w:rPr>
          <w:rFonts w:eastAsia="Batang"/>
          <w:bCs/>
          <w:szCs w:val="24"/>
          <w:lang w:val="en-GB"/>
        </w:rPr>
        <w:t xml:space="preserve">CSS PDCCH, </w:t>
      </w:r>
      <w:r w:rsidR="00E65D90">
        <w:rPr>
          <w:rFonts w:eastAsia="Batang"/>
          <w:bCs/>
          <w:szCs w:val="24"/>
          <w:lang w:val="en-GB"/>
        </w:rPr>
        <w:t>TRS</w:t>
      </w:r>
      <w:r w:rsidR="002539E4">
        <w:rPr>
          <w:rFonts w:eastAsia="Batang"/>
          <w:bCs/>
          <w:szCs w:val="24"/>
          <w:lang w:val="en-GB"/>
        </w:rPr>
        <w:t xml:space="preserve">, </w:t>
      </w:r>
      <w:r w:rsidR="0095460C">
        <w:rPr>
          <w:rFonts w:eastAsia="Batang"/>
          <w:bCs/>
          <w:szCs w:val="24"/>
          <w:lang w:val="en-GB"/>
        </w:rPr>
        <w:t>etc)</w:t>
      </w:r>
      <w:r w:rsidR="006A3018">
        <w:rPr>
          <w:rFonts w:eastAsia="Batang"/>
          <w:bCs/>
          <w:szCs w:val="24"/>
          <w:lang w:val="en-GB"/>
        </w:rPr>
        <w:t xml:space="preserve">. </w:t>
      </w:r>
      <w:r w:rsidR="00A70641">
        <w:rPr>
          <w:rFonts w:eastAsia="Batang"/>
          <w:bCs/>
          <w:szCs w:val="24"/>
          <w:lang w:val="en-GB"/>
        </w:rPr>
        <w:t xml:space="preserve">In some scenario, </w:t>
      </w:r>
      <w:r w:rsidR="00956554">
        <w:rPr>
          <w:rFonts w:eastAsia="Batang"/>
          <w:bCs/>
          <w:szCs w:val="24"/>
          <w:lang w:val="en-GB"/>
        </w:rPr>
        <w:t>SBFD operation during initial access may affect</w:t>
      </w:r>
      <w:r w:rsidR="003C42C3">
        <w:rPr>
          <w:rFonts w:eastAsia="Batang"/>
          <w:bCs/>
          <w:szCs w:val="24"/>
          <w:lang w:val="en-GB"/>
        </w:rPr>
        <w:t xml:space="preserve"> reception </w:t>
      </w:r>
      <w:r w:rsidR="00956554">
        <w:rPr>
          <w:rFonts w:eastAsia="Batang"/>
          <w:bCs/>
          <w:szCs w:val="24"/>
          <w:lang w:val="en-GB"/>
        </w:rPr>
        <w:t xml:space="preserve">RACH </w:t>
      </w:r>
      <w:r w:rsidR="00081E1D">
        <w:rPr>
          <w:rFonts w:eastAsia="Batang"/>
          <w:bCs/>
          <w:szCs w:val="24"/>
          <w:lang w:val="en-GB"/>
        </w:rPr>
        <w:t xml:space="preserve">messages </w:t>
      </w:r>
      <w:r w:rsidR="00B31EA9">
        <w:rPr>
          <w:rFonts w:eastAsia="Batang"/>
          <w:bCs/>
          <w:szCs w:val="24"/>
          <w:lang w:val="en-GB"/>
        </w:rPr>
        <w:t xml:space="preserve">if inter-UE CLI not handled </w:t>
      </w:r>
      <w:r w:rsidR="00536FF5">
        <w:rPr>
          <w:rFonts w:eastAsia="Batang"/>
          <w:bCs/>
          <w:szCs w:val="24"/>
          <w:lang w:val="en-GB"/>
        </w:rPr>
        <w:t>carefully</w:t>
      </w:r>
      <w:r w:rsidR="009B02F2">
        <w:rPr>
          <w:rFonts w:eastAsia="Batang"/>
          <w:bCs/>
          <w:szCs w:val="24"/>
          <w:lang w:val="en-GB"/>
        </w:rPr>
        <w:t>. This</w:t>
      </w:r>
      <w:r w:rsidR="00956554">
        <w:rPr>
          <w:rFonts w:eastAsia="Batang"/>
          <w:bCs/>
          <w:szCs w:val="24"/>
          <w:lang w:val="en-GB"/>
        </w:rPr>
        <w:t xml:space="preserve"> </w:t>
      </w:r>
      <w:r w:rsidR="008C39A3">
        <w:rPr>
          <w:rFonts w:eastAsia="Batang"/>
          <w:bCs/>
          <w:szCs w:val="24"/>
          <w:lang w:val="en-GB"/>
        </w:rPr>
        <w:t xml:space="preserve">may </w:t>
      </w:r>
      <w:r w:rsidR="00124036">
        <w:rPr>
          <w:rFonts w:eastAsia="Batang"/>
          <w:bCs/>
          <w:szCs w:val="24"/>
          <w:lang w:val="en-GB"/>
        </w:rPr>
        <w:t xml:space="preserve">cause some interruption which </w:t>
      </w:r>
      <w:r w:rsidR="007C0A67">
        <w:rPr>
          <w:rFonts w:eastAsia="Batang"/>
          <w:bCs/>
          <w:szCs w:val="24"/>
          <w:lang w:val="en-GB"/>
        </w:rPr>
        <w:t xml:space="preserve">could </w:t>
      </w:r>
      <w:r w:rsidR="00124036">
        <w:rPr>
          <w:rFonts w:eastAsia="Batang"/>
          <w:bCs/>
          <w:szCs w:val="24"/>
          <w:lang w:val="en-GB"/>
        </w:rPr>
        <w:t xml:space="preserve">increase IA latency. </w:t>
      </w:r>
    </w:p>
    <w:p w14:paraId="34E94B66" w14:textId="65322FE6" w:rsidR="00EC1B82" w:rsidRPr="00663F9B" w:rsidRDefault="0012248D" w:rsidP="00D65BA8">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9D6A77">
        <w:rPr>
          <w:rFonts w:eastAsia="Batang"/>
          <w:b/>
          <w:noProof/>
          <w:szCs w:val="24"/>
          <w:u w:val="single"/>
          <w:lang w:val="en-GB"/>
        </w:rPr>
        <w:t>7</w:t>
      </w:r>
      <w:r w:rsidRPr="00B31039">
        <w:rPr>
          <w:rFonts w:eastAsia="Batang"/>
          <w:b/>
          <w:szCs w:val="24"/>
          <w:u w:val="single"/>
          <w:lang w:val="en-GB"/>
        </w:rPr>
        <w:fldChar w:fldCharType="end"/>
      </w:r>
      <w:r>
        <w:rPr>
          <w:rFonts w:eastAsia="Batang"/>
          <w:b/>
          <w:szCs w:val="24"/>
          <w:lang w:val="en-GB"/>
        </w:rPr>
        <w:t xml:space="preserve"> Legacy DL slot is important to protect DL reception of UEs that suffer from strong CLI</w:t>
      </w:r>
      <w:r w:rsidR="00B10B1B">
        <w:rPr>
          <w:rFonts w:eastAsia="Batang"/>
          <w:b/>
          <w:szCs w:val="24"/>
          <w:lang w:val="en-GB"/>
        </w:rPr>
        <w:t xml:space="preserve"> especially when receiving common signalling</w:t>
      </w:r>
      <w:r>
        <w:rPr>
          <w:rFonts w:eastAsia="Batang"/>
          <w:b/>
          <w:szCs w:val="24"/>
          <w:lang w:val="en-GB"/>
        </w:rPr>
        <w:t xml:space="preserve"> and UEs that don’t support Rel-16 CLI framework. </w:t>
      </w:r>
    </w:p>
    <w:p w14:paraId="35ABEE9B" w14:textId="158E6FCB" w:rsidR="002D14A6" w:rsidRPr="00663F9B" w:rsidRDefault="00EC1B82" w:rsidP="007B0990">
      <w:pPr>
        <w:jc w:val="both"/>
        <w:rPr>
          <w:b/>
          <w:color w:val="FF0000"/>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w:t>
      </w:r>
      <w:r w:rsidR="00914551" w:rsidRPr="00B31039">
        <w:rPr>
          <w:rFonts w:eastAsia="Batang"/>
          <w:b/>
          <w:szCs w:val="24"/>
          <w:lang w:val="en-GB"/>
        </w:rPr>
        <w:t xml:space="preserve"> </w:t>
      </w:r>
      <w:r w:rsidR="00914551">
        <w:rPr>
          <w:rFonts w:eastAsia="Batang"/>
          <w:b/>
          <w:szCs w:val="24"/>
          <w:lang w:val="en-GB"/>
        </w:rPr>
        <w:t xml:space="preserve">Not all DL slots are used for </w:t>
      </w:r>
      <w:r w:rsidR="00914551" w:rsidRPr="00B31039">
        <w:rPr>
          <w:rFonts w:eastAsia="Batang"/>
          <w:b/>
          <w:szCs w:val="24"/>
          <w:lang w:val="en-GB"/>
        </w:rPr>
        <w:t>SBFD operation</w:t>
      </w:r>
      <w:r>
        <w:rPr>
          <w:rFonts w:eastAsia="Batang"/>
          <w:b/>
          <w:szCs w:val="24"/>
          <w:lang w:val="en-GB"/>
        </w:rPr>
        <w:t>.</w:t>
      </w:r>
    </w:p>
    <w:p w14:paraId="755C9296" w14:textId="123AA66B" w:rsidR="00EF1455" w:rsidRPr="00524B03" w:rsidRDefault="00407575" w:rsidP="00663F9B">
      <w:pPr>
        <w:pStyle w:val="Heading2"/>
      </w:pPr>
      <w:r>
        <w:lastRenderedPageBreak/>
        <w:t>SBFD F</w:t>
      </w:r>
      <w:r w:rsidR="002563F7">
        <w:t xml:space="preserve">requency </w:t>
      </w:r>
      <w:r w:rsidR="004F45DE">
        <w:t>patterns</w:t>
      </w:r>
    </w:p>
    <w:tbl>
      <w:tblPr>
        <w:tblStyle w:val="TableGrid"/>
        <w:tblW w:w="0" w:type="auto"/>
        <w:tblLook w:val="04A0" w:firstRow="1" w:lastRow="0" w:firstColumn="1" w:lastColumn="0" w:noHBand="0" w:noVBand="1"/>
      </w:tblPr>
      <w:tblGrid>
        <w:gridCol w:w="9962"/>
      </w:tblGrid>
      <w:tr w:rsidR="00BA6EC1" w14:paraId="6342AFA0" w14:textId="77777777" w:rsidTr="00BA6EC1">
        <w:tc>
          <w:tcPr>
            <w:tcW w:w="9962" w:type="dxa"/>
          </w:tcPr>
          <w:p w14:paraId="43BEA460" w14:textId="77777777" w:rsidR="00BA6EC1" w:rsidRDefault="00BA6EC1" w:rsidP="00BA6EC1">
            <w:pPr>
              <w:tabs>
                <w:tab w:val="num" w:pos="1440"/>
              </w:tabs>
              <w:spacing w:before="0" w:after="0"/>
            </w:pPr>
            <w:r w:rsidRPr="00B31039">
              <w:rPr>
                <w:highlight w:val="green"/>
              </w:rPr>
              <w:t>Agreement:</w:t>
            </w:r>
            <w:r w:rsidRPr="00B31039">
              <w:t xml:space="preserve"> </w:t>
            </w:r>
          </w:p>
          <w:p w14:paraId="03B4DAC2" w14:textId="77777777" w:rsidR="00BA6EC1" w:rsidRPr="00B31039" w:rsidRDefault="00BA6EC1" w:rsidP="00BA6EC1">
            <w:pPr>
              <w:spacing w:before="0" w:after="0"/>
            </w:pPr>
            <w:r w:rsidRPr="00B31039">
              <w:t>The time and frequency location of subbands within a TDD carrier are not fixed in the specification.</w:t>
            </w:r>
          </w:p>
          <w:p w14:paraId="4C38FCD2" w14:textId="77777777" w:rsidR="00BA6EC1" w:rsidRPr="00B31039"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Subject to any RAN4 guidance on minimum or maximum subband and guardband size and subband location within TDD carrier. </w:t>
            </w:r>
          </w:p>
          <w:p w14:paraId="182064AC" w14:textId="77777777" w:rsidR="00BA6EC1"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Note that whether the time and/or frequency location of subbands are informed to UE is separately discussed</w:t>
            </w:r>
          </w:p>
          <w:p w14:paraId="5924C6F4" w14:textId="77777777" w:rsidR="000A2314" w:rsidRDefault="008E0C3A" w:rsidP="00663F9B">
            <w:pPr>
              <w:spacing w:before="0" w:after="0"/>
            </w:pPr>
            <w:r w:rsidRPr="008E0C3A">
              <w:rPr>
                <w:b/>
                <w:bCs/>
              </w:rPr>
              <w:t>Conclusion</w:t>
            </w:r>
            <w:r w:rsidRPr="008E0C3A">
              <w:t>:</w:t>
            </w:r>
            <w:r>
              <w:t xml:space="preserve"> </w:t>
            </w:r>
          </w:p>
          <w:p w14:paraId="0BBD7051" w14:textId="215BC86D" w:rsidR="008E0C3A" w:rsidRPr="008E0C3A" w:rsidRDefault="008E0C3A" w:rsidP="00663F9B">
            <w:pPr>
              <w:spacing w:before="0"/>
            </w:pPr>
            <w:r w:rsidRPr="008E0C3A">
              <w:t xml:space="preserve">For discussion purpose only, SBFD symbols is defined as symbols with subbands that gNB would use for SBFD operation. </w:t>
            </w:r>
          </w:p>
          <w:p w14:paraId="69A7A890" w14:textId="77777777" w:rsidR="000A2314" w:rsidRDefault="008E0C3A" w:rsidP="00663F9B">
            <w:pPr>
              <w:spacing w:before="0" w:after="0"/>
            </w:pPr>
            <w:r w:rsidRPr="008E0C3A">
              <w:rPr>
                <w:b/>
                <w:bCs/>
              </w:rPr>
              <w:t>Conclusion</w:t>
            </w:r>
            <w:r w:rsidR="000A2314">
              <w:rPr>
                <w:b/>
                <w:bCs/>
              </w:rPr>
              <w:t>:</w:t>
            </w:r>
            <w:r w:rsidRPr="008E0C3A">
              <w:t xml:space="preserve"> </w:t>
            </w:r>
          </w:p>
          <w:p w14:paraId="351AE151" w14:textId="66C689F7" w:rsidR="008E0C3A" w:rsidRPr="00663F9B" w:rsidRDefault="008E0C3A" w:rsidP="00663F9B">
            <w:pPr>
              <w:spacing w:before="0"/>
            </w:pPr>
            <w:r w:rsidRPr="008E0C3A">
              <w:t>For discussion purpose, for SBFD operation within a TDD carrier, a SBFD subband consists of 1 RB or a set of consecutive RBs for the same transmission direction</w:t>
            </w:r>
          </w:p>
        </w:tc>
      </w:tr>
    </w:tbl>
    <w:p w14:paraId="236C5F80" w14:textId="77777777" w:rsidR="00F26C9B" w:rsidRDefault="00F26C9B">
      <w:pPr>
        <w:jc w:val="both"/>
        <w:rPr>
          <w:lang w:val="en-GB"/>
        </w:rPr>
      </w:pPr>
    </w:p>
    <w:p w14:paraId="2FD6D485" w14:textId="51AA0E05" w:rsidR="00797528" w:rsidRDefault="00797528" w:rsidP="00663F9B">
      <w:pPr>
        <w:jc w:val="both"/>
        <w:rPr>
          <w:lang w:val="en-GB"/>
        </w:rPr>
      </w:pPr>
      <w:r>
        <w:rPr>
          <w:lang w:val="en-GB"/>
        </w:rPr>
        <w:t xml:space="preserve">Considering the impact of </w:t>
      </w:r>
      <w:r w:rsidR="00BA4EC9">
        <w:rPr>
          <w:lang w:val="en-GB"/>
        </w:rPr>
        <w:t>adjacent channel</w:t>
      </w:r>
      <w:r>
        <w:rPr>
          <w:lang w:val="en-GB"/>
        </w:rPr>
        <w:t xml:space="preserve"> CLI, the location of the UL/DL subbands should be carefully </w:t>
      </w:r>
      <w:r w:rsidR="00CA355B">
        <w:rPr>
          <w:lang w:val="en-GB"/>
        </w:rPr>
        <w:t>selected</w:t>
      </w:r>
      <w:r>
        <w:rPr>
          <w:lang w:val="en-GB"/>
        </w:rPr>
        <w:t xml:space="preserve"> to minimize the impac</w:t>
      </w:r>
      <w:r w:rsidR="00250634">
        <w:rPr>
          <w:lang w:val="en-GB"/>
        </w:rPr>
        <w:t xml:space="preserve">t on </w:t>
      </w:r>
      <w:r w:rsidR="006E71BA">
        <w:rPr>
          <w:lang w:val="en-GB"/>
        </w:rPr>
        <w:t>the</w:t>
      </w:r>
      <w:r w:rsidR="00250634">
        <w:rPr>
          <w:lang w:val="en-GB"/>
        </w:rPr>
        <w:t xml:space="preserve"> UL reception at </w:t>
      </w:r>
      <w:r w:rsidR="006E71BA">
        <w:rPr>
          <w:lang w:val="en-GB"/>
        </w:rPr>
        <w:t xml:space="preserve">victim </w:t>
      </w:r>
      <w:r w:rsidR="00250634">
        <w:rPr>
          <w:lang w:val="en-GB"/>
        </w:rPr>
        <w:t xml:space="preserve">gNB due to </w:t>
      </w:r>
      <w:r w:rsidR="006E71BA">
        <w:rPr>
          <w:lang w:val="en-GB"/>
        </w:rPr>
        <w:t xml:space="preserve">DL interference from </w:t>
      </w:r>
      <w:r w:rsidR="00250634">
        <w:rPr>
          <w:lang w:val="en-GB"/>
        </w:rPr>
        <w:t>other aggressor gNBs</w:t>
      </w:r>
      <w:r w:rsidR="006E71BA">
        <w:rPr>
          <w:lang w:val="en-GB"/>
        </w:rPr>
        <w:t xml:space="preserve">. Also, </w:t>
      </w:r>
      <w:r w:rsidR="000E1A0E">
        <w:rPr>
          <w:lang w:val="en-GB"/>
        </w:rPr>
        <w:t xml:space="preserve">this may have an </w:t>
      </w:r>
      <w:r w:rsidR="006E71BA">
        <w:rPr>
          <w:lang w:val="en-GB"/>
        </w:rPr>
        <w:t>impact on victim UE</w:t>
      </w:r>
      <w:r w:rsidR="00250634">
        <w:rPr>
          <w:lang w:val="en-GB"/>
        </w:rPr>
        <w:t xml:space="preserve"> DL reception </w:t>
      </w:r>
      <w:r w:rsidR="006E71BA">
        <w:rPr>
          <w:lang w:val="en-GB"/>
        </w:rPr>
        <w:t xml:space="preserve">caused by </w:t>
      </w:r>
      <w:r w:rsidR="00C616FA">
        <w:rPr>
          <w:lang w:val="en-GB"/>
        </w:rPr>
        <w:t xml:space="preserve">UL transmission </w:t>
      </w:r>
      <w:r w:rsidR="0065141B">
        <w:rPr>
          <w:lang w:val="en-GB"/>
        </w:rPr>
        <w:t xml:space="preserve">of other </w:t>
      </w:r>
      <w:r w:rsidR="00250634">
        <w:rPr>
          <w:lang w:val="en-GB"/>
        </w:rPr>
        <w:t>UE</w:t>
      </w:r>
      <w:r w:rsidR="0065141B">
        <w:rPr>
          <w:lang w:val="en-GB"/>
        </w:rPr>
        <w:t>s</w:t>
      </w:r>
      <w:r w:rsidR="00250634">
        <w:rPr>
          <w:lang w:val="en-GB"/>
        </w:rPr>
        <w:t xml:space="preserve"> </w:t>
      </w:r>
      <w:r w:rsidR="00091ECE">
        <w:rPr>
          <w:lang w:val="en-GB"/>
        </w:rPr>
        <w:t xml:space="preserve">(i.e. </w:t>
      </w:r>
      <w:r w:rsidR="00250634">
        <w:rPr>
          <w:lang w:val="en-GB"/>
        </w:rPr>
        <w:t>presence of inter-UE CLI</w:t>
      </w:r>
      <w:r w:rsidR="00091ECE">
        <w:rPr>
          <w:lang w:val="en-GB"/>
        </w:rPr>
        <w:t>)</w:t>
      </w:r>
      <w:r w:rsidR="00250634">
        <w:rPr>
          <w:lang w:val="en-GB"/>
        </w:rPr>
        <w:t>.</w:t>
      </w:r>
      <w:r w:rsidR="00BA4EC9">
        <w:rPr>
          <w:lang w:val="en-GB"/>
        </w:rPr>
        <w:t xml:space="preserve"> </w:t>
      </w:r>
      <w:r w:rsidR="005000AB">
        <w:rPr>
          <w:lang w:val="en-GB"/>
        </w:rPr>
        <w:t>Following the same discussion in agenda 9.3.1</w:t>
      </w:r>
      <w:r w:rsidR="00C616FA">
        <w:rPr>
          <w:lang w:val="en-GB"/>
        </w:rPr>
        <w:t xml:space="preserve">, there are two possible </w:t>
      </w:r>
      <w:r w:rsidR="001A1F45">
        <w:rPr>
          <w:lang w:val="en-GB"/>
        </w:rPr>
        <w:t>scenarios</w:t>
      </w:r>
      <w:r w:rsidR="00C616FA">
        <w:rPr>
          <w:lang w:val="en-GB"/>
        </w:rPr>
        <w:t xml:space="preserve"> where </w:t>
      </w:r>
      <w:r w:rsidR="005000AB">
        <w:rPr>
          <w:lang w:val="en-GB"/>
        </w:rPr>
        <w:t xml:space="preserve">a SBFD operator coexist with two legacy static </w:t>
      </w:r>
      <w:r w:rsidR="00606C74">
        <w:rPr>
          <w:lang w:val="en-GB"/>
        </w:rPr>
        <w:t>operators</w:t>
      </w:r>
      <w:r w:rsidR="005000AB">
        <w:rPr>
          <w:lang w:val="en-GB"/>
        </w:rPr>
        <w:t xml:space="preserve"> at the two adjacent channel or </w:t>
      </w:r>
      <w:r w:rsidR="00C616FA">
        <w:rPr>
          <w:lang w:val="en-GB"/>
        </w:rPr>
        <w:t>coexist</w:t>
      </w:r>
      <w:r w:rsidR="005000AB">
        <w:rPr>
          <w:lang w:val="en-GB"/>
        </w:rPr>
        <w:t xml:space="preserve"> with only single operator at one side</w:t>
      </w:r>
      <w:r w:rsidR="00C616FA">
        <w:rPr>
          <w:lang w:val="en-GB"/>
        </w:rPr>
        <w:t xml:space="preserve"> as shown in </w:t>
      </w:r>
      <w:r w:rsidR="007A08E8">
        <w:rPr>
          <w:lang w:val="en-GB"/>
        </w:rPr>
        <w:fldChar w:fldCharType="begin"/>
      </w:r>
      <w:r w:rsidR="007A08E8">
        <w:rPr>
          <w:lang w:val="en-GB"/>
        </w:rPr>
        <w:instrText xml:space="preserve"> REF _Ref127518591 \h </w:instrText>
      </w:r>
      <w:r w:rsidR="007A08E8">
        <w:rPr>
          <w:lang w:val="en-GB"/>
        </w:rPr>
      </w:r>
      <w:r w:rsidR="007A08E8">
        <w:rPr>
          <w:lang w:val="en-GB"/>
        </w:rPr>
        <w:fldChar w:fldCharType="separate"/>
      </w:r>
      <w:r w:rsidR="009D6A77">
        <w:t xml:space="preserve">Figure </w:t>
      </w:r>
      <w:r w:rsidR="009D6A77">
        <w:rPr>
          <w:noProof/>
        </w:rPr>
        <w:t>2</w:t>
      </w:r>
      <w:r w:rsidR="009D6A77">
        <w:noBreakHyphen/>
      </w:r>
      <w:r w:rsidR="009D6A77">
        <w:rPr>
          <w:noProof/>
        </w:rPr>
        <w:t>3</w:t>
      </w:r>
      <w:r w:rsidR="007A08E8">
        <w:rPr>
          <w:lang w:val="en-GB"/>
        </w:rPr>
        <w:fldChar w:fldCharType="end"/>
      </w:r>
      <w:r w:rsidR="000231B9">
        <w:rPr>
          <w:lang w:val="en-GB"/>
        </w:rPr>
        <w:t xml:space="preserve">. </w:t>
      </w:r>
      <w:r w:rsidR="001A1F45">
        <w:rPr>
          <w:lang w:val="en-GB"/>
        </w:rPr>
        <w:t>Then, f</w:t>
      </w:r>
      <w:r w:rsidR="00606C74">
        <w:rPr>
          <w:lang w:val="en-GB"/>
        </w:rPr>
        <w:t xml:space="preserve">or UL subband </w:t>
      </w:r>
      <w:r w:rsidR="00891403">
        <w:rPr>
          <w:lang w:val="en-GB"/>
        </w:rPr>
        <w:t>within</w:t>
      </w:r>
      <w:r w:rsidR="00606C74">
        <w:rPr>
          <w:lang w:val="en-GB"/>
        </w:rPr>
        <w:t xml:space="preserve"> legacy DL slot, two pattern should be consider</w:t>
      </w:r>
      <w:r w:rsidR="001A1F45">
        <w:rPr>
          <w:lang w:val="en-GB"/>
        </w:rPr>
        <w:t>ed</w:t>
      </w:r>
      <w:r w:rsidR="00606C74">
        <w:rPr>
          <w:lang w:val="en-GB"/>
        </w:rPr>
        <w:t xml:space="preserve"> (DUD and DU</w:t>
      </w:r>
      <w:r w:rsidR="009C362A">
        <w:rPr>
          <w:lang w:val="en-GB"/>
        </w:rPr>
        <w:t>). Similarly, for DL subband in legacy UL slots</w:t>
      </w:r>
      <w:r w:rsidR="00891403">
        <w:rPr>
          <w:lang w:val="en-GB"/>
        </w:rPr>
        <w:t xml:space="preserve"> two patterns can be considered (UDU and UD). </w:t>
      </w:r>
      <w:r w:rsidR="00FA44C5">
        <w:rPr>
          <w:lang w:val="en-GB"/>
        </w:rPr>
        <w:t>Since a guardband is required between the UL and DL subband, a maximum number of three subband is sufficient</w:t>
      </w:r>
      <w:r w:rsidR="00F26C9B">
        <w:rPr>
          <w:lang w:val="en-GB"/>
        </w:rPr>
        <w:t>.</w:t>
      </w:r>
    </w:p>
    <w:p w14:paraId="77127932" w14:textId="1BFFF6F7" w:rsidR="00C616FA" w:rsidRDefault="00B939ED" w:rsidP="00663F9B">
      <w:pPr>
        <w:keepNext/>
        <w:jc w:val="center"/>
      </w:pPr>
      <w:r>
        <w:object w:dxaOrig="12180" w:dyaOrig="5341" w14:anchorId="17FF74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55pt;height:160.85pt" o:ole="">
            <v:imagedata r:id="rId14" o:title=""/>
          </v:shape>
          <o:OLEObject Type="Embed" ProgID="Visio.Drawing.15" ShapeID="_x0000_i1025" DrawAspect="Content" ObjectID="_1738161110" r:id="rId15"/>
        </w:object>
      </w:r>
    </w:p>
    <w:p w14:paraId="76137EE0" w14:textId="1749EC15" w:rsidR="00C616FA" w:rsidRPr="00663F9B" w:rsidRDefault="00C616FA" w:rsidP="00663F9B">
      <w:pPr>
        <w:pStyle w:val="Caption"/>
        <w:jc w:val="center"/>
      </w:pPr>
      <w:bookmarkStart w:id="8" w:name="_Ref127518591"/>
      <w:bookmarkStart w:id="9" w:name="_Ref111145789"/>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3</w:t>
      </w:r>
      <w:r>
        <w:rPr>
          <w:noProof/>
        </w:rPr>
        <w:fldChar w:fldCharType="end"/>
      </w:r>
      <w:bookmarkEnd w:id="8"/>
      <w:bookmarkEnd w:id="9"/>
      <w:r>
        <w:t>: UL</w:t>
      </w:r>
      <w:r w:rsidR="00301F7B">
        <w:t>/DL</w:t>
      </w:r>
      <w:r>
        <w:t xml:space="preserve"> subband placement to reduce inter-operator CLI</w:t>
      </w:r>
    </w:p>
    <w:p w14:paraId="7986C268" w14:textId="193A30DB" w:rsidR="0096233C" w:rsidRPr="00806A9D" w:rsidRDefault="0096233C" w:rsidP="00806A9D">
      <w:pPr>
        <w:spacing w:after="0"/>
        <w:jc w:val="both"/>
        <w:rPr>
          <w:lang w:val="en-GB"/>
        </w:rPr>
      </w:pPr>
      <w:r w:rsidRPr="00806A9D">
        <w:rPr>
          <w:lang w:val="en-GB"/>
        </w:rPr>
        <w:t xml:space="preserve">In RAN1 #110bis-e meeting, it was agreed that for SBFD operation in SBFD symbols (other than legacy UL symbols), the maximum number of UL subband within a TDD carrier is </w:t>
      </w:r>
      <w:r w:rsidR="00F65340" w:rsidRPr="00806A9D">
        <w:rPr>
          <w:lang w:val="en-GB"/>
        </w:rPr>
        <w:t>one</w:t>
      </w:r>
      <w:r w:rsidRPr="00806A9D">
        <w:rPr>
          <w:lang w:val="en-GB"/>
        </w:rPr>
        <w:t xml:space="preserve">. </w:t>
      </w:r>
      <w:r w:rsidR="00F65340" w:rsidRPr="00806A9D">
        <w:rPr>
          <w:lang w:val="en-GB"/>
        </w:rPr>
        <w:t xml:space="preserve"> The UL subband </w:t>
      </w:r>
      <w:r w:rsidR="008F493B" w:rsidRPr="00806A9D">
        <w:rPr>
          <w:lang w:val="en-GB"/>
        </w:rPr>
        <w:t xml:space="preserve">can be located </w:t>
      </w:r>
      <w:r w:rsidR="0044072B" w:rsidRPr="00806A9D">
        <w:rPr>
          <w:lang w:val="en-GB"/>
        </w:rPr>
        <w:t xml:space="preserve">either at the side of carrier or in the middle of the carrier, subject to RAN4 </w:t>
      </w:r>
      <w:r w:rsidR="00DB367A" w:rsidRPr="00806A9D">
        <w:rPr>
          <w:lang w:val="en-GB"/>
        </w:rPr>
        <w:t xml:space="preserve">study on feasibility. </w:t>
      </w:r>
    </w:p>
    <w:p w14:paraId="2B930110" w14:textId="77777777" w:rsidR="00222426" w:rsidRDefault="00222426" w:rsidP="0096233C">
      <w:pPr>
        <w:spacing w:after="0"/>
        <w:rPr>
          <w:rFonts w:eastAsia="Batang"/>
          <w:b/>
          <w:szCs w:val="24"/>
          <w:u w:val="single"/>
          <w:lang w:val="en-GB"/>
        </w:rPr>
      </w:pPr>
    </w:p>
    <w:tbl>
      <w:tblPr>
        <w:tblStyle w:val="TableGrid"/>
        <w:tblW w:w="0" w:type="auto"/>
        <w:tblLook w:val="04A0" w:firstRow="1" w:lastRow="0" w:firstColumn="1" w:lastColumn="0" w:noHBand="0" w:noVBand="1"/>
      </w:tblPr>
      <w:tblGrid>
        <w:gridCol w:w="9962"/>
      </w:tblGrid>
      <w:tr w:rsidR="00222426" w14:paraId="0E826087" w14:textId="77777777" w:rsidTr="00222426">
        <w:tc>
          <w:tcPr>
            <w:tcW w:w="9962" w:type="dxa"/>
          </w:tcPr>
          <w:p w14:paraId="7812BF8F" w14:textId="77777777" w:rsidR="004872C2" w:rsidRPr="00806A9D" w:rsidRDefault="004872C2" w:rsidP="00806A9D">
            <w:pPr>
              <w:spacing w:before="0" w:after="0"/>
              <w:rPr>
                <w:rFonts w:eastAsia="Batang"/>
                <w:b/>
                <w:szCs w:val="24"/>
              </w:rPr>
            </w:pPr>
            <w:r w:rsidRPr="00806A9D">
              <w:rPr>
                <w:rFonts w:eastAsia="Batang"/>
                <w:b/>
                <w:bCs/>
                <w:szCs w:val="24"/>
                <w:highlight w:val="green"/>
                <w:lang w:val="en-GB"/>
              </w:rPr>
              <w:t>Agreement</w:t>
            </w:r>
          </w:p>
          <w:p w14:paraId="024BD50D" w14:textId="77777777" w:rsidR="004872C2" w:rsidRPr="00806A9D" w:rsidRDefault="004872C2" w:rsidP="00806A9D">
            <w:pPr>
              <w:spacing w:before="0" w:after="0"/>
              <w:rPr>
                <w:rFonts w:eastAsia="Batang"/>
                <w:bCs/>
                <w:szCs w:val="24"/>
              </w:rPr>
            </w:pPr>
            <w:r w:rsidRPr="00806A9D">
              <w:rPr>
                <w:rFonts w:eastAsia="Batang"/>
                <w:bCs/>
                <w:szCs w:val="24"/>
                <w:lang w:val="en-GB"/>
              </w:rPr>
              <w:t>The maximum number of UL subbands for SBFD operation in an SBFD symbol (excluding legacy UL symbol) within a TDD carrier is one for the study in RAN1.</w:t>
            </w:r>
          </w:p>
          <w:p w14:paraId="32391031" w14:textId="77777777" w:rsidR="004872C2" w:rsidRPr="00806A9D" w:rsidRDefault="004872C2" w:rsidP="00806A9D">
            <w:pPr>
              <w:numPr>
                <w:ilvl w:val="0"/>
                <w:numId w:val="77"/>
              </w:numPr>
              <w:spacing w:before="0" w:after="0"/>
              <w:rPr>
                <w:rFonts w:eastAsia="Batang"/>
                <w:bCs/>
                <w:szCs w:val="24"/>
              </w:rPr>
            </w:pPr>
            <w:r w:rsidRPr="00806A9D">
              <w:rPr>
                <w:rFonts w:eastAsia="Batang"/>
                <w:bCs/>
                <w:szCs w:val="24"/>
                <w:lang w:val="en-GB"/>
              </w:rPr>
              <w:t>The UL subband can be located at one side of the carrier.</w:t>
            </w:r>
          </w:p>
          <w:p w14:paraId="522EF1AE" w14:textId="77777777" w:rsidR="004872C2" w:rsidRPr="00806A9D" w:rsidRDefault="004872C2" w:rsidP="00806A9D">
            <w:pPr>
              <w:numPr>
                <w:ilvl w:val="0"/>
                <w:numId w:val="77"/>
              </w:numPr>
              <w:spacing w:before="0" w:after="0"/>
              <w:rPr>
                <w:rFonts w:eastAsia="Batang"/>
                <w:bCs/>
                <w:szCs w:val="24"/>
              </w:rPr>
            </w:pPr>
            <w:r w:rsidRPr="00806A9D">
              <w:rPr>
                <w:rFonts w:eastAsia="Batang"/>
                <w:bCs/>
                <w:szCs w:val="24"/>
                <w:lang w:val="en-GB"/>
              </w:rPr>
              <w:t>The UL subband can be located at the middle part of the carrier, subject to RAN4’s study and conclusion</w:t>
            </w:r>
          </w:p>
          <w:p w14:paraId="6DFA94CC" w14:textId="77777777" w:rsidR="004872C2" w:rsidRPr="00806A9D" w:rsidRDefault="004872C2" w:rsidP="00806A9D">
            <w:pPr>
              <w:spacing w:before="0" w:after="0"/>
              <w:rPr>
                <w:rFonts w:eastAsia="Batang"/>
                <w:bCs/>
                <w:szCs w:val="24"/>
              </w:rPr>
            </w:pPr>
            <w:r w:rsidRPr="00806A9D">
              <w:rPr>
                <w:rFonts w:eastAsia="Batang"/>
                <w:bCs/>
                <w:szCs w:val="24"/>
                <w:lang w:val="en-GB"/>
              </w:rPr>
              <w:t>Note: RAN1 considers the above two possibilities unless RAN4 concludes that any one is infeasible.</w:t>
            </w:r>
          </w:p>
          <w:p w14:paraId="412B483A" w14:textId="77777777" w:rsidR="004872C2" w:rsidRPr="00806A9D" w:rsidRDefault="004872C2" w:rsidP="00806A9D">
            <w:pPr>
              <w:spacing w:before="0" w:after="0"/>
              <w:rPr>
                <w:rFonts w:eastAsia="Batang"/>
                <w:bCs/>
                <w:szCs w:val="24"/>
              </w:rPr>
            </w:pPr>
            <w:r w:rsidRPr="00806A9D">
              <w:rPr>
                <w:rFonts w:eastAsia="Batang"/>
                <w:bCs/>
                <w:szCs w:val="24"/>
                <w:lang w:val="en-GB"/>
              </w:rPr>
              <w:t>Note: Two UL subbands for SBFD operation in an SBFD symbol within a TDD carrier due to SBFD operation in legacy UL symbols is subject to further RAN1 discussions which is 2</w:t>
            </w:r>
            <w:r w:rsidRPr="00806A9D">
              <w:rPr>
                <w:rFonts w:eastAsia="Batang"/>
                <w:bCs/>
                <w:szCs w:val="24"/>
                <w:vertAlign w:val="superscript"/>
                <w:lang w:val="en-GB"/>
              </w:rPr>
              <w:t>nd</w:t>
            </w:r>
            <w:r w:rsidRPr="00806A9D">
              <w:rPr>
                <w:rFonts w:eastAsia="Batang"/>
                <w:bCs/>
                <w:szCs w:val="24"/>
                <w:lang w:val="en-GB"/>
              </w:rPr>
              <w:t xml:space="preserve"> priority as per RAN guidance.</w:t>
            </w:r>
          </w:p>
          <w:p w14:paraId="322FE0A7" w14:textId="77777777" w:rsidR="00222426" w:rsidRPr="00806A9D" w:rsidRDefault="004872C2" w:rsidP="004872C2">
            <w:pPr>
              <w:spacing w:before="0" w:after="0"/>
              <w:rPr>
                <w:rFonts w:eastAsia="Batang"/>
                <w:bCs/>
                <w:szCs w:val="24"/>
                <w:lang w:val="en-GB"/>
              </w:rPr>
            </w:pPr>
            <w:r w:rsidRPr="00806A9D">
              <w:rPr>
                <w:rFonts w:eastAsia="Batang"/>
                <w:bCs/>
                <w:szCs w:val="24"/>
                <w:lang w:val="en-GB"/>
              </w:rPr>
              <w:lastRenderedPageBreak/>
              <w:t>Send an LS to RAN4 to inform the above agreement. If RAN4 has response, it will be taken into account but in the meanwhile, RAN1 work will continue based on the above.</w:t>
            </w:r>
          </w:p>
          <w:p w14:paraId="46E306A2" w14:textId="783F5F17" w:rsidR="004872C2" w:rsidRPr="00806A9D" w:rsidRDefault="004872C2" w:rsidP="00806A9D">
            <w:pPr>
              <w:spacing w:before="0" w:after="0"/>
              <w:rPr>
                <w:rFonts w:eastAsia="Batang"/>
                <w:b/>
                <w:szCs w:val="24"/>
                <w:u w:val="single"/>
              </w:rPr>
            </w:pPr>
          </w:p>
        </w:tc>
      </w:tr>
    </w:tbl>
    <w:p w14:paraId="56AC1071" w14:textId="77777777" w:rsidR="00222426" w:rsidRDefault="00222426" w:rsidP="0096233C">
      <w:pPr>
        <w:spacing w:after="0"/>
        <w:rPr>
          <w:rFonts w:eastAsia="Batang"/>
          <w:b/>
          <w:szCs w:val="24"/>
          <w:u w:val="single"/>
          <w:lang w:val="en-GB"/>
        </w:rPr>
      </w:pPr>
    </w:p>
    <w:p w14:paraId="52B9D1D1" w14:textId="135F78FB" w:rsidR="00DB367A" w:rsidRPr="00806A9D" w:rsidRDefault="00BB7C57" w:rsidP="00806A9D">
      <w:pPr>
        <w:spacing w:after="0"/>
        <w:jc w:val="both"/>
        <w:rPr>
          <w:lang w:val="en-GB"/>
        </w:rPr>
      </w:pPr>
      <w:r w:rsidRPr="00806A9D">
        <w:rPr>
          <w:lang w:val="en-GB"/>
        </w:rPr>
        <w:t>Similarly,</w:t>
      </w:r>
      <w:r w:rsidR="004106E2" w:rsidRPr="00806A9D">
        <w:rPr>
          <w:lang w:val="en-GB"/>
        </w:rPr>
        <w:t xml:space="preserve"> f</w:t>
      </w:r>
      <w:r w:rsidR="00DB367A" w:rsidRPr="00806A9D">
        <w:rPr>
          <w:lang w:val="en-GB"/>
        </w:rPr>
        <w:t xml:space="preserve">or SBFD operation in UL symbols, </w:t>
      </w:r>
      <w:r w:rsidR="004106E2" w:rsidRPr="00806A9D">
        <w:rPr>
          <w:lang w:val="en-GB"/>
        </w:rPr>
        <w:t>the maximum number of DL subband should be limited to one</w:t>
      </w:r>
      <w:r w:rsidR="00581B7E" w:rsidRPr="00806A9D">
        <w:rPr>
          <w:lang w:val="en-GB"/>
        </w:rPr>
        <w:t xml:space="preserve"> and the location of the DL subband could be at the middle of </w:t>
      </w:r>
      <w:r w:rsidR="006D6604" w:rsidRPr="00806A9D">
        <w:rPr>
          <w:lang w:val="en-GB"/>
        </w:rPr>
        <w:t>carrier</w:t>
      </w:r>
      <w:r w:rsidR="00581B7E" w:rsidRPr="00806A9D">
        <w:rPr>
          <w:lang w:val="en-GB"/>
        </w:rPr>
        <w:t xml:space="preserve"> or at </w:t>
      </w:r>
      <w:r w:rsidR="006D6604" w:rsidRPr="00806A9D">
        <w:rPr>
          <w:lang w:val="en-GB"/>
        </w:rPr>
        <w:t xml:space="preserve">one of </w:t>
      </w:r>
      <w:r w:rsidR="00581B7E" w:rsidRPr="00806A9D">
        <w:rPr>
          <w:lang w:val="en-GB"/>
        </w:rPr>
        <w:t xml:space="preserve">the </w:t>
      </w:r>
      <w:r w:rsidR="006D6604" w:rsidRPr="00806A9D">
        <w:rPr>
          <w:lang w:val="en-GB"/>
        </w:rPr>
        <w:t>sides</w:t>
      </w:r>
      <w:r w:rsidR="00581B7E" w:rsidRPr="00806A9D">
        <w:rPr>
          <w:lang w:val="en-GB"/>
        </w:rPr>
        <w:t xml:space="preserve"> depending on the adjacent </w:t>
      </w:r>
      <w:r w:rsidR="00605561" w:rsidRPr="00806A9D">
        <w:rPr>
          <w:lang w:val="en-GB"/>
        </w:rPr>
        <w:t>TDD carriers</w:t>
      </w:r>
      <w:r w:rsidR="00A86573" w:rsidRPr="00806A9D">
        <w:rPr>
          <w:lang w:val="en-GB"/>
        </w:rPr>
        <w:t xml:space="preserve"> within the NR band</w:t>
      </w:r>
      <w:r w:rsidR="00FA5984">
        <w:rPr>
          <w:lang w:val="en-GB"/>
        </w:rPr>
        <w:t>.</w:t>
      </w:r>
    </w:p>
    <w:p w14:paraId="7CCF83CC" w14:textId="77777777" w:rsidR="000E116F" w:rsidRDefault="000E116F" w:rsidP="007B0990">
      <w:pPr>
        <w:spacing w:after="0"/>
        <w:rPr>
          <w:rFonts w:eastAsia="Batang"/>
          <w:b/>
          <w:szCs w:val="24"/>
          <w:u w:val="single"/>
          <w:lang w:val="en-GB"/>
        </w:rPr>
      </w:pPr>
    </w:p>
    <w:p w14:paraId="399D0161" w14:textId="3463A3EA" w:rsidR="00605561" w:rsidRDefault="00605561" w:rsidP="007B0990">
      <w:pPr>
        <w:spacing w:after="0"/>
        <w:rPr>
          <w:rFonts w:eastAsia="Batang"/>
          <w:b/>
          <w:szCs w:val="24"/>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3</w:t>
      </w:r>
      <w:r w:rsidRPr="008B0460">
        <w:rPr>
          <w:rFonts w:eastAsia="Batang"/>
          <w:b/>
          <w:szCs w:val="24"/>
          <w:u w:val="single"/>
          <w:lang w:val="en-GB"/>
        </w:rPr>
        <w:fldChar w:fldCharType="end"/>
      </w:r>
      <w:r>
        <w:rPr>
          <w:rFonts w:eastAsia="Batang"/>
          <w:b/>
          <w:szCs w:val="24"/>
          <w:u w:val="single"/>
          <w:lang w:val="en-GB"/>
        </w:rPr>
        <w:t xml:space="preserve">: </w:t>
      </w:r>
      <w:r w:rsidRPr="00806A9D">
        <w:rPr>
          <w:rFonts w:eastAsia="Batang"/>
          <w:b/>
          <w:szCs w:val="24"/>
          <w:lang w:val="en-GB"/>
        </w:rPr>
        <w:t>The maximum number of DL subbands for SBFD operation</w:t>
      </w:r>
      <w:r w:rsidR="00E072AE" w:rsidRPr="00806A9D">
        <w:rPr>
          <w:rFonts w:eastAsia="Batang"/>
          <w:b/>
          <w:szCs w:val="24"/>
          <w:lang w:val="en-GB"/>
        </w:rPr>
        <w:t xml:space="preserve"> in legacy UL symbols</w:t>
      </w:r>
      <w:r w:rsidRPr="00806A9D">
        <w:rPr>
          <w:rFonts w:eastAsia="Batang"/>
          <w:b/>
          <w:szCs w:val="24"/>
          <w:lang w:val="en-GB"/>
        </w:rPr>
        <w:t xml:space="preserve"> </w:t>
      </w:r>
      <w:r w:rsidR="00E072AE" w:rsidRPr="00806A9D">
        <w:rPr>
          <w:rFonts w:eastAsia="Batang"/>
          <w:b/>
          <w:szCs w:val="24"/>
          <w:lang w:val="en-GB"/>
        </w:rPr>
        <w:t>within</w:t>
      </w:r>
      <w:r w:rsidRPr="00806A9D">
        <w:rPr>
          <w:rFonts w:eastAsia="Batang"/>
          <w:b/>
          <w:szCs w:val="24"/>
          <w:lang w:val="en-GB"/>
        </w:rPr>
        <w:t xml:space="preserve"> a TDD carrier </w:t>
      </w:r>
      <w:r w:rsidR="005B3C88" w:rsidRPr="00806A9D">
        <w:rPr>
          <w:rFonts w:eastAsia="Batang"/>
          <w:b/>
          <w:szCs w:val="24"/>
          <w:lang w:val="en-GB"/>
        </w:rPr>
        <w:t>is one. The DL subband can be located at one side of the carrier (UDU pattern) or at the middle of carrier (UD, DU) pattern</w:t>
      </w:r>
      <w:r w:rsidR="0054725A" w:rsidRPr="00806A9D">
        <w:rPr>
          <w:rFonts w:eastAsia="Batang"/>
          <w:b/>
          <w:szCs w:val="24"/>
          <w:lang w:val="en-GB"/>
        </w:rPr>
        <w:t xml:space="preserve"> depending on RAN4 feasibility</w:t>
      </w:r>
    </w:p>
    <w:p w14:paraId="1FEF04F5" w14:textId="77777777" w:rsidR="008C5E35" w:rsidRPr="00663F9B" w:rsidRDefault="008C5E35" w:rsidP="007B0990">
      <w:pPr>
        <w:pStyle w:val="ListParagraph"/>
        <w:rPr>
          <w:b/>
          <w:bCs/>
          <w:lang w:val="en-GB"/>
        </w:rPr>
      </w:pPr>
    </w:p>
    <w:p w14:paraId="6B77589D" w14:textId="2DA8C73A" w:rsidR="00017C33" w:rsidRDefault="00017C33" w:rsidP="00E61D94">
      <w:pPr>
        <w:pStyle w:val="Heading2"/>
      </w:pPr>
      <w:bookmarkStart w:id="10" w:name="_Ref118456934"/>
      <w:r>
        <w:t>Transparent v</w:t>
      </w:r>
      <w:r w:rsidR="00D23E78">
        <w:t>s non-transparent SBFD operation</w:t>
      </w:r>
      <w:bookmarkEnd w:id="10"/>
    </w:p>
    <w:p w14:paraId="404422AF" w14:textId="77777777" w:rsidR="004966A8" w:rsidRDefault="004966A8" w:rsidP="004966A8">
      <w:pPr>
        <w:jc w:val="both"/>
      </w:pPr>
      <w:r>
        <w:t xml:space="preserve">There are two possible implementations methods of SBFD operation at the gNB, transparent vs non-transparent. For the UE-transparent method, the UE is not aware of gNB SBFD operation and gNB can dynamically schedule the UE in the SBFD slots with UL transmission in the UL subband or DL transmission in the DL subbands. In the non-transparent mode, UE is indicated with the time/frequency resources where gNB is operating in SBFD mode. </w:t>
      </w:r>
    </w:p>
    <w:p w14:paraId="7B13777E" w14:textId="6FD4A01D" w:rsidR="004F7F3A" w:rsidRPr="00DE3F99" w:rsidRDefault="004F7F3A" w:rsidP="007B0990">
      <w:pPr>
        <w:jc w:val="both"/>
      </w:pPr>
      <w:r>
        <w:rPr>
          <w:lang w:val="en-GB"/>
        </w:rPr>
        <w:t xml:space="preserve">In the last RAN1 meeting #110, the following </w:t>
      </w:r>
      <w:r w:rsidR="00E33873">
        <w:rPr>
          <w:lang w:val="en-GB"/>
        </w:rPr>
        <w:t xml:space="preserve">four </w:t>
      </w:r>
      <w:r>
        <w:rPr>
          <w:lang w:val="en-GB"/>
        </w:rPr>
        <w:t>alternative</w:t>
      </w:r>
      <w:r w:rsidR="00E33873">
        <w:rPr>
          <w:lang w:val="en-GB"/>
        </w:rPr>
        <w:t>s</w:t>
      </w:r>
      <w:r>
        <w:rPr>
          <w:lang w:val="en-GB"/>
        </w:rPr>
        <w:t xml:space="preserve"> for gNB SBFD operations were listed for study. Alt 1 is the transparent operation by the gNB where UEs are not aware </w:t>
      </w:r>
      <w:r w:rsidR="00C926A0">
        <w:rPr>
          <w:lang w:val="en-GB"/>
        </w:rPr>
        <w:t xml:space="preserve">of full duplex operation by the gNB. </w:t>
      </w:r>
      <w:r w:rsidR="00E33873">
        <w:rPr>
          <w:lang w:val="en-GB"/>
        </w:rPr>
        <w:t>T</w:t>
      </w:r>
      <w:r w:rsidR="00E54BCD">
        <w:rPr>
          <w:lang w:val="en-GB"/>
        </w:rPr>
        <w:t>his alternative</w:t>
      </w:r>
      <w:r w:rsidR="00C926A0">
        <w:rPr>
          <w:lang w:val="en-GB"/>
        </w:rPr>
        <w:t xml:space="preserve"> doesn’t require any specification impact </w:t>
      </w:r>
      <w:r w:rsidR="00FC161B">
        <w:rPr>
          <w:lang w:val="en-GB"/>
        </w:rPr>
        <w:t xml:space="preserve">including UE behaviours. For </w:t>
      </w:r>
      <w:r w:rsidR="00247FD5">
        <w:rPr>
          <w:lang w:val="en-GB"/>
        </w:rPr>
        <w:t>Alternatives</w:t>
      </w:r>
      <w:r w:rsidR="00FC161B">
        <w:rPr>
          <w:lang w:val="en-GB"/>
        </w:rPr>
        <w:t xml:space="preserve"> 2-4, UEs are aware of SBFD operation at the gNB w</w:t>
      </w:r>
      <w:r w:rsidR="00E54BCD">
        <w:rPr>
          <w:lang w:val="en-GB"/>
        </w:rPr>
        <w:t xml:space="preserve">hile the difference </w:t>
      </w:r>
      <w:r w:rsidR="009D0895">
        <w:rPr>
          <w:lang w:val="en-GB"/>
        </w:rPr>
        <w:t>is mainly based</w:t>
      </w:r>
      <w:r w:rsidR="00B412F2">
        <w:rPr>
          <w:lang w:val="en-GB"/>
        </w:rPr>
        <w:t xml:space="preserve"> on</w:t>
      </w:r>
      <w:r w:rsidR="00E54BCD">
        <w:rPr>
          <w:lang w:val="en-GB"/>
        </w:rPr>
        <w:t xml:space="preserve"> the level of knowledge. Alt 4 is </w:t>
      </w:r>
      <w:r w:rsidR="009230FB">
        <w:rPr>
          <w:lang w:val="en-GB"/>
        </w:rPr>
        <w:t xml:space="preserve">full awareness of both the time and frequency locations of the UL and DL subbands whereas Alt 3 is a subset of Alt 4 where UE is only aware of the time </w:t>
      </w:r>
      <w:r w:rsidR="009D170F">
        <w:rPr>
          <w:lang w:val="en-GB"/>
        </w:rPr>
        <w:t>location</w:t>
      </w:r>
      <w:r w:rsidR="009230FB">
        <w:rPr>
          <w:lang w:val="en-GB"/>
        </w:rPr>
        <w:t xml:space="preserve"> (</w:t>
      </w:r>
      <w:r w:rsidR="00205689">
        <w:rPr>
          <w:lang w:val="en-GB"/>
        </w:rPr>
        <w:t>i.e.</w:t>
      </w:r>
      <w:r w:rsidR="009230FB">
        <w:rPr>
          <w:lang w:val="en-GB"/>
        </w:rPr>
        <w:t xml:space="preserve"> symbols) </w:t>
      </w:r>
      <w:r w:rsidR="004D5767">
        <w:rPr>
          <w:lang w:val="en-GB"/>
        </w:rPr>
        <w:t>in which</w:t>
      </w:r>
      <w:r w:rsidR="009230FB">
        <w:rPr>
          <w:lang w:val="en-GB"/>
        </w:rPr>
        <w:t xml:space="preserve"> gNB operate in full duplex mode. Alt 2 is an interesting </w:t>
      </w:r>
      <w:r w:rsidR="00A81A20">
        <w:rPr>
          <w:lang w:val="en-GB"/>
        </w:rPr>
        <w:t xml:space="preserve">approach that doesn’t require UE </w:t>
      </w:r>
      <w:r w:rsidR="009D170F">
        <w:rPr>
          <w:lang w:val="en-GB"/>
        </w:rPr>
        <w:t>aware</w:t>
      </w:r>
      <w:r w:rsidR="00A81A20">
        <w:rPr>
          <w:lang w:val="en-GB"/>
        </w:rPr>
        <w:t xml:space="preserve"> of the subbands, however, specification can introduce new enhancements (</w:t>
      </w:r>
      <w:r w:rsidR="009D170F">
        <w:rPr>
          <w:lang w:val="en-GB"/>
        </w:rPr>
        <w:t>e.g.,</w:t>
      </w:r>
      <w:r w:rsidR="00A81A20">
        <w:rPr>
          <w:lang w:val="en-GB"/>
        </w:rPr>
        <w:t xml:space="preserve"> overriding some of the slots </w:t>
      </w:r>
      <w:r w:rsidR="009D170F">
        <w:rPr>
          <w:lang w:val="en-GB"/>
        </w:rPr>
        <w:t xml:space="preserve">that is configured to the UE as downlink or uplink). </w:t>
      </w:r>
    </w:p>
    <w:tbl>
      <w:tblPr>
        <w:tblStyle w:val="TableGrid"/>
        <w:tblW w:w="0" w:type="auto"/>
        <w:tblLook w:val="04A0" w:firstRow="1" w:lastRow="0" w:firstColumn="1" w:lastColumn="0" w:noHBand="0" w:noVBand="1"/>
      </w:tblPr>
      <w:tblGrid>
        <w:gridCol w:w="9962"/>
      </w:tblGrid>
      <w:tr w:rsidR="00D23E78" w14:paraId="37FCA5A4" w14:textId="77777777" w:rsidTr="00D23E78">
        <w:tc>
          <w:tcPr>
            <w:tcW w:w="9962" w:type="dxa"/>
          </w:tcPr>
          <w:p w14:paraId="5C3F9A87" w14:textId="77777777" w:rsidR="00D23E78" w:rsidRPr="008D068E" w:rsidRDefault="00D23E78"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0F181BDD" w14:textId="77777777" w:rsidR="00D23E78" w:rsidRPr="008D068E" w:rsidRDefault="00D23E78"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Study the following alternatives</w:t>
            </w:r>
            <w:r w:rsidRPr="008D068E">
              <w:rPr>
                <w:rFonts w:ascii="Times" w:eastAsia="Batang" w:hAnsi="Times"/>
                <w:szCs w:val="24"/>
              </w:rPr>
              <w:t xml:space="preserve"> </w:t>
            </w:r>
            <w:r w:rsidRPr="008D068E">
              <w:rPr>
                <w:rFonts w:ascii="Times" w:eastAsia="Malgun Gothic" w:hAnsi="Times"/>
                <w:szCs w:val="24"/>
                <w:lang w:eastAsia="zh-CN"/>
              </w:rPr>
              <w:t>with Alt 4 prioritized</w:t>
            </w:r>
            <w:r w:rsidRPr="008D068E">
              <w:rPr>
                <w:rFonts w:ascii="Times" w:eastAsia="Malgun Gothic" w:hAnsi="Times" w:hint="eastAsia"/>
                <w:szCs w:val="24"/>
                <w:lang w:eastAsia="zh-CN"/>
              </w:rPr>
              <w:t>,</w:t>
            </w:r>
            <w:r w:rsidRPr="008D068E">
              <w:rPr>
                <w:rFonts w:ascii="Times" w:eastAsia="Malgun Gothic" w:hAnsi="Times"/>
                <w:szCs w:val="24"/>
                <w:lang w:eastAsia="zh-CN"/>
              </w:rPr>
              <w:t xml:space="preserve"> for SBFD operation at least for RRC_CONNECTED state.</w:t>
            </w:r>
          </w:p>
          <w:p w14:paraId="2AF1B990"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w:t>
            </w:r>
            <w:r w:rsidRPr="008D068E">
              <w:rPr>
                <w:rFonts w:ascii="Times" w:eastAsia="Malgun Gothic" w:hAnsi="Times"/>
                <w:bCs/>
                <w:szCs w:val="24"/>
                <w:lang w:eastAsia="x-none"/>
              </w:rPr>
              <w:t xml:space="preserve"> Alt 1:</w:t>
            </w:r>
          </w:p>
          <w:p w14:paraId="16689FB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zh-CN"/>
              </w:rPr>
              <w:t xml:space="preserve">Time and frequency locations of subbands for SBFD operation are not known to UEs. </w:t>
            </w:r>
          </w:p>
          <w:p w14:paraId="46C3A6C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UE behaviors follow existing specifications without introducing new UE behaviors for SBFD operation at gNB side.</w:t>
            </w:r>
          </w:p>
          <w:p w14:paraId="5AE26A86"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2:</w:t>
            </w:r>
          </w:p>
          <w:p w14:paraId="3B1D7A0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Time and frequency locations of subbands for SBFD operation are not known to UEs. </w:t>
            </w:r>
          </w:p>
          <w:p w14:paraId="74DF7F9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3D2D9E6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introduced for SBFD a</w:t>
            </w:r>
            <w:r w:rsidRPr="008D068E">
              <w:rPr>
                <w:rFonts w:ascii="Times" w:eastAsia="Malgun Gothic" w:hAnsi="Times" w:hint="eastAsia"/>
                <w:szCs w:val="24"/>
                <w:lang w:eastAsia="zh-CN"/>
              </w:rPr>
              <w:t>ware</w:t>
            </w:r>
            <w:r w:rsidRPr="008D068E">
              <w:rPr>
                <w:rFonts w:ascii="Times" w:eastAsia="Malgun Gothic" w:hAnsi="Times"/>
                <w:szCs w:val="24"/>
                <w:lang w:eastAsia="zh-CN"/>
              </w:rPr>
              <w:t xml:space="preserve"> UEs</w:t>
            </w:r>
          </w:p>
          <w:p w14:paraId="1A231FF4"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3:</w:t>
            </w:r>
          </w:p>
          <w:p w14:paraId="508D8624"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Only time location of subbands for SBFD operation is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605FFD4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5D8368D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location of subbands for SBFD operation </w:t>
            </w:r>
          </w:p>
          <w:p w14:paraId="155A3C8E"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4:</w:t>
            </w:r>
          </w:p>
          <w:p w14:paraId="41D1C06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Both time and frequency locations of subbands for SBFD operation are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26CEADFF"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61F5D82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and frequency locations of subbands for SBFD operation.</w:t>
            </w:r>
          </w:p>
          <w:p w14:paraId="1B9E93BC" w14:textId="77777777" w:rsidR="00475CF0" w:rsidRDefault="00D23E78" w:rsidP="00475CF0">
            <w:pPr>
              <w:overflowPunct/>
              <w:autoSpaceDE/>
              <w:autoSpaceDN/>
              <w:adjustRightInd/>
              <w:spacing w:before="0" w:after="0"/>
              <w:textAlignment w:val="auto"/>
              <w:rPr>
                <w:rFonts w:ascii="Times" w:eastAsia="Batang" w:hAnsi="Times"/>
                <w:szCs w:val="24"/>
                <w:lang w:eastAsia="ko-KR"/>
              </w:rPr>
            </w:pPr>
            <w:r w:rsidRPr="008D068E">
              <w:rPr>
                <w:rFonts w:ascii="Times" w:eastAsia="Batang" w:hAnsi="Times"/>
                <w:szCs w:val="24"/>
                <w:lang w:eastAsia="ko-KR"/>
              </w:rPr>
              <w:t>UE capability discussion is held in work item phase.</w:t>
            </w:r>
          </w:p>
          <w:p w14:paraId="7F975882" w14:textId="4D60F4DD" w:rsidR="00475CF0" w:rsidRPr="007B0990" w:rsidRDefault="00475CF0" w:rsidP="007B0990">
            <w:pPr>
              <w:overflowPunct/>
              <w:autoSpaceDE/>
              <w:autoSpaceDN/>
              <w:adjustRightInd/>
              <w:spacing w:before="0" w:after="0"/>
              <w:textAlignment w:val="auto"/>
              <w:rPr>
                <w:rFonts w:ascii="Times" w:eastAsia="Batang" w:hAnsi="Times"/>
                <w:szCs w:val="24"/>
                <w:lang w:eastAsia="ko-KR"/>
              </w:rPr>
            </w:pPr>
          </w:p>
        </w:tc>
      </w:tr>
    </w:tbl>
    <w:p w14:paraId="0F72D9E7" w14:textId="77777777" w:rsidR="00D23E78" w:rsidRDefault="00D23E78" w:rsidP="00D23E78">
      <w:pPr>
        <w:rPr>
          <w:lang w:val="en-GB"/>
        </w:rPr>
      </w:pPr>
    </w:p>
    <w:p w14:paraId="466B591A" w14:textId="4B0F79B6" w:rsidR="00F631B6" w:rsidRDefault="00F631B6" w:rsidP="00F631B6">
      <w:pPr>
        <w:jc w:val="both"/>
        <w:rPr>
          <w:lang w:val="en-GB"/>
        </w:rPr>
      </w:pPr>
      <w:r>
        <w:rPr>
          <w:lang w:val="en-GB"/>
        </w:rPr>
        <w:lastRenderedPageBreak/>
        <w:t>SBFD operation can be carried in a transparent manner to the UE</w:t>
      </w:r>
      <w:r w:rsidR="00206970">
        <w:rPr>
          <w:lang w:val="en-GB"/>
        </w:rPr>
        <w:t xml:space="preserve"> as </w:t>
      </w:r>
      <w:r w:rsidR="00240D21">
        <w:rPr>
          <w:lang w:val="en-GB"/>
        </w:rPr>
        <w:t>listed by alternative 1 in the RAN1 agreement</w:t>
      </w:r>
      <w:r>
        <w:rPr>
          <w:lang w:val="en-GB"/>
        </w:rPr>
        <w:t>. The gNB can configure the SBFD</w:t>
      </w:r>
      <w:r w:rsidR="00075005">
        <w:rPr>
          <w:lang w:val="en-GB"/>
        </w:rPr>
        <w:t xml:space="preserve"> symbols</w:t>
      </w:r>
      <w:r>
        <w:rPr>
          <w:lang w:val="en-GB"/>
        </w:rPr>
        <w:t xml:space="preserve"> as flexible symbols/slots and rely on dynamic scheduling.  Although this </w:t>
      </w:r>
      <w:r w:rsidR="00075005">
        <w:rPr>
          <w:lang w:val="en-GB"/>
        </w:rPr>
        <w:t>approach</w:t>
      </w:r>
      <w:r w:rsidR="00FD0475">
        <w:rPr>
          <w:lang w:val="en-GB"/>
        </w:rPr>
        <w:t xml:space="preserve"> </w:t>
      </w:r>
      <w:r>
        <w:rPr>
          <w:lang w:val="en-GB"/>
        </w:rPr>
        <w:t xml:space="preserve">is </w:t>
      </w:r>
      <w:r w:rsidR="00FD0475">
        <w:rPr>
          <w:lang w:val="en-GB"/>
        </w:rPr>
        <w:t xml:space="preserve">a </w:t>
      </w:r>
      <w:r>
        <w:rPr>
          <w:lang w:val="en-GB"/>
        </w:rPr>
        <w:t>possible and implementable mode of operation (e.g., as demonstrated by SBFD prototype in section 3.4), there are some limitations to th</w:t>
      </w:r>
      <w:r w:rsidR="00FD0475">
        <w:rPr>
          <w:lang w:val="en-GB"/>
        </w:rPr>
        <w:t>is</w:t>
      </w:r>
      <w:r>
        <w:rPr>
          <w:lang w:val="en-GB"/>
        </w:rPr>
        <w:t xml:space="preserve"> SBFD transparent method. As </w:t>
      </w:r>
      <w:r w:rsidR="000443E2">
        <w:rPr>
          <w:lang w:val="en-GB"/>
        </w:rPr>
        <w:t xml:space="preserve">the </w:t>
      </w:r>
      <w:r>
        <w:rPr>
          <w:lang w:val="en-GB"/>
        </w:rPr>
        <w:t xml:space="preserve">UE </w:t>
      </w:r>
      <w:r w:rsidR="000443E2">
        <w:rPr>
          <w:lang w:val="en-GB"/>
        </w:rPr>
        <w:t xml:space="preserve">is </w:t>
      </w:r>
      <w:r>
        <w:rPr>
          <w:lang w:val="en-GB"/>
        </w:rPr>
        <w:t xml:space="preserve">not aware of UL subband, gNB should rely solely on dynamic scheduling which limits the configurability of semi-static UL signal (SRS) and channels (CG-PUSCH and PUCCH). Also, it will impact or restrict the UL </w:t>
      </w:r>
      <w:r w:rsidR="00C46DF8">
        <w:rPr>
          <w:lang w:val="en-GB"/>
        </w:rPr>
        <w:t xml:space="preserve">frequency </w:t>
      </w:r>
      <w:r>
        <w:rPr>
          <w:lang w:val="en-GB"/>
        </w:rPr>
        <w:t>hopping. From CSI-RS configuration, gNB can’</w:t>
      </w:r>
      <w:r w:rsidR="008872A1">
        <w:rPr>
          <w:lang w:val="en-GB"/>
        </w:rPr>
        <w:t>t</w:t>
      </w:r>
      <w:r>
        <w:rPr>
          <w:lang w:val="en-GB"/>
        </w:rPr>
        <w:t xml:space="preserve"> rely on CSI repo</w:t>
      </w:r>
      <w:r w:rsidR="00261502">
        <w:rPr>
          <w:lang w:val="en-GB"/>
        </w:rPr>
        <w:t>r</w:t>
      </w:r>
      <w:r>
        <w:rPr>
          <w:lang w:val="en-GB"/>
        </w:rPr>
        <w:t>t in DL slot as the link quality is different in SBFD slot (due to presence of inter-UE CLI). Then, gNB need</w:t>
      </w:r>
      <w:r w:rsidR="00C46DF8">
        <w:rPr>
          <w:lang w:val="en-GB"/>
        </w:rPr>
        <w:t>s</w:t>
      </w:r>
      <w:r>
        <w:rPr>
          <w:lang w:val="en-GB"/>
        </w:rPr>
        <w:t xml:space="preserve"> to configure two narrowband CSI for each subband. This will be limiting and restrict gNB PDSCH scheduling on both subbands from one side. From the other side, it will increase the CSI-RS and CSI report overhead. </w:t>
      </w:r>
    </w:p>
    <w:p w14:paraId="1F461543" w14:textId="672290A8"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9D6A77">
        <w:rPr>
          <w:rFonts w:eastAsia="Batang"/>
          <w:b/>
          <w:noProof/>
          <w:szCs w:val="24"/>
          <w:u w:val="single"/>
          <w:lang w:val="en-GB"/>
        </w:rPr>
        <w:t>8</w:t>
      </w:r>
      <w:r w:rsidRPr="00B31039">
        <w:rPr>
          <w:rFonts w:eastAsia="Batang"/>
          <w:b/>
          <w:szCs w:val="24"/>
          <w:u w:val="single"/>
          <w:lang w:val="en-GB"/>
        </w:rPr>
        <w:fldChar w:fldCharType="end"/>
      </w:r>
      <w:r>
        <w:rPr>
          <w:rFonts w:eastAsia="Batang"/>
          <w:b/>
          <w:szCs w:val="24"/>
          <w:lang w:val="en-GB"/>
        </w:rPr>
        <w:t xml:space="preserve"> Transparent SBFD operation</w:t>
      </w:r>
      <w:r w:rsidR="00B8523C">
        <w:rPr>
          <w:rFonts w:eastAsia="Batang"/>
          <w:b/>
          <w:szCs w:val="24"/>
          <w:lang w:val="en-GB"/>
        </w:rPr>
        <w:t xml:space="preserve"> (Alt 1)</w:t>
      </w:r>
      <w:r>
        <w:rPr>
          <w:rFonts w:eastAsia="Batang"/>
          <w:b/>
          <w:szCs w:val="24"/>
          <w:lang w:val="en-GB"/>
        </w:rPr>
        <w:t xml:space="preserve"> using current 3GPP specification is possible. However, there are restrictions and limitations. </w:t>
      </w:r>
    </w:p>
    <w:p w14:paraId="5EAA6482"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 xml:space="preserve">gNB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49DEBFC5"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(e.g.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016FBBAB"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DL subbands and limitation on PDSCH scheduling on both subbands</w:t>
      </w:r>
    </w:p>
    <w:p w14:paraId="367F2D18" w14:textId="77777777" w:rsidR="00F631B6" w:rsidRPr="007B0990" w:rsidRDefault="00F631B6" w:rsidP="00F631B6">
      <w:pPr>
        <w:jc w:val="both"/>
        <w:rPr>
          <w:sz w:val="12"/>
          <w:szCs w:val="12"/>
          <w:lang w:val="en-GB"/>
        </w:rPr>
      </w:pPr>
    </w:p>
    <w:p w14:paraId="47F1BE5F" w14:textId="7200EDC2" w:rsidR="00F631B6" w:rsidRDefault="00F631B6" w:rsidP="00F631B6">
      <w:pPr>
        <w:jc w:val="both"/>
        <w:rPr>
          <w:lang w:val="en-GB"/>
        </w:rPr>
      </w:pPr>
      <w:r>
        <w:rPr>
          <w:lang w:val="en-GB"/>
        </w:rPr>
        <w:t xml:space="preserve">On the other hand, when UE is aware of the SBFD operation, these limitations/restrictions are resolved, and additional benefits can be obtained. </w:t>
      </w:r>
      <w:r w:rsidR="00611A4B">
        <w:rPr>
          <w:lang w:val="en-GB"/>
        </w:rPr>
        <w:t>For example, t</w:t>
      </w:r>
      <w:r>
        <w:rPr>
          <w:lang w:val="en-GB"/>
        </w:rPr>
        <w:t xml:space="preserve">he UE can achieve better selectivity and filtering with the knowledge of both the UL and DL </w:t>
      </w:r>
      <w:r w:rsidR="00BC4EAE">
        <w:rPr>
          <w:lang w:val="en-GB"/>
        </w:rPr>
        <w:t xml:space="preserve">frequency and time </w:t>
      </w:r>
      <w:r>
        <w:rPr>
          <w:lang w:val="en-GB"/>
        </w:rPr>
        <w:t xml:space="preserve">subbands. Also, the UE can leverage the UL/DL subbands information to know </w:t>
      </w:r>
      <w:r>
        <w:rPr>
          <w:lang w:eastAsia="zh-CN"/>
        </w:rPr>
        <w:t xml:space="preserve">available frequency resources for DL or UL within </w:t>
      </w:r>
      <w:r w:rsidRPr="00ED019F">
        <w:rPr>
          <w:lang w:eastAsia="zh-CN"/>
        </w:rPr>
        <w:t>the DL and UL BWPs respectively</w:t>
      </w:r>
      <w:r>
        <w:rPr>
          <w:lang w:eastAsia="zh-CN"/>
        </w:rPr>
        <w:t xml:space="preserve"> and </w:t>
      </w:r>
      <w:r>
        <w:rPr>
          <w:lang w:val="en-GB"/>
        </w:rPr>
        <w:t>adjust the operating BWs for UL/DL.  This may lead to some UE power savings due to reduced sampling frequency (e.g. when UE operates in one DL subband or one UL subband).</w:t>
      </w:r>
    </w:p>
    <w:p w14:paraId="31F5F29C" w14:textId="0EED514D" w:rsidR="00F631B6" w:rsidRPr="007B0990" w:rsidRDefault="00F631B6" w:rsidP="00F631B6">
      <w:pPr>
        <w:jc w:val="both"/>
        <w:rPr>
          <w:lang w:eastAsia="zh-CN"/>
        </w:rPr>
      </w:pPr>
      <w:r>
        <w:rPr>
          <w:lang w:val="en-GB"/>
        </w:rPr>
        <w:t xml:space="preserve">In addition, if SBFD slots are configured in legacy DL (or UL slots), then SBFD-aware can </w:t>
      </w:r>
      <w:r w:rsidR="00CF206D">
        <w:rPr>
          <w:lang w:val="en-GB"/>
        </w:rPr>
        <w:t>transmit</w:t>
      </w:r>
      <w:r>
        <w:rPr>
          <w:lang w:val="en-GB"/>
        </w:rPr>
        <w:t xml:space="preserve"> UL in the UL subband in RRC configured DL slots or receive DL in RRC-configured UL slot (which is not allowable in current spec). Some other enhancements related to scheduling and resource allocation (e.g. CSI-RS) could be achieved and will be disused in section </w:t>
      </w:r>
      <w:r w:rsidR="00333E20">
        <w:rPr>
          <w:lang w:val="en-GB"/>
        </w:rPr>
        <w:fldChar w:fldCharType="begin"/>
      </w:r>
      <w:r w:rsidR="00333E20">
        <w:rPr>
          <w:lang w:val="en-GB"/>
        </w:rPr>
        <w:instrText xml:space="preserve"> REF _Ref115081152 \r \h </w:instrText>
      </w:r>
      <w:r w:rsidR="00333E20">
        <w:rPr>
          <w:lang w:val="en-GB"/>
        </w:rPr>
      </w:r>
      <w:r w:rsidR="00333E20">
        <w:rPr>
          <w:lang w:val="en-GB"/>
        </w:rPr>
        <w:fldChar w:fldCharType="separate"/>
      </w:r>
      <w:r w:rsidR="009D6A77">
        <w:rPr>
          <w:lang w:val="en-GB"/>
        </w:rPr>
        <w:t>3.1</w:t>
      </w:r>
      <w:r w:rsidR="00333E20">
        <w:rPr>
          <w:lang w:val="en-GB"/>
        </w:rPr>
        <w:fldChar w:fldCharType="end"/>
      </w:r>
      <w:r>
        <w:rPr>
          <w:lang w:val="en-GB"/>
        </w:rPr>
        <w:t>. Also, this may help with SBFD-slot specific configurations to help with cross-link interference (e.g. power and timing).</w:t>
      </w:r>
      <w:r w:rsidRPr="00ED019F">
        <w:rPr>
          <w:lang w:eastAsia="zh-CN"/>
        </w:rPr>
        <w:t xml:space="preserve"> Furthermore, this solution doesn’t require introduction of special slot format for the SBFD operation. </w:t>
      </w:r>
    </w:p>
    <w:p w14:paraId="436912FA" w14:textId="6BA266D7"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9D6A77">
        <w:rPr>
          <w:rFonts w:eastAsia="Batang"/>
          <w:b/>
          <w:noProof/>
          <w:szCs w:val="24"/>
          <w:u w:val="single"/>
          <w:lang w:val="en-GB"/>
        </w:rPr>
        <w:t>9</w:t>
      </w:r>
      <w:r w:rsidRPr="00B31039">
        <w:rPr>
          <w:rFonts w:eastAsia="Batang"/>
          <w:b/>
          <w:szCs w:val="24"/>
          <w:u w:val="single"/>
          <w:lang w:val="en-GB"/>
        </w:rPr>
        <w:fldChar w:fldCharType="end"/>
      </w:r>
      <w:r>
        <w:rPr>
          <w:rFonts w:eastAsia="Batang"/>
          <w:b/>
          <w:szCs w:val="24"/>
          <w:lang w:val="en-GB"/>
        </w:rPr>
        <w:t xml:space="preserve"> Non-Transparent SBFD operation </w:t>
      </w:r>
      <w:r w:rsidR="00C01D79">
        <w:rPr>
          <w:rFonts w:eastAsia="Batang"/>
          <w:b/>
          <w:szCs w:val="24"/>
          <w:lang w:val="en-GB"/>
        </w:rPr>
        <w:t>(</w:t>
      </w:r>
      <w:r w:rsidR="00483164">
        <w:rPr>
          <w:rFonts w:eastAsia="Batang"/>
          <w:b/>
          <w:szCs w:val="24"/>
          <w:lang w:val="en-GB"/>
        </w:rPr>
        <w:t>Alt 4</w:t>
      </w:r>
      <w:r w:rsidR="00C01D79">
        <w:rPr>
          <w:rFonts w:eastAsia="Batang"/>
          <w:b/>
          <w:szCs w:val="24"/>
          <w:lang w:val="en-GB"/>
        </w:rPr>
        <w:t>)</w:t>
      </w:r>
      <w:r w:rsidR="008F483E">
        <w:rPr>
          <w:rFonts w:eastAsia="Batang"/>
          <w:b/>
          <w:szCs w:val="24"/>
          <w:lang w:val="en-GB"/>
        </w:rPr>
        <w:t xml:space="preserve"> </w:t>
      </w:r>
      <w:r>
        <w:rPr>
          <w:rFonts w:eastAsia="Batang"/>
          <w:b/>
          <w:szCs w:val="24"/>
          <w:lang w:val="en-GB"/>
        </w:rPr>
        <w:t>resolves the limitation/restriction of transparent SBFD</w:t>
      </w:r>
      <w:r w:rsidR="008F483E">
        <w:rPr>
          <w:rFonts w:eastAsia="Batang"/>
          <w:b/>
          <w:szCs w:val="24"/>
          <w:lang w:val="en-GB"/>
        </w:rPr>
        <w:t xml:space="preserve"> (Alt 1)</w:t>
      </w:r>
      <w:r>
        <w:rPr>
          <w:rFonts w:eastAsia="Batang"/>
          <w:b/>
          <w:szCs w:val="24"/>
          <w:lang w:val="en-GB"/>
        </w:rPr>
        <w:t xml:space="preserve"> and allow for </w:t>
      </w:r>
      <w:r w:rsidR="008F483E">
        <w:rPr>
          <w:rFonts w:eastAsia="Batang"/>
          <w:b/>
          <w:szCs w:val="24"/>
          <w:lang w:val="en-GB"/>
        </w:rPr>
        <w:t>the following</w:t>
      </w:r>
      <w:r>
        <w:rPr>
          <w:rFonts w:eastAsia="Batang"/>
          <w:b/>
          <w:szCs w:val="24"/>
          <w:lang w:val="en-GB"/>
        </w:rPr>
        <w:t xml:space="preserve"> benefits:</w:t>
      </w:r>
    </w:p>
    <w:p w14:paraId="3109E586"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63B72450"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03F8FAB7" w14:textId="5CA9FFB2"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 xml:space="preserve">Enable some enhancement on resource allocation (e.g. CSI-RS) and </w:t>
      </w:r>
      <w:r w:rsidR="00DE3F99">
        <w:rPr>
          <w:rFonts w:ascii="Times New Roman" w:eastAsia="Batang" w:hAnsi="Times New Roman"/>
          <w:b/>
          <w:sz w:val="20"/>
          <w:lang w:val="en-GB"/>
        </w:rPr>
        <w:t xml:space="preserve">subband </w:t>
      </w:r>
      <w:r w:rsidRPr="00663F9B">
        <w:rPr>
          <w:rFonts w:ascii="Times New Roman" w:eastAsia="Batang" w:hAnsi="Times New Roman"/>
          <w:b/>
          <w:sz w:val="20"/>
          <w:lang w:val="en-GB"/>
        </w:rPr>
        <w:t xml:space="preserve">scheduling. </w:t>
      </w:r>
    </w:p>
    <w:p w14:paraId="01B6F64E"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(e.g power control and timing)</w:t>
      </w:r>
    </w:p>
    <w:p w14:paraId="6313CE2C" w14:textId="77777777" w:rsidR="00F631B6" w:rsidRPr="007B0990" w:rsidRDefault="00F631B6" w:rsidP="00F631B6">
      <w:pPr>
        <w:jc w:val="both"/>
        <w:rPr>
          <w:sz w:val="14"/>
          <w:szCs w:val="14"/>
          <w:lang w:val="en-GB"/>
        </w:rPr>
      </w:pPr>
    </w:p>
    <w:p w14:paraId="09D964E7" w14:textId="2E61C797" w:rsidR="00F631B6" w:rsidRPr="00B31039" w:rsidRDefault="00F631B6" w:rsidP="00F631B6">
      <w:pPr>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10</w:t>
      </w:r>
      <w:r w:rsidRPr="0066249B">
        <w:rPr>
          <w:rFonts w:eastAsia="Batang"/>
          <w:b/>
          <w:szCs w:val="24"/>
          <w:u w:val="single"/>
          <w:lang w:val="en-GB"/>
        </w:rPr>
        <w:fldChar w:fldCharType="end"/>
      </w:r>
      <w:r w:rsidRPr="007C457F">
        <w:rPr>
          <w:b/>
          <w:iCs/>
          <w:szCs w:val="16"/>
          <w:lang w:val="en-GB" w:eastAsia="ko-KR"/>
        </w:rPr>
        <w:t xml:space="preserve">: </w:t>
      </w:r>
      <w:r w:rsidRPr="00C54DAA">
        <w:rPr>
          <w:b/>
          <w:iCs/>
          <w:szCs w:val="16"/>
          <w:lang w:val="en-GB" w:eastAsia="ko-KR"/>
        </w:rPr>
        <w:t xml:space="preserve">It is beneficial for </w:t>
      </w:r>
      <w:r w:rsidR="000B461F">
        <w:rPr>
          <w:b/>
          <w:iCs/>
          <w:szCs w:val="16"/>
          <w:lang w:val="en-GB" w:eastAsia="ko-KR"/>
        </w:rPr>
        <w:t xml:space="preserve">the </w:t>
      </w:r>
      <w:r w:rsidRPr="00C54DAA">
        <w:rPr>
          <w:b/>
          <w:lang w:val="en-GB" w:eastAsia="zh-CN"/>
        </w:rPr>
        <w:t xml:space="preserve">HD UE to be aware of gNB full duplex operation in specific slot format and the frequency </w:t>
      </w:r>
      <w:r w:rsidR="00FA5984" w:rsidRPr="00C54DAA">
        <w:rPr>
          <w:b/>
          <w:lang w:val="en-GB" w:eastAsia="zh-CN"/>
        </w:rPr>
        <w:t>resource’s</w:t>
      </w:r>
      <w:r w:rsidRPr="00C54DAA">
        <w:rPr>
          <w:b/>
          <w:lang w:val="en-GB" w:eastAsia="zh-CN"/>
        </w:rPr>
        <w:t xml:space="preserve"> </w:t>
      </w:r>
      <w:r w:rsidR="00DC0F6A">
        <w:rPr>
          <w:b/>
          <w:lang w:val="en-GB" w:eastAsia="zh-CN"/>
        </w:rPr>
        <w:t>locations of</w:t>
      </w:r>
      <w:r w:rsidRPr="00C54DAA">
        <w:rPr>
          <w:b/>
          <w:lang w:val="en-GB" w:eastAsia="zh-CN"/>
        </w:rPr>
        <w:t xml:space="preserve"> the DL and UL subbands</w:t>
      </w:r>
      <w:r>
        <w:rPr>
          <w:lang w:val="en-GB" w:eastAsia="zh-CN"/>
        </w:rPr>
        <w:t xml:space="preserve">. </w:t>
      </w:r>
    </w:p>
    <w:p w14:paraId="2F9889A5" w14:textId="77777777" w:rsidR="00AC4EB8" w:rsidRDefault="00F631B6" w:rsidP="007B0990">
      <w:pPr>
        <w:keepNext/>
        <w:jc w:val="center"/>
      </w:pPr>
      <w:r>
        <w:object w:dxaOrig="8355" w:dyaOrig="4051" w14:anchorId="6A2C7402">
          <v:shape id="_x0000_i1026" type="#_x0000_t75" style="width:282.85pt;height:137.45pt" o:ole="">
            <v:imagedata r:id="rId16" o:title=""/>
          </v:shape>
          <o:OLEObject Type="Embed" ProgID="Visio.Drawing.15" ShapeID="_x0000_i1026" DrawAspect="Content" ObjectID="_1738161111" r:id="rId17"/>
        </w:object>
      </w:r>
    </w:p>
    <w:p w14:paraId="6D9AE412" w14:textId="17D4B478" w:rsidR="00F631B6" w:rsidRDefault="00AC4EB8" w:rsidP="007B0990">
      <w:pPr>
        <w:pStyle w:val="Caption"/>
        <w:jc w:val="center"/>
      </w:pPr>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4</w:t>
      </w:r>
      <w:r>
        <w:rPr>
          <w:noProof/>
        </w:rPr>
        <w:fldChar w:fldCharType="end"/>
      </w:r>
      <w:r>
        <w:t>: SBFD operation using Alt-4</w:t>
      </w:r>
    </w:p>
    <w:p w14:paraId="21464273" w14:textId="77777777" w:rsidR="008170CF" w:rsidRDefault="008170CF" w:rsidP="008170CF"/>
    <w:p w14:paraId="2698AEA7" w14:textId="77777777" w:rsidR="008170CF" w:rsidRPr="00806A9D" w:rsidRDefault="008170CF" w:rsidP="00806A9D"/>
    <w:p w14:paraId="6861AFD3" w14:textId="1110A02F" w:rsidR="00A90EED" w:rsidRPr="00806A9D" w:rsidRDefault="00A90EED" w:rsidP="00A90EED">
      <w:pPr>
        <w:spacing w:after="0"/>
        <w:jc w:val="both"/>
        <w:rPr>
          <w:rFonts w:eastAsia="Batang"/>
          <w:bCs/>
          <w:szCs w:val="24"/>
          <w:lang w:val="en-GB"/>
        </w:rPr>
      </w:pPr>
      <w:r w:rsidRPr="00806A9D">
        <w:rPr>
          <w:rFonts w:eastAsia="Batang"/>
          <w:bCs/>
          <w:szCs w:val="24"/>
          <w:lang w:val="en-GB"/>
        </w:rPr>
        <w:lastRenderedPageBreak/>
        <w:t xml:space="preserve">In the RAN1 meeting #110bis-e, it was agreed the SBFD operation using Alt-4 is the baseline. </w:t>
      </w:r>
    </w:p>
    <w:p w14:paraId="3AB73305" w14:textId="212D1C3D" w:rsidR="00A90EED" w:rsidRDefault="00A90EED" w:rsidP="00A90EED">
      <w:pPr>
        <w:spacing w:after="0"/>
        <w:jc w:val="both"/>
        <w:rPr>
          <w:rFonts w:eastAsia="Batang"/>
          <w:b/>
          <w:szCs w:val="24"/>
          <w:lang w:val="en-GB"/>
        </w:rPr>
      </w:pPr>
    </w:p>
    <w:tbl>
      <w:tblPr>
        <w:tblStyle w:val="TableGrid"/>
        <w:tblW w:w="0" w:type="auto"/>
        <w:tblLook w:val="04A0" w:firstRow="1" w:lastRow="0" w:firstColumn="1" w:lastColumn="0" w:noHBand="0" w:noVBand="1"/>
      </w:tblPr>
      <w:tblGrid>
        <w:gridCol w:w="9962"/>
      </w:tblGrid>
      <w:tr w:rsidR="00A90EED" w14:paraId="7CC1D6B2" w14:textId="77777777" w:rsidTr="00A90EED">
        <w:tc>
          <w:tcPr>
            <w:tcW w:w="9962" w:type="dxa"/>
          </w:tcPr>
          <w:p w14:paraId="3798A3C4" w14:textId="77777777" w:rsidR="005C5E1B" w:rsidRPr="005C5E1B" w:rsidRDefault="005C5E1B" w:rsidP="005C5E1B">
            <w:pPr>
              <w:spacing w:after="0"/>
              <w:rPr>
                <w:rFonts w:eastAsia="Batang"/>
                <w:b/>
                <w:szCs w:val="24"/>
              </w:rPr>
            </w:pPr>
            <w:r w:rsidRPr="00806A9D">
              <w:rPr>
                <w:rFonts w:eastAsia="Batang"/>
                <w:b/>
                <w:bCs/>
                <w:szCs w:val="24"/>
                <w:highlight w:val="green"/>
                <w:lang w:val="en-GB"/>
              </w:rPr>
              <w:t>Agreement</w:t>
            </w:r>
          </w:p>
          <w:p w14:paraId="75CF73C9" w14:textId="77777777" w:rsidR="005C5E1B" w:rsidRPr="005C5E1B" w:rsidRDefault="005C5E1B" w:rsidP="00806A9D">
            <w:pPr>
              <w:spacing w:before="0" w:after="0"/>
              <w:rPr>
                <w:rFonts w:eastAsia="Batang"/>
                <w:b/>
                <w:szCs w:val="24"/>
              </w:rPr>
            </w:pPr>
            <w:r w:rsidRPr="005C5E1B">
              <w:rPr>
                <w:rFonts w:eastAsia="Batang"/>
                <w:b/>
                <w:szCs w:val="24"/>
                <w:lang w:val="en-GB"/>
              </w:rPr>
              <w:t>For SBFD operation at least for RRC_CONNECTED state, it is agreed that SBFD operation Alt 4 is the baseline.</w:t>
            </w:r>
          </w:p>
          <w:p w14:paraId="7267374F" w14:textId="77777777" w:rsidR="00A90EED" w:rsidRDefault="00A90EED" w:rsidP="00A90EED">
            <w:pPr>
              <w:spacing w:after="0"/>
              <w:rPr>
                <w:b/>
                <w:lang w:val="en-GB"/>
              </w:rPr>
            </w:pPr>
          </w:p>
        </w:tc>
      </w:tr>
    </w:tbl>
    <w:p w14:paraId="5AA10655" w14:textId="77777777" w:rsidR="00A90EED" w:rsidRPr="007B0990" w:rsidRDefault="00A90EED" w:rsidP="00A90EED">
      <w:pPr>
        <w:spacing w:after="0"/>
        <w:jc w:val="both"/>
        <w:rPr>
          <w:b/>
          <w:lang w:val="en-GB"/>
        </w:rPr>
      </w:pPr>
    </w:p>
    <w:p w14:paraId="5F129EC4" w14:textId="77777777" w:rsidR="00A90EED" w:rsidRDefault="00A90EED" w:rsidP="0080093F">
      <w:pPr>
        <w:spacing w:after="0"/>
        <w:jc w:val="both"/>
        <w:rPr>
          <w:lang w:val="en-GB"/>
        </w:rPr>
      </w:pPr>
    </w:p>
    <w:p w14:paraId="55C96352" w14:textId="4CE03771" w:rsidR="009A3FD7" w:rsidRDefault="00D23FE7" w:rsidP="0080093F">
      <w:pPr>
        <w:spacing w:after="0"/>
        <w:jc w:val="both"/>
        <w:rPr>
          <w:lang w:val="en-GB"/>
        </w:rPr>
      </w:pPr>
      <w:r>
        <w:rPr>
          <w:lang w:val="en-GB"/>
        </w:rPr>
        <w:t>Regarding the</w:t>
      </w:r>
      <w:r w:rsidR="006D783A" w:rsidRPr="007B0990">
        <w:rPr>
          <w:lang w:val="en-GB"/>
        </w:rPr>
        <w:t xml:space="preserve"> two </w:t>
      </w:r>
      <w:r w:rsidR="009A3FD7">
        <w:rPr>
          <w:lang w:val="en-GB"/>
        </w:rPr>
        <w:t>other alternatives</w:t>
      </w:r>
      <w:r w:rsidR="000D0F23">
        <w:rPr>
          <w:lang w:val="en-GB"/>
        </w:rPr>
        <w:t xml:space="preserve"> (Alt 2-3)</w:t>
      </w:r>
      <w:r>
        <w:rPr>
          <w:lang w:val="en-GB"/>
        </w:rPr>
        <w:t xml:space="preserve"> for SBFD operation,</w:t>
      </w:r>
      <w:r w:rsidR="005C52C0">
        <w:rPr>
          <w:lang w:val="en-GB"/>
        </w:rPr>
        <w:t xml:space="preserve"> we think they shouldn’t be considered for Rel-18 study</w:t>
      </w:r>
      <w:r w:rsidR="0027710B">
        <w:rPr>
          <w:lang w:val="en-GB"/>
        </w:rPr>
        <w:t>.</w:t>
      </w:r>
      <w:r w:rsidR="000D0F23">
        <w:rPr>
          <w:lang w:val="en-GB"/>
        </w:rPr>
        <w:t xml:space="preserve"> In our views, non-transparent SBFD operations using Alt 4 is sufficient as the other</w:t>
      </w:r>
      <w:r w:rsidR="005E396E">
        <w:rPr>
          <w:lang w:val="en-GB"/>
        </w:rPr>
        <w:t xml:space="preserve"> two</w:t>
      </w:r>
      <w:r w:rsidR="000D0F23">
        <w:rPr>
          <w:lang w:val="en-GB"/>
        </w:rPr>
        <w:t xml:space="preserve"> alternatives do not provide any extra gains or advantages. </w:t>
      </w:r>
      <w:r w:rsidR="00C046C0">
        <w:rPr>
          <w:lang w:val="en-GB"/>
        </w:rPr>
        <w:t>Alternative 3 is a subset of Alt4 where UE is only aware of the time locations</w:t>
      </w:r>
      <w:r w:rsidR="00AF5165">
        <w:rPr>
          <w:lang w:val="en-GB"/>
        </w:rPr>
        <w:t xml:space="preserve"> and </w:t>
      </w:r>
      <w:r w:rsidR="00C2559A">
        <w:rPr>
          <w:lang w:val="en-GB"/>
        </w:rPr>
        <w:t>most of the</w:t>
      </w:r>
      <w:r w:rsidR="00874384">
        <w:rPr>
          <w:lang w:val="en-GB"/>
        </w:rPr>
        <w:t xml:space="preserve"> benefits of </w:t>
      </w:r>
      <w:r w:rsidR="00164DAF">
        <w:rPr>
          <w:lang w:val="en-GB"/>
        </w:rPr>
        <w:t>alternatives</w:t>
      </w:r>
      <w:r w:rsidR="00C2559A">
        <w:rPr>
          <w:lang w:val="en-GB"/>
        </w:rPr>
        <w:t xml:space="preserve"> 4 (e.g. </w:t>
      </w:r>
      <w:r w:rsidR="00164DAF">
        <w:rPr>
          <w:lang w:val="en-GB"/>
        </w:rPr>
        <w:t xml:space="preserve">UE subband </w:t>
      </w:r>
      <w:r w:rsidR="0039012B">
        <w:rPr>
          <w:lang w:val="en-GB"/>
        </w:rPr>
        <w:t>selectivity/</w:t>
      </w:r>
      <w:r w:rsidR="00164DAF">
        <w:rPr>
          <w:lang w:val="en-GB"/>
        </w:rPr>
        <w:t>filtering</w:t>
      </w:r>
      <w:r w:rsidR="009107CB">
        <w:rPr>
          <w:lang w:val="en-GB"/>
        </w:rPr>
        <w:t>,</w:t>
      </w:r>
      <w:r w:rsidR="0039012B">
        <w:rPr>
          <w:lang w:val="en-GB"/>
        </w:rPr>
        <w:t xml:space="preserve"> resource allocations enhancement, </w:t>
      </w:r>
      <w:r w:rsidR="00802A31">
        <w:rPr>
          <w:lang w:val="en-GB"/>
        </w:rPr>
        <w:t>etc</w:t>
      </w:r>
      <w:r w:rsidR="00C2559A">
        <w:rPr>
          <w:lang w:val="en-GB"/>
        </w:rPr>
        <w:t xml:space="preserve">) can’t be </w:t>
      </w:r>
      <w:r w:rsidR="00164DAF">
        <w:rPr>
          <w:lang w:val="en-GB"/>
        </w:rPr>
        <w:t>achieved</w:t>
      </w:r>
      <w:r w:rsidR="00802A31">
        <w:rPr>
          <w:lang w:val="en-GB"/>
        </w:rPr>
        <w:t>. On the other hand, Alt 2 is very restrictive</w:t>
      </w:r>
      <w:r w:rsidR="00826D5A">
        <w:rPr>
          <w:lang w:val="en-GB"/>
        </w:rPr>
        <w:t xml:space="preserve"> where UE knowledge is very </w:t>
      </w:r>
      <w:r w:rsidR="008845CA">
        <w:rPr>
          <w:lang w:val="en-GB"/>
        </w:rPr>
        <w:t>limited,</w:t>
      </w:r>
      <w:r w:rsidR="00826D5A">
        <w:rPr>
          <w:lang w:val="en-GB"/>
        </w:rPr>
        <w:t xml:space="preserve"> and </w:t>
      </w:r>
      <w:r w:rsidR="00F718C4">
        <w:rPr>
          <w:lang w:val="en-GB"/>
        </w:rPr>
        <w:t xml:space="preserve">scope </w:t>
      </w:r>
      <w:r w:rsidR="009D471E">
        <w:rPr>
          <w:lang w:val="en-GB"/>
        </w:rPr>
        <w:t>of enhancement is</w:t>
      </w:r>
      <w:r w:rsidR="00142D99">
        <w:rPr>
          <w:lang w:val="en-GB"/>
        </w:rPr>
        <w:t xml:space="preserve"> focused on only </w:t>
      </w:r>
      <w:r w:rsidR="00D16403">
        <w:rPr>
          <w:lang w:val="en-GB"/>
        </w:rPr>
        <w:t xml:space="preserve">overriding </w:t>
      </w:r>
      <w:r w:rsidR="00906A3D">
        <w:rPr>
          <w:lang w:val="en-GB"/>
        </w:rPr>
        <w:t xml:space="preserve">downlink or uplink </w:t>
      </w:r>
      <w:r w:rsidR="00D16403">
        <w:rPr>
          <w:lang w:val="en-GB"/>
        </w:rPr>
        <w:t>symbols</w:t>
      </w:r>
      <w:r w:rsidR="00875236">
        <w:rPr>
          <w:lang w:val="en-GB"/>
        </w:rPr>
        <w:t xml:space="preserve"> </w:t>
      </w:r>
      <w:r w:rsidR="00906A3D">
        <w:rPr>
          <w:lang w:val="en-GB"/>
        </w:rPr>
        <w:t xml:space="preserve">that may be used for gNB full duplex operation. </w:t>
      </w:r>
      <w:r w:rsidR="00100D89">
        <w:rPr>
          <w:lang w:val="en-GB"/>
        </w:rPr>
        <w:t>I</w:t>
      </w:r>
      <w:r w:rsidR="00DC1350">
        <w:rPr>
          <w:lang w:val="en-GB"/>
        </w:rPr>
        <w:t xml:space="preserve">n </w:t>
      </w:r>
      <w:r w:rsidR="00CC39EC">
        <w:rPr>
          <w:lang w:val="en-GB"/>
        </w:rPr>
        <w:t>practical</w:t>
      </w:r>
      <w:r w:rsidR="00DC1350">
        <w:rPr>
          <w:lang w:val="en-GB"/>
        </w:rPr>
        <w:t xml:space="preserve"> </w:t>
      </w:r>
      <w:r w:rsidR="00CC39EC">
        <w:rPr>
          <w:lang w:val="en-GB"/>
        </w:rPr>
        <w:t>deployment</w:t>
      </w:r>
      <w:r w:rsidR="00100D89">
        <w:rPr>
          <w:lang w:val="en-GB"/>
        </w:rPr>
        <w:t xml:space="preserve">, this alternative </w:t>
      </w:r>
      <w:r w:rsidR="00E67619">
        <w:rPr>
          <w:lang w:val="en-GB"/>
        </w:rPr>
        <w:t xml:space="preserve">will be limited to </w:t>
      </w:r>
      <w:r w:rsidR="004D6715">
        <w:rPr>
          <w:lang w:val="en-GB"/>
        </w:rPr>
        <w:t xml:space="preserve">UE </w:t>
      </w:r>
      <w:r w:rsidR="00E67619">
        <w:rPr>
          <w:lang w:val="en-GB"/>
        </w:rPr>
        <w:t xml:space="preserve">dedicated </w:t>
      </w:r>
      <w:r w:rsidR="004D6715">
        <w:rPr>
          <w:lang w:val="en-GB"/>
        </w:rPr>
        <w:t xml:space="preserve">TDD </w:t>
      </w:r>
      <w:r w:rsidR="00E67619">
        <w:rPr>
          <w:lang w:val="en-GB"/>
        </w:rPr>
        <w:t>pattern overri</w:t>
      </w:r>
      <w:r w:rsidR="004D6715">
        <w:rPr>
          <w:lang w:val="en-GB"/>
        </w:rPr>
        <w:t>di</w:t>
      </w:r>
      <w:r w:rsidR="00E67619">
        <w:rPr>
          <w:lang w:val="en-GB"/>
        </w:rPr>
        <w:t>ng common configuration as SFI</w:t>
      </w:r>
      <w:r w:rsidR="00715CF2">
        <w:rPr>
          <w:lang w:val="en-GB"/>
        </w:rPr>
        <w:t xml:space="preserve"> mechanism</w:t>
      </w:r>
      <w:r w:rsidR="00E67619">
        <w:rPr>
          <w:lang w:val="en-GB"/>
        </w:rPr>
        <w:t xml:space="preserve"> (</w:t>
      </w:r>
      <w:r w:rsidR="00715CF2">
        <w:rPr>
          <w:lang w:val="en-GB"/>
        </w:rPr>
        <w:t xml:space="preserve">by </w:t>
      </w:r>
      <w:r w:rsidR="00E67619">
        <w:rPr>
          <w:lang w:val="en-GB"/>
        </w:rPr>
        <w:t xml:space="preserve">GC-DCI format </w:t>
      </w:r>
      <w:r w:rsidR="00F0706A">
        <w:rPr>
          <w:lang w:val="en-GB"/>
        </w:rPr>
        <w:t>2-0)</w:t>
      </w:r>
      <w:r w:rsidR="00715CF2">
        <w:rPr>
          <w:lang w:val="en-GB"/>
        </w:rPr>
        <w:t xml:space="preserve"> is optional UE feature. </w:t>
      </w:r>
    </w:p>
    <w:p w14:paraId="74278611" w14:textId="77777777" w:rsidR="00F11A68" w:rsidRDefault="00F11A68" w:rsidP="0080093F">
      <w:pPr>
        <w:spacing w:after="0"/>
        <w:jc w:val="both"/>
        <w:rPr>
          <w:lang w:val="en-GB"/>
        </w:rPr>
      </w:pPr>
    </w:p>
    <w:p w14:paraId="1545A8AC" w14:textId="5F7F2F29" w:rsidR="00E572A3" w:rsidRDefault="00B919BE" w:rsidP="0080093F">
      <w:pPr>
        <w:spacing w:after="0"/>
        <w:jc w:val="both"/>
        <w:rPr>
          <w:lang w:val="en-GB"/>
        </w:rPr>
      </w:pPr>
      <w:r>
        <w:rPr>
          <w:lang w:val="en-GB"/>
        </w:rPr>
        <w:t xml:space="preserve">In summary, </w:t>
      </w:r>
      <w:r w:rsidR="00E572A3">
        <w:rPr>
          <w:lang w:val="en-GB"/>
        </w:rPr>
        <w:t xml:space="preserve">it is very </w:t>
      </w:r>
      <w:r w:rsidR="00F511B8">
        <w:rPr>
          <w:lang w:val="en-GB"/>
        </w:rPr>
        <w:t xml:space="preserve">important to focus </w:t>
      </w:r>
      <w:r>
        <w:rPr>
          <w:lang w:val="en-GB"/>
        </w:rPr>
        <w:t xml:space="preserve">the discussion on the scheme where most of the benefits can be achieved. In addition, </w:t>
      </w:r>
      <w:r w:rsidR="00FE3FCB">
        <w:rPr>
          <w:lang w:val="en-GB"/>
        </w:rPr>
        <w:t xml:space="preserve">it is essential to simply UE behaviour by having only </w:t>
      </w:r>
      <w:r w:rsidR="009236DB">
        <w:rPr>
          <w:lang w:val="en-GB"/>
        </w:rPr>
        <w:t>on</w:t>
      </w:r>
      <w:r w:rsidR="008A0AC3">
        <w:rPr>
          <w:lang w:val="en-GB"/>
        </w:rPr>
        <w:t xml:space="preserve">e scheme. </w:t>
      </w:r>
    </w:p>
    <w:p w14:paraId="3188778E" w14:textId="77777777" w:rsidR="00E93A4D" w:rsidRDefault="00E93A4D" w:rsidP="0080093F">
      <w:pPr>
        <w:spacing w:after="0"/>
        <w:jc w:val="both"/>
        <w:rPr>
          <w:rFonts w:eastAsia="Batang"/>
          <w:b/>
          <w:szCs w:val="24"/>
          <w:u w:val="single"/>
          <w:lang w:val="en-GB"/>
        </w:rPr>
      </w:pPr>
    </w:p>
    <w:p w14:paraId="11279DFB" w14:textId="0D34354D" w:rsidR="00E93A4D" w:rsidRDefault="00E93A4D" w:rsidP="007B0990">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9D6A77">
        <w:rPr>
          <w:rFonts w:eastAsia="Batang"/>
          <w:b/>
          <w:noProof/>
          <w:szCs w:val="24"/>
          <w:u w:val="single"/>
          <w:lang w:val="en-GB"/>
        </w:rPr>
        <w:t>11</w:t>
      </w:r>
      <w:r w:rsidRPr="00B31039">
        <w:rPr>
          <w:rFonts w:eastAsia="Batang"/>
          <w:b/>
          <w:szCs w:val="24"/>
          <w:u w:val="single"/>
          <w:lang w:val="en-GB"/>
        </w:rPr>
        <w:fldChar w:fldCharType="end"/>
      </w:r>
      <w:r w:rsidR="00AC58BD" w:rsidRPr="007B0990">
        <w:rPr>
          <w:rFonts w:eastAsia="Batang"/>
          <w:b/>
          <w:szCs w:val="24"/>
          <w:lang w:val="en-GB"/>
        </w:rPr>
        <w:t>: There is no</w:t>
      </w:r>
      <w:r w:rsidR="00745031" w:rsidRPr="007B0990">
        <w:rPr>
          <w:rFonts w:eastAsia="Batang"/>
          <w:b/>
          <w:szCs w:val="24"/>
          <w:lang w:val="en-GB"/>
        </w:rPr>
        <w:t xml:space="preserve"> extra benefits or gains </w:t>
      </w:r>
      <w:r w:rsidR="004908F2">
        <w:rPr>
          <w:rFonts w:eastAsia="Batang"/>
          <w:b/>
          <w:szCs w:val="24"/>
          <w:lang w:val="en-GB"/>
        </w:rPr>
        <w:t>for</w:t>
      </w:r>
      <w:r w:rsidR="00745031" w:rsidRPr="007B0990">
        <w:rPr>
          <w:rFonts w:eastAsia="Batang"/>
          <w:b/>
          <w:szCs w:val="24"/>
          <w:lang w:val="en-GB"/>
        </w:rPr>
        <w:t xml:space="preserve"> SBFD</w:t>
      </w:r>
      <w:r w:rsidR="001D355C">
        <w:rPr>
          <w:rFonts w:eastAsia="Batang"/>
          <w:b/>
          <w:szCs w:val="24"/>
          <w:lang w:val="en-GB"/>
        </w:rPr>
        <w:t xml:space="preserve"> operations using</w:t>
      </w:r>
      <w:r w:rsidR="00745031" w:rsidRPr="007B0990">
        <w:rPr>
          <w:rFonts w:eastAsia="Batang"/>
          <w:b/>
          <w:szCs w:val="24"/>
          <w:lang w:val="en-GB"/>
        </w:rPr>
        <w:t xml:space="preserve"> alternative 2-3</w:t>
      </w:r>
      <w:r w:rsidR="00F60622" w:rsidRPr="007B0990">
        <w:rPr>
          <w:rFonts w:eastAsia="Batang"/>
          <w:b/>
          <w:szCs w:val="24"/>
          <w:lang w:val="en-GB"/>
        </w:rPr>
        <w:t xml:space="preserve"> over alternative 4. </w:t>
      </w:r>
    </w:p>
    <w:p w14:paraId="61D85219" w14:textId="77777777" w:rsidR="008606C9" w:rsidRDefault="008606C9" w:rsidP="008606C9">
      <w:pPr>
        <w:spacing w:after="0"/>
        <w:rPr>
          <w:rFonts w:eastAsia="Batang"/>
          <w:b/>
          <w:szCs w:val="24"/>
          <w:lang w:val="en-GB"/>
        </w:rPr>
      </w:pPr>
    </w:p>
    <w:p w14:paraId="2072F250" w14:textId="02353B24" w:rsidR="008606C9" w:rsidRDefault="008606C9" w:rsidP="008606C9">
      <w:pPr>
        <w:spacing w:after="0"/>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9D6A77">
        <w:rPr>
          <w:rFonts w:eastAsia="Batang"/>
          <w:b/>
          <w:noProof/>
          <w:szCs w:val="24"/>
          <w:u w:val="single"/>
          <w:lang w:val="en-GB"/>
        </w:rPr>
        <w:t>12</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SBFD operation using </w:t>
      </w:r>
      <w:r w:rsidRPr="007B0990">
        <w:rPr>
          <w:rFonts w:eastAsia="Batang"/>
          <w:b/>
          <w:szCs w:val="24"/>
          <w:u w:val="single"/>
          <w:lang w:val="en-GB"/>
        </w:rPr>
        <w:t>only</w:t>
      </w:r>
      <w:r>
        <w:rPr>
          <w:rFonts w:eastAsia="Batang"/>
          <w:b/>
          <w:szCs w:val="24"/>
          <w:lang w:val="en-GB"/>
        </w:rPr>
        <w:t xml:space="preserve"> Alt 4 achieves all gains of gNB SBFD operations and simplify UE behaviour (only one scheme can be specified).</w:t>
      </w:r>
    </w:p>
    <w:p w14:paraId="39289BF9" w14:textId="77777777" w:rsidR="000D0F23" w:rsidRPr="007B0990" w:rsidRDefault="000D0F23" w:rsidP="007B1E83">
      <w:pPr>
        <w:spacing w:after="0"/>
        <w:rPr>
          <w:lang w:val="en-GB"/>
        </w:rPr>
      </w:pPr>
    </w:p>
    <w:p w14:paraId="7D2A618E" w14:textId="2C6E71F8" w:rsidR="00D63559" w:rsidRPr="007B0990" w:rsidRDefault="00C22D6F" w:rsidP="00806A9D">
      <w:pPr>
        <w:spacing w:after="0"/>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4</w:t>
      </w:r>
      <w:r w:rsidRPr="008B0460">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sidR="00D63559" w:rsidRPr="007B0990">
        <w:rPr>
          <w:rFonts w:eastAsia="Batang"/>
          <w:b/>
          <w:szCs w:val="24"/>
          <w:lang w:val="en-GB"/>
        </w:rPr>
        <w:t>Non-transparent SBFD operation using Alt-2 and Alt-3 are not considered in Rel-18</w:t>
      </w:r>
      <w:r w:rsidR="00A3198D">
        <w:rPr>
          <w:rFonts w:eastAsia="Batang"/>
          <w:b/>
          <w:szCs w:val="24"/>
          <w:lang w:val="en-GB"/>
        </w:rPr>
        <w:t>.</w:t>
      </w:r>
    </w:p>
    <w:p w14:paraId="14252229" w14:textId="77777777" w:rsidR="0075239B" w:rsidRPr="007B0990" w:rsidRDefault="0075239B" w:rsidP="007B0990">
      <w:pPr>
        <w:rPr>
          <w:b/>
          <w:bCs/>
        </w:rPr>
      </w:pPr>
    </w:p>
    <w:p w14:paraId="126B6300" w14:textId="007AF1C5" w:rsidR="007B7EE3" w:rsidRDefault="007B7EE3" w:rsidP="00E61D94">
      <w:pPr>
        <w:pStyle w:val="Heading2"/>
      </w:pPr>
      <w:bookmarkStart w:id="11" w:name="_Ref127518652"/>
      <w:r>
        <w:t>Guardband between UL/DL subband</w:t>
      </w:r>
      <w:r w:rsidR="00881A18">
        <w:t>s</w:t>
      </w:r>
      <w:bookmarkEnd w:id="11"/>
    </w:p>
    <w:p w14:paraId="5E5D9880" w14:textId="4E99BCDE" w:rsidR="0072577A" w:rsidRDefault="004B28AF" w:rsidP="00663F9B">
      <w:pPr>
        <w:jc w:val="both"/>
        <w:rPr>
          <w:lang w:val="en-GB"/>
        </w:rPr>
      </w:pPr>
      <w:r w:rsidRPr="00142549">
        <w:rPr>
          <w:lang w:val="en-GB"/>
        </w:rPr>
        <w:t>A guardband may be needed at the gNB</w:t>
      </w:r>
      <w:r w:rsidR="00D067D5" w:rsidRPr="00142549">
        <w:rPr>
          <w:lang w:val="en-GB"/>
        </w:rPr>
        <w:t xml:space="preserve"> to protect </w:t>
      </w:r>
      <w:r w:rsidR="00570383">
        <w:rPr>
          <w:lang w:val="en-GB"/>
        </w:rPr>
        <w:t xml:space="preserve">UL reception within the </w:t>
      </w:r>
      <w:r w:rsidR="00D067D5" w:rsidRPr="00142549">
        <w:rPr>
          <w:lang w:val="en-GB"/>
        </w:rPr>
        <w:t xml:space="preserve">UL subband </w:t>
      </w:r>
      <w:r w:rsidR="00E560AF">
        <w:rPr>
          <w:lang w:val="en-GB"/>
        </w:rPr>
        <w:t xml:space="preserve">and reduce the impact of </w:t>
      </w:r>
      <w:r w:rsidR="00D067D5" w:rsidRPr="00142549">
        <w:rPr>
          <w:lang w:val="en-GB"/>
        </w:rPr>
        <w:t>self-</w:t>
      </w:r>
      <w:r w:rsidR="00BB4EA9" w:rsidRPr="00C52030">
        <w:rPr>
          <w:lang w:val="en-GB"/>
        </w:rPr>
        <w:t>interference</w:t>
      </w:r>
      <w:r w:rsidR="00E560AF">
        <w:rPr>
          <w:lang w:val="en-GB"/>
        </w:rPr>
        <w:t>.</w:t>
      </w:r>
      <w:r w:rsidR="00AD0D54">
        <w:rPr>
          <w:lang w:val="en-GB"/>
        </w:rPr>
        <w:t xml:space="preserve"> In some scenarios, d</w:t>
      </w:r>
      <w:r w:rsidR="001C55E8">
        <w:rPr>
          <w:lang w:val="en-GB"/>
        </w:rPr>
        <w:t xml:space="preserve">epending on the gNB implementation, a </w:t>
      </w:r>
      <w:r w:rsidR="007C050C">
        <w:rPr>
          <w:lang w:val="en-GB"/>
        </w:rPr>
        <w:t xml:space="preserve">very small </w:t>
      </w:r>
      <w:r w:rsidR="001C55E8">
        <w:rPr>
          <w:lang w:val="en-GB"/>
        </w:rPr>
        <w:t xml:space="preserve">guardband </w:t>
      </w:r>
      <w:r w:rsidR="007C050C">
        <w:rPr>
          <w:lang w:val="en-GB"/>
        </w:rPr>
        <w:t xml:space="preserve">or even no guardband </w:t>
      </w:r>
      <w:r w:rsidR="001C55E8">
        <w:rPr>
          <w:lang w:val="en-GB"/>
        </w:rPr>
        <w:t>may be needed</w:t>
      </w:r>
      <w:r w:rsidR="00AD0D54">
        <w:rPr>
          <w:lang w:val="en-GB"/>
        </w:rPr>
        <w:t xml:space="preserve"> at all</w:t>
      </w:r>
      <w:r w:rsidR="001C55E8">
        <w:rPr>
          <w:lang w:val="en-GB"/>
        </w:rPr>
        <w:t>. However, f</w:t>
      </w:r>
      <w:r w:rsidR="0072577A">
        <w:rPr>
          <w:lang w:val="en-GB"/>
        </w:rPr>
        <w:t xml:space="preserve">rom UE </w:t>
      </w:r>
      <w:r w:rsidR="00BB4EA9">
        <w:rPr>
          <w:lang w:val="en-GB"/>
        </w:rPr>
        <w:t>perspective</w:t>
      </w:r>
      <w:r w:rsidR="0072577A">
        <w:rPr>
          <w:lang w:val="en-GB"/>
        </w:rPr>
        <w:t>,</w:t>
      </w:r>
      <w:r w:rsidR="00AD0D54">
        <w:rPr>
          <w:lang w:val="en-GB"/>
        </w:rPr>
        <w:t xml:space="preserve"> given that there is no UE selectivity, a </w:t>
      </w:r>
      <w:r w:rsidR="0072577A">
        <w:rPr>
          <w:lang w:val="en-GB"/>
        </w:rPr>
        <w:t xml:space="preserve">guardband may be needed to protect the DL reception from the inter-UE CLI. </w:t>
      </w:r>
    </w:p>
    <w:p w14:paraId="0A2478B6" w14:textId="23CC142E" w:rsidR="00906432" w:rsidRDefault="00AD0D54" w:rsidP="00806A9D">
      <w:pPr>
        <w:jc w:val="both"/>
        <w:rPr>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9D6A77">
        <w:rPr>
          <w:rFonts w:eastAsia="Batang"/>
          <w:b/>
          <w:noProof/>
          <w:szCs w:val="24"/>
          <w:u w:val="single"/>
          <w:lang w:val="en-GB"/>
        </w:rPr>
        <w:t>13</w:t>
      </w:r>
      <w:r w:rsidRPr="00B31039">
        <w:rPr>
          <w:rFonts w:eastAsia="Batang"/>
          <w:b/>
          <w:szCs w:val="24"/>
          <w:u w:val="single"/>
          <w:lang w:val="en-GB"/>
        </w:rPr>
        <w:fldChar w:fldCharType="end"/>
      </w:r>
      <w:r>
        <w:rPr>
          <w:rFonts w:eastAsia="Batang"/>
          <w:b/>
          <w:szCs w:val="24"/>
          <w:lang w:val="en-GB"/>
        </w:rPr>
        <w:t xml:space="preserve"> </w:t>
      </w:r>
      <w:r w:rsidR="00E25A45">
        <w:rPr>
          <w:rFonts w:eastAsia="Batang"/>
          <w:b/>
          <w:szCs w:val="24"/>
          <w:lang w:val="en-GB"/>
        </w:rPr>
        <w:t xml:space="preserve">SBFD gNB may </w:t>
      </w:r>
      <w:r w:rsidR="00AC0285">
        <w:rPr>
          <w:rFonts w:eastAsia="Batang"/>
          <w:b/>
          <w:szCs w:val="24"/>
          <w:lang w:val="en-GB"/>
        </w:rPr>
        <w:t>not need a</w:t>
      </w:r>
      <w:r w:rsidR="00A06758">
        <w:rPr>
          <w:rFonts w:eastAsia="Batang"/>
          <w:b/>
          <w:szCs w:val="24"/>
          <w:lang w:val="en-GB"/>
        </w:rPr>
        <w:t xml:space="preserve"> </w:t>
      </w:r>
      <w:r w:rsidR="00E25A45">
        <w:rPr>
          <w:rFonts w:eastAsia="Batang"/>
          <w:b/>
          <w:szCs w:val="24"/>
          <w:lang w:val="en-GB"/>
        </w:rPr>
        <w:t>guardband</w:t>
      </w:r>
      <w:r w:rsidR="001B751E">
        <w:rPr>
          <w:rFonts w:eastAsia="Batang"/>
          <w:b/>
          <w:szCs w:val="24"/>
          <w:lang w:val="en-GB"/>
        </w:rPr>
        <w:t xml:space="preserve"> </w:t>
      </w:r>
      <w:r w:rsidR="00E25A45">
        <w:rPr>
          <w:rFonts w:eastAsia="Batang"/>
          <w:b/>
          <w:szCs w:val="24"/>
          <w:lang w:val="en-GB"/>
        </w:rPr>
        <w:t>between UL and DL subband</w:t>
      </w:r>
      <w:r w:rsidR="00AD51D8">
        <w:rPr>
          <w:rFonts w:eastAsia="Batang"/>
          <w:b/>
          <w:szCs w:val="24"/>
          <w:lang w:val="en-GB"/>
        </w:rPr>
        <w:t>. However,</w:t>
      </w:r>
      <w:r w:rsidR="00D6292C">
        <w:rPr>
          <w:rFonts w:eastAsia="Batang"/>
          <w:b/>
          <w:szCs w:val="24"/>
          <w:lang w:val="en-GB"/>
        </w:rPr>
        <w:t xml:space="preserve"> from UE </w:t>
      </w:r>
      <w:r w:rsidR="007975C1">
        <w:rPr>
          <w:rFonts w:eastAsia="Batang"/>
          <w:b/>
          <w:szCs w:val="24"/>
          <w:lang w:val="en-GB"/>
        </w:rPr>
        <w:t>perspective</w:t>
      </w:r>
      <w:r w:rsidR="00D6292C">
        <w:rPr>
          <w:rFonts w:eastAsia="Batang"/>
          <w:b/>
          <w:szCs w:val="24"/>
          <w:lang w:val="en-GB"/>
        </w:rPr>
        <w:t>,</w:t>
      </w:r>
      <w:r w:rsidR="009110B0">
        <w:rPr>
          <w:rFonts w:eastAsia="Batang"/>
          <w:b/>
          <w:szCs w:val="24"/>
          <w:lang w:val="en-GB"/>
        </w:rPr>
        <w:t xml:space="preserve"> a guardband may be needed to </w:t>
      </w:r>
      <w:r w:rsidR="006754DA">
        <w:rPr>
          <w:rFonts w:eastAsia="Batang"/>
          <w:b/>
          <w:szCs w:val="24"/>
          <w:lang w:val="en-GB"/>
        </w:rPr>
        <w:t>reduce inter-UE CLI</w:t>
      </w:r>
      <w:r w:rsidR="000C7097">
        <w:rPr>
          <w:rFonts w:eastAsia="Batang"/>
          <w:b/>
          <w:szCs w:val="24"/>
          <w:lang w:val="en-GB"/>
        </w:rPr>
        <w:t xml:space="preserve"> </w:t>
      </w:r>
      <w:r w:rsidR="00020C5E">
        <w:rPr>
          <w:rFonts w:eastAsia="Batang"/>
          <w:b/>
          <w:szCs w:val="24"/>
          <w:lang w:val="en-GB"/>
        </w:rPr>
        <w:t>give</w:t>
      </w:r>
      <w:r w:rsidR="00D7628F">
        <w:rPr>
          <w:rFonts w:eastAsia="Batang"/>
          <w:b/>
          <w:szCs w:val="24"/>
          <w:lang w:val="en-GB"/>
        </w:rPr>
        <w:t xml:space="preserve">n </w:t>
      </w:r>
      <w:r w:rsidR="00C477D8">
        <w:rPr>
          <w:rFonts w:eastAsia="Batang"/>
          <w:b/>
          <w:szCs w:val="24"/>
          <w:lang w:val="en-GB"/>
        </w:rPr>
        <w:t>there is no</w:t>
      </w:r>
      <w:r w:rsidR="001D79E4">
        <w:rPr>
          <w:rFonts w:eastAsia="Batang"/>
          <w:b/>
          <w:szCs w:val="24"/>
          <w:lang w:val="en-GB"/>
        </w:rPr>
        <w:t xml:space="preserve"> (or small)</w:t>
      </w:r>
      <w:r w:rsidR="00C477D8">
        <w:rPr>
          <w:rFonts w:eastAsia="Batang"/>
          <w:b/>
          <w:szCs w:val="24"/>
          <w:lang w:val="en-GB"/>
        </w:rPr>
        <w:t xml:space="preserve"> UE selectivity</w:t>
      </w:r>
      <w:r w:rsidR="001D79E4">
        <w:rPr>
          <w:rFonts w:eastAsia="Batang"/>
          <w:b/>
          <w:szCs w:val="24"/>
          <w:lang w:val="en-GB"/>
        </w:rPr>
        <w:t xml:space="preserve">. </w:t>
      </w:r>
    </w:p>
    <w:p w14:paraId="571523A8" w14:textId="4EB72E0B" w:rsidR="00271E5A" w:rsidRDefault="006E3058" w:rsidP="00A664E7">
      <w:pPr>
        <w:jc w:val="both"/>
        <w:rPr>
          <w:lang w:val="en-GB"/>
        </w:rPr>
      </w:pPr>
      <w:r w:rsidRPr="00663F9B">
        <w:rPr>
          <w:lang w:val="en-GB"/>
        </w:rPr>
        <w:t xml:space="preserve">To evaluate the impact of inter-UE CLI on the DL performance, </w:t>
      </w:r>
      <w:r>
        <w:rPr>
          <w:lang w:val="en-GB"/>
        </w:rPr>
        <w:t xml:space="preserve">a link level simulation study was conducted. </w:t>
      </w:r>
      <w:r w:rsidR="00416374">
        <w:rPr>
          <w:lang w:val="en-GB"/>
        </w:rPr>
        <w:t>In this study, we evaluated</w:t>
      </w:r>
      <w:r w:rsidR="000D6784">
        <w:rPr>
          <w:lang w:val="en-GB"/>
        </w:rPr>
        <w:t xml:space="preserve"> the </w:t>
      </w:r>
      <w:r w:rsidR="00DF210D">
        <w:rPr>
          <w:lang w:val="en-GB"/>
        </w:rPr>
        <w:t xml:space="preserve">degradation of </w:t>
      </w:r>
      <w:r w:rsidR="00C91680">
        <w:rPr>
          <w:lang w:val="en-GB"/>
        </w:rPr>
        <w:t xml:space="preserve">downlink </w:t>
      </w:r>
      <w:r w:rsidR="00437882">
        <w:rPr>
          <w:lang w:val="en-GB"/>
        </w:rPr>
        <w:t>throughput</w:t>
      </w:r>
      <w:r w:rsidR="00C91680">
        <w:rPr>
          <w:lang w:val="en-GB"/>
        </w:rPr>
        <w:t xml:space="preserve"> </w:t>
      </w:r>
      <w:r w:rsidR="00437882">
        <w:rPr>
          <w:lang w:val="en-GB"/>
        </w:rPr>
        <w:t xml:space="preserve">in the </w:t>
      </w:r>
      <w:r w:rsidR="00F21764">
        <w:rPr>
          <w:lang w:val="en-GB"/>
        </w:rPr>
        <w:t>presence</w:t>
      </w:r>
      <w:r w:rsidR="00437882">
        <w:rPr>
          <w:lang w:val="en-GB"/>
        </w:rPr>
        <w:t xml:space="preserve"> of inter-UE CL</w:t>
      </w:r>
      <w:r w:rsidR="007506CC">
        <w:rPr>
          <w:lang w:val="en-GB"/>
        </w:rPr>
        <w:t xml:space="preserve">I with respect to the baseline without </w:t>
      </w:r>
      <w:r w:rsidR="007506CC" w:rsidRPr="00DC45DC">
        <w:rPr>
          <w:lang w:val="en-GB"/>
        </w:rPr>
        <w:t>inter-UE CLI.</w:t>
      </w:r>
      <w:r w:rsidR="00EF3F30">
        <w:rPr>
          <w:lang w:val="en-GB"/>
        </w:rPr>
        <w:t xml:space="preserve"> The two UEs are spaced at different distances of 0.3m to 9m and are LOS. </w:t>
      </w:r>
      <w:r w:rsidR="00E56ACD" w:rsidRPr="00DC45DC">
        <w:rPr>
          <w:lang w:val="en-GB"/>
        </w:rPr>
        <w:t xml:space="preserve">The </w:t>
      </w:r>
      <w:r w:rsidR="00E56ACD" w:rsidRPr="00663F9B">
        <w:rPr>
          <w:lang w:val="en-GB"/>
        </w:rPr>
        <w:t xml:space="preserve">victim UE is scheduled with PDSCH reception with rank 4 on both DL subbands, </w:t>
      </w:r>
      <w:r w:rsidR="00194D92" w:rsidRPr="00663F9B">
        <w:rPr>
          <w:lang w:val="en-GB"/>
        </w:rPr>
        <w:t xml:space="preserve">with 108 RB on </w:t>
      </w:r>
      <w:r w:rsidR="0065525C" w:rsidRPr="00663F9B">
        <w:rPr>
          <w:lang w:val="en-GB"/>
        </w:rPr>
        <w:t>each subband</w:t>
      </w:r>
      <w:r w:rsidR="00BE334A" w:rsidRPr="00663F9B">
        <w:rPr>
          <w:lang w:val="en-GB"/>
        </w:rPr>
        <w:t xml:space="preserve"> (RB</w:t>
      </w:r>
      <w:r w:rsidR="005E7960" w:rsidRPr="00663F9B">
        <w:rPr>
          <w:lang w:val="en-GB"/>
        </w:rPr>
        <w:t xml:space="preserve">s: </w:t>
      </w:r>
      <w:r w:rsidR="004E3831" w:rsidRPr="00663F9B">
        <w:rPr>
          <w:lang w:val="en-GB"/>
        </w:rPr>
        <w:t>1</w:t>
      </w:r>
      <w:r w:rsidR="00EB76BE" w:rsidRPr="00663F9B">
        <w:rPr>
          <w:lang w:val="en-GB"/>
        </w:rPr>
        <w:t>-</w:t>
      </w:r>
      <w:r w:rsidR="005E7960" w:rsidRPr="00663F9B">
        <w:rPr>
          <w:lang w:val="en-GB"/>
        </w:rPr>
        <w:t>1</w:t>
      </w:r>
      <w:r w:rsidR="00EB76BE" w:rsidRPr="00663F9B">
        <w:rPr>
          <w:lang w:val="en-GB"/>
        </w:rPr>
        <w:t xml:space="preserve">08, </w:t>
      </w:r>
      <w:r w:rsidR="005E7960" w:rsidRPr="00663F9B">
        <w:rPr>
          <w:lang w:val="en-GB"/>
        </w:rPr>
        <w:t>1</w:t>
      </w:r>
      <w:r w:rsidR="0070614D" w:rsidRPr="00663F9B">
        <w:rPr>
          <w:lang w:val="en-GB"/>
        </w:rPr>
        <w:t>65-</w:t>
      </w:r>
      <w:r w:rsidR="005E7960" w:rsidRPr="00663F9B">
        <w:rPr>
          <w:lang w:val="en-GB"/>
        </w:rPr>
        <w:t>272)</w:t>
      </w:r>
      <w:r w:rsidR="0065525C" w:rsidRPr="00663F9B">
        <w:rPr>
          <w:lang w:val="en-GB"/>
        </w:rPr>
        <w:t xml:space="preserve"> </w:t>
      </w:r>
      <w:r w:rsidR="00E56ACD" w:rsidRPr="00663F9B">
        <w:rPr>
          <w:lang w:val="en-GB"/>
        </w:rPr>
        <w:t xml:space="preserve">and </w:t>
      </w:r>
      <w:r w:rsidR="005E7960" w:rsidRPr="00663F9B">
        <w:rPr>
          <w:lang w:val="en-GB"/>
        </w:rPr>
        <w:t xml:space="preserve">the </w:t>
      </w:r>
      <w:r w:rsidR="00095CBF">
        <w:rPr>
          <w:lang w:val="en-GB"/>
        </w:rPr>
        <w:t>a</w:t>
      </w:r>
      <w:r w:rsidR="00E56ACD" w:rsidRPr="00663F9B">
        <w:rPr>
          <w:lang w:val="en-GB"/>
        </w:rPr>
        <w:t xml:space="preserve">ggressor UE is configured with </w:t>
      </w:r>
      <w:r w:rsidR="001D174B" w:rsidRPr="00663F9B">
        <w:rPr>
          <w:lang w:val="en-GB"/>
        </w:rPr>
        <w:t>UL transmission in the</w:t>
      </w:r>
      <w:r w:rsidR="005E7960" w:rsidRPr="00663F9B">
        <w:rPr>
          <w:lang w:val="en-GB"/>
        </w:rPr>
        <w:t xml:space="preserve"> middle</w:t>
      </w:r>
      <w:r w:rsidR="001D174B" w:rsidRPr="00663F9B">
        <w:rPr>
          <w:lang w:val="en-GB"/>
        </w:rPr>
        <w:t xml:space="preserve"> UL subband with different </w:t>
      </w:r>
      <w:r w:rsidR="005E7960" w:rsidRPr="00663F9B">
        <w:rPr>
          <w:lang w:val="en-GB"/>
        </w:rPr>
        <w:t xml:space="preserve">UL </w:t>
      </w:r>
      <w:r w:rsidR="001D174B" w:rsidRPr="00663F9B">
        <w:rPr>
          <w:lang w:val="en-GB"/>
        </w:rPr>
        <w:t>RB allocations</w:t>
      </w:r>
      <w:r w:rsidR="005E7960" w:rsidRPr="00663F9B">
        <w:rPr>
          <w:lang w:val="en-GB"/>
        </w:rPr>
        <w:t xml:space="preserve"> of </w:t>
      </w:r>
      <w:r w:rsidR="00E56ACD" w:rsidRPr="00663F9B">
        <w:rPr>
          <w:lang w:val="en-GB"/>
        </w:rPr>
        <w:t xml:space="preserve">{113-158, 118-153, 123-148, 128-143, 133-138} which corresponds to GB </w:t>
      </w:r>
      <w:r w:rsidR="00DC45DC" w:rsidRPr="00663F9B">
        <w:rPr>
          <w:lang w:val="en-GB"/>
        </w:rPr>
        <w:t xml:space="preserve">between UL and DL of </w:t>
      </w:r>
      <w:r w:rsidR="00E56ACD" w:rsidRPr="00663F9B">
        <w:rPr>
          <w:lang w:val="en-GB"/>
        </w:rPr>
        <w:t xml:space="preserve">size </w:t>
      </w:r>
      <w:r w:rsidR="0032280E">
        <w:rPr>
          <w:lang w:val="en-GB"/>
        </w:rPr>
        <w:t>{</w:t>
      </w:r>
      <w:r w:rsidR="00DC45DC" w:rsidRPr="00663F9B">
        <w:rPr>
          <w:lang w:val="en-GB"/>
        </w:rPr>
        <w:t>5</w:t>
      </w:r>
      <w:r w:rsidR="00E56ACD" w:rsidRPr="00663F9B">
        <w:rPr>
          <w:lang w:val="en-GB"/>
        </w:rPr>
        <w:t xml:space="preserve">  RBs, 10 RBs, 15 RBs, 20 RBs,  25 RBs}, respectively.</w:t>
      </w:r>
      <w:r w:rsidR="00DC45DC" w:rsidRPr="00271E5A">
        <w:rPr>
          <w:lang w:val="en-GB"/>
        </w:rPr>
        <w:t xml:space="preserve"> For accurate model of </w:t>
      </w:r>
      <w:r w:rsidR="00236540" w:rsidRPr="00271E5A">
        <w:rPr>
          <w:lang w:val="en-GB"/>
        </w:rPr>
        <w:t xml:space="preserve">inter-UE CLI, the </w:t>
      </w:r>
      <w:r w:rsidR="006C1C75">
        <w:rPr>
          <w:lang w:val="en-GB"/>
        </w:rPr>
        <w:t>Adjacent subband leakage ratio (</w:t>
      </w:r>
      <w:r w:rsidR="009242CB" w:rsidRPr="00271E5A">
        <w:rPr>
          <w:lang w:val="en-GB"/>
        </w:rPr>
        <w:t>ASLR</w:t>
      </w:r>
      <w:r w:rsidR="006C1C75">
        <w:rPr>
          <w:lang w:val="en-GB"/>
        </w:rPr>
        <w:t>)</w:t>
      </w:r>
      <w:r w:rsidR="009242CB" w:rsidRPr="00271E5A">
        <w:rPr>
          <w:lang w:val="en-GB"/>
        </w:rPr>
        <w:t xml:space="preserve"> model was </w:t>
      </w:r>
      <w:r w:rsidR="0067305D" w:rsidRPr="00271E5A">
        <w:rPr>
          <w:lang w:val="en-GB"/>
        </w:rPr>
        <w:t xml:space="preserve">obtained using realistic PA model. </w:t>
      </w:r>
      <w:r w:rsidR="006E6EB8">
        <w:rPr>
          <w:lang w:val="en-GB"/>
        </w:rPr>
        <w:fldChar w:fldCharType="begin"/>
      </w:r>
      <w:r w:rsidR="006E6EB8">
        <w:rPr>
          <w:lang w:val="en-GB"/>
        </w:rPr>
        <w:instrText xml:space="preserve"> REF _Ref127518483 \h </w:instrText>
      </w:r>
      <w:r w:rsidR="006E6EB8">
        <w:rPr>
          <w:lang w:val="en-GB"/>
        </w:rPr>
      </w:r>
      <w:r w:rsidR="006E6EB8">
        <w:rPr>
          <w:lang w:val="en-GB"/>
        </w:rPr>
        <w:fldChar w:fldCharType="separate"/>
      </w:r>
      <w:r w:rsidR="009D6A77">
        <w:t xml:space="preserve">Figure </w:t>
      </w:r>
      <w:r w:rsidR="009D6A77">
        <w:rPr>
          <w:noProof/>
        </w:rPr>
        <w:t>2</w:t>
      </w:r>
      <w:r w:rsidR="009D6A77">
        <w:noBreakHyphen/>
      </w:r>
      <w:r w:rsidR="009D6A77">
        <w:rPr>
          <w:noProof/>
        </w:rPr>
        <w:t>5</w:t>
      </w:r>
      <w:r w:rsidR="006E6EB8">
        <w:rPr>
          <w:lang w:val="en-GB"/>
        </w:rPr>
        <w:fldChar w:fldCharType="end"/>
      </w:r>
      <w:r w:rsidR="006E6EB8">
        <w:rPr>
          <w:lang w:val="en-GB"/>
        </w:rPr>
        <w:t xml:space="preserve"> </w:t>
      </w:r>
      <w:r w:rsidR="00E56ACD" w:rsidRPr="00663F9B">
        <w:rPr>
          <w:lang w:val="en-GB"/>
        </w:rPr>
        <w:t>shows how the ASLR response of an UL signal is modelled by a linear CLI response.  In particular, we assume ASLR is -30 dB</w:t>
      </w:r>
      <w:r w:rsidR="00A664E7" w:rsidRPr="00663F9B">
        <w:rPr>
          <w:lang w:val="en-GB"/>
        </w:rPr>
        <w:t>c</w:t>
      </w:r>
      <w:r w:rsidR="00E56ACD" w:rsidRPr="00663F9B">
        <w:rPr>
          <w:lang w:val="en-GB"/>
        </w:rPr>
        <w:t xml:space="preserve"> lower than UL signal in the first ASLR bin, 2</w:t>
      </w:r>
      <w:r w:rsidR="00E56ACD" w:rsidRPr="00663F9B">
        <w:rPr>
          <w:vertAlign w:val="superscript"/>
          <w:lang w:val="en-GB"/>
        </w:rPr>
        <w:t>nd</w:t>
      </w:r>
      <w:r w:rsidR="00E56ACD" w:rsidRPr="00663F9B">
        <w:rPr>
          <w:lang w:val="en-GB"/>
        </w:rPr>
        <w:t xml:space="preserve"> ASLR bin is -40 dB lower than UL, and so on. </w:t>
      </w:r>
      <w:r w:rsidR="00271E5A" w:rsidRPr="00663F9B">
        <w:rPr>
          <w:lang w:val="en-GB"/>
        </w:rPr>
        <w:t xml:space="preserve"> </w:t>
      </w:r>
      <w:r w:rsidR="00E56ACD" w:rsidRPr="00663F9B">
        <w:rPr>
          <w:lang w:val="en-GB"/>
        </w:rPr>
        <w:t>Note that each ASLR bin is assumed to have the same BW as UL BW.</w:t>
      </w:r>
    </w:p>
    <w:p w14:paraId="27D7E986" w14:textId="77777777" w:rsidR="005C32AF" w:rsidRDefault="005C32AF" w:rsidP="00663F9B">
      <w:pPr>
        <w:keepNext/>
        <w:jc w:val="center"/>
      </w:pPr>
      <w:r>
        <w:rPr>
          <w:noProof/>
        </w:rPr>
        <w:lastRenderedPageBreak/>
        <w:drawing>
          <wp:inline distT="0" distB="0" distL="0" distR="0" wp14:anchorId="5EEDB2E2" wp14:editId="548EC618">
            <wp:extent cx="4304174" cy="2615979"/>
            <wp:effectExtent l="0" t="0" r="127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rotWithShape="1">
                    <a:blip r:embed="rId18"/>
                    <a:srcRect t="6079"/>
                    <a:stretch/>
                  </pic:blipFill>
                  <pic:spPr bwMode="auto">
                    <a:xfrm>
                      <a:off x="0" y="0"/>
                      <a:ext cx="4331669" cy="2632690"/>
                    </a:xfrm>
                    <a:prstGeom prst="rect">
                      <a:avLst/>
                    </a:prstGeom>
                    <a:ln>
                      <a:noFill/>
                    </a:ln>
                    <a:extLst>
                      <a:ext uri="{53640926-AAD7-44D8-BBD7-CCE9431645EC}">
                        <a14:shadowObscured xmlns:a14="http://schemas.microsoft.com/office/drawing/2010/main"/>
                      </a:ext>
                    </a:extLst>
                  </pic:spPr>
                </pic:pic>
              </a:graphicData>
            </a:graphic>
          </wp:inline>
        </w:drawing>
      </w:r>
    </w:p>
    <w:p w14:paraId="21268CA1" w14:textId="5CC28A02" w:rsidR="005C32AF" w:rsidRDefault="005C32AF" w:rsidP="00663F9B">
      <w:pPr>
        <w:pStyle w:val="Caption"/>
        <w:jc w:val="center"/>
        <w:rPr>
          <w:color w:val="FF0000"/>
          <w:lang w:val="en-GB"/>
        </w:rPr>
      </w:pPr>
      <w:bookmarkStart w:id="12" w:name="_Ref127518483"/>
      <w:bookmarkStart w:id="13" w:name="_Ref114589671"/>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5</w:t>
      </w:r>
      <w:r>
        <w:rPr>
          <w:noProof/>
        </w:rPr>
        <w:fldChar w:fldCharType="end"/>
      </w:r>
      <w:bookmarkEnd w:id="12"/>
      <w:bookmarkEnd w:id="13"/>
      <w:r>
        <w:t xml:space="preserve"> UL Adjacent suubband leakage ratio (ASLR) model</w:t>
      </w:r>
    </w:p>
    <w:p w14:paraId="0C9B095A" w14:textId="1835B5E4" w:rsidR="00E56ACD" w:rsidRPr="00663F9B" w:rsidRDefault="00E56ACD" w:rsidP="00663F9B">
      <w:pPr>
        <w:jc w:val="both"/>
        <w:rPr>
          <w:lang w:val="en-GB"/>
        </w:rPr>
      </w:pPr>
      <w:r w:rsidRPr="00663F9B">
        <w:rPr>
          <w:lang w:val="en-GB"/>
        </w:rPr>
        <w:t xml:space="preserve">The percentage of achievable throughput compared to baseline without CLI is shown in </w:t>
      </w:r>
      <w:r w:rsidR="007A08E8">
        <w:rPr>
          <w:lang w:val="en-GB"/>
        </w:rPr>
        <w:fldChar w:fldCharType="begin"/>
      </w:r>
      <w:r w:rsidR="007A08E8">
        <w:rPr>
          <w:lang w:val="en-GB"/>
        </w:rPr>
        <w:instrText xml:space="preserve"> REF _Ref127518568 \h </w:instrText>
      </w:r>
      <w:r w:rsidR="007A08E8">
        <w:rPr>
          <w:lang w:val="en-GB"/>
        </w:rPr>
      </w:r>
      <w:r w:rsidR="007A08E8">
        <w:rPr>
          <w:lang w:val="en-GB"/>
        </w:rPr>
        <w:fldChar w:fldCharType="separate"/>
      </w:r>
      <w:r w:rsidR="009D6A77">
        <w:t xml:space="preserve">Figure </w:t>
      </w:r>
      <w:r w:rsidR="009D6A77">
        <w:rPr>
          <w:noProof/>
        </w:rPr>
        <w:t>2</w:t>
      </w:r>
      <w:r w:rsidR="009D6A77">
        <w:noBreakHyphen/>
      </w:r>
      <w:r w:rsidR="009D6A77">
        <w:rPr>
          <w:noProof/>
        </w:rPr>
        <w:t>6</w:t>
      </w:r>
      <w:r w:rsidR="007A08E8">
        <w:rPr>
          <w:lang w:val="en-GB"/>
        </w:rPr>
        <w:fldChar w:fldCharType="end"/>
      </w:r>
      <w:r w:rsidRPr="00663F9B">
        <w:rPr>
          <w:lang w:val="en-GB"/>
        </w:rPr>
        <w:t>, for different GB sizes and different distance separating the victim and aggressor UEs. The results show that increasing the GB between UL and DL can help reduce impact of inter-UE CLI till a certain point, beyond which the performance will be limited by quantization noise.</w:t>
      </w:r>
      <w:r w:rsidR="00757566" w:rsidRPr="00663F9B">
        <w:rPr>
          <w:lang w:val="en-GB"/>
        </w:rPr>
        <w:t xml:space="preserve"> This happens when the inter-UE CLI is much larger than the DL signal</w:t>
      </w:r>
      <w:r w:rsidR="00B43484" w:rsidRPr="00663F9B">
        <w:rPr>
          <w:lang w:val="en-GB"/>
        </w:rPr>
        <w:t>, in which, the AGC will be set based on the inter-UE CLI</w:t>
      </w:r>
      <w:r w:rsidR="009920B8" w:rsidRPr="00663F9B">
        <w:rPr>
          <w:lang w:val="en-GB"/>
        </w:rPr>
        <w:t xml:space="preserve"> which leads to loss of dynamic range of the DL signal. </w:t>
      </w:r>
      <w:r w:rsidRPr="00663F9B">
        <w:rPr>
          <w:lang w:val="en-GB"/>
        </w:rPr>
        <w:t xml:space="preserve">The impact of quantization noise will increase with difference in UL-DL powers. </w:t>
      </w:r>
    </w:p>
    <w:p w14:paraId="46F9A84B" w14:textId="77777777" w:rsidR="00F04675" w:rsidRDefault="00934F13" w:rsidP="00663F9B">
      <w:pPr>
        <w:keepNext/>
        <w:jc w:val="center"/>
      </w:pPr>
      <w:r>
        <w:rPr>
          <w:noProof/>
        </w:rPr>
        <w:drawing>
          <wp:inline distT="0" distB="0" distL="0" distR="0" wp14:anchorId="10A7623C" wp14:editId="70423FA8">
            <wp:extent cx="4449717" cy="2544417"/>
            <wp:effectExtent l="0" t="0" r="8255" b="8890"/>
            <wp:docPr id="35" name="Picture 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19"/>
                    <a:stretch>
                      <a:fillRect/>
                    </a:stretch>
                  </pic:blipFill>
                  <pic:spPr>
                    <a:xfrm>
                      <a:off x="0" y="0"/>
                      <a:ext cx="4535352" cy="2593385"/>
                    </a:xfrm>
                    <a:prstGeom prst="rect">
                      <a:avLst/>
                    </a:prstGeom>
                  </pic:spPr>
                </pic:pic>
              </a:graphicData>
            </a:graphic>
          </wp:inline>
        </w:drawing>
      </w:r>
    </w:p>
    <w:p w14:paraId="309404F1" w14:textId="2D1CF209" w:rsidR="00934F13" w:rsidRDefault="00F04675" w:rsidP="00F90D8E">
      <w:pPr>
        <w:pStyle w:val="Caption"/>
        <w:jc w:val="center"/>
      </w:pPr>
      <w:bookmarkStart w:id="14" w:name="_Ref127518568"/>
      <w:bookmarkStart w:id="15" w:name="_Ref111131414"/>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6</w:t>
      </w:r>
      <w:r>
        <w:rPr>
          <w:noProof/>
        </w:rPr>
        <w:fldChar w:fldCharType="end"/>
      </w:r>
      <w:bookmarkEnd w:id="14"/>
      <w:bookmarkEnd w:id="15"/>
      <w:r>
        <w:t xml:space="preserve"> Achievable TPUT (%) for different GB values and different distances between aggressor and victim UEs</w:t>
      </w:r>
    </w:p>
    <w:p w14:paraId="320C1AF8" w14:textId="77777777" w:rsidR="00B62307" w:rsidRPr="0026485F" w:rsidRDefault="00B62307" w:rsidP="00806A9D"/>
    <w:p w14:paraId="4517FB9C" w14:textId="3727D234" w:rsidR="00F90D8E" w:rsidRPr="00663F9B" w:rsidRDefault="001C0011">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9D6A77">
        <w:rPr>
          <w:rFonts w:eastAsia="Batang"/>
          <w:b/>
          <w:noProof/>
          <w:szCs w:val="24"/>
          <w:u w:val="single"/>
          <w:lang w:val="en-GB"/>
        </w:rPr>
        <w:t>14</w:t>
      </w:r>
      <w:r w:rsidRPr="00B31039">
        <w:rPr>
          <w:rFonts w:eastAsia="Batang"/>
          <w:b/>
          <w:szCs w:val="24"/>
          <w:u w:val="single"/>
          <w:lang w:val="en-GB"/>
        </w:rPr>
        <w:fldChar w:fldCharType="end"/>
      </w:r>
      <w:r>
        <w:rPr>
          <w:rFonts w:eastAsia="Batang"/>
          <w:b/>
          <w:szCs w:val="24"/>
          <w:lang w:val="en-GB"/>
        </w:rPr>
        <w:t xml:space="preserve"> </w:t>
      </w:r>
      <w:r w:rsidR="00D246F5">
        <w:rPr>
          <w:rFonts w:eastAsia="Batang"/>
          <w:b/>
          <w:szCs w:val="24"/>
          <w:lang w:val="en-GB"/>
        </w:rPr>
        <w:t>Based on LLS, i</w:t>
      </w:r>
      <w:r w:rsidR="00F05ABC">
        <w:rPr>
          <w:rFonts w:eastAsia="Batang"/>
          <w:b/>
          <w:szCs w:val="24"/>
          <w:lang w:val="en-GB"/>
        </w:rPr>
        <w:t>ncreasing the guardband between the scheduled DL and UL helps reducing the inter-UE CLI</w:t>
      </w:r>
      <w:r w:rsidR="00603FFE">
        <w:rPr>
          <w:rFonts w:eastAsia="Batang"/>
          <w:b/>
          <w:szCs w:val="24"/>
          <w:lang w:val="en-GB"/>
        </w:rPr>
        <w:t xml:space="preserve"> and reco</w:t>
      </w:r>
      <w:r w:rsidR="0057298D">
        <w:rPr>
          <w:rFonts w:eastAsia="Batang"/>
          <w:b/>
          <w:szCs w:val="24"/>
          <w:lang w:val="en-GB"/>
        </w:rPr>
        <w:t xml:space="preserve">vering some TPUT loss. </w:t>
      </w:r>
      <w:r w:rsidR="00AF4DEB">
        <w:rPr>
          <w:rFonts w:eastAsia="Batang"/>
          <w:b/>
          <w:szCs w:val="24"/>
          <w:lang w:val="en-GB"/>
        </w:rPr>
        <w:t>When inter-UE CLI is too large</w:t>
      </w:r>
      <w:r w:rsidR="0026710F">
        <w:rPr>
          <w:rFonts w:eastAsia="Batang"/>
          <w:b/>
          <w:szCs w:val="24"/>
          <w:lang w:val="en-GB"/>
        </w:rPr>
        <w:t xml:space="preserve"> due to close UEs proximity</w:t>
      </w:r>
      <w:r w:rsidR="00AF4DEB">
        <w:rPr>
          <w:rFonts w:eastAsia="Batang"/>
          <w:b/>
          <w:szCs w:val="24"/>
          <w:lang w:val="en-GB"/>
        </w:rPr>
        <w:t xml:space="preserve">, </w:t>
      </w:r>
      <w:r w:rsidR="006F3F06">
        <w:rPr>
          <w:rFonts w:eastAsia="Batang"/>
          <w:b/>
          <w:szCs w:val="24"/>
          <w:lang w:val="en-GB"/>
        </w:rPr>
        <w:t xml:space="preserve">increasing the </w:t>
      </w:r>
      <w:r w:rsidR="00AF4DEB">
        <w:rPr>
          <w:rFonts w:eastAsia="Batang"/>
          <w:b/>
          <w:szCs w:val="24"/>
          <w:lang w:val="en-GB"/>
        </w:rPr>
        <w:t xml:space="preserve">guardband </w:t>
      </w:r>
      <w:r w:rsidR="006F3F06">
        <w:rPr>
          <w:rFonts w:eastAsia="Batang"/>
          <w:b/>
          <w:szCs w:val="24"/>
          <w:lang w:val="en-GB"/>
        </w:rPr>
        <w:t>is not helpful.</w:t>
      </w:r>
    </w:p>
    <w:p w14:paraId="5B5E2ECC" w14:textId="6226666F" w:rsidR="00906432" w:rsidRDefault="00906432" w:rsidP="00906432">
      <w:pPr>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sidR="00311AA3">
        <w:rPr>
          <w:rFonts w:eastAsia="Batang"/>
          <w:b/>
          <w:szCs w:val="24"/>
          <w:lang w:val="en-GB"/>
        </w:rPr>
        <w:t xml:space="preserve">RAN1 to further discuss </w:t>
      </w:r>
      <w:r>
        <w:rPr>
          <w:rFonts w:eastAsia="Batang"/>
          <w:b/>
          <w:szCs w:val="24"/>
          <w:lang w:val="en-GB"/>
        </w:rPr>
        <w:t xml:space="preserve">UE-specific guardband configuration. </w:t>
      </w:r>
    </w:p>
    <w:p w14:paraId="3E85D7B4" w14:textId="77777777" w:rsidR="00B62307" w:rsidRDefault="00B62307" w:rsidP="00906432">
      <w:pPr>
        <w:jc w:val="both"/>
        <w:rPr>
          <w:rFonts w:eastAsia="Batang"/>
          <w:b/>
          <w:szCs w:val="24"/>
          <w:lang w:val="en-GB"/>
        </w:rPr>
      </w:pPr>
    </w:p>
    <w:p w14:paraId="6CB08CC7" w14:textId="085E3D63" w:rsidR="00F631DD" w:rsidRDefault="004F45DE" w:rsidP="00663F9B">
      <w:pPr>
        <w:pStyle w:val="Heading2"/>
        <w:jc w:val="both"/>
      </w:pPr>
      <w:r>
        <w:lastRenderedPageBreak/>
        <w:t>UL and DL</w:t>
      </w:r>
      <w:r w:rsidR="00F631DD">
        <w:t xml:space="preserve"> </w:t>
      </w:r>
      <w:r w:rsidR="000164E6">
        <w:t xml:space="preserve">Subband </w:t>
      </w:r>
      <w:r w:rsidR="001B3DAC">
        <w:t xml:space="preserve">semi-static </w:t>
      </w:r>
      <w:r>
        <w:t>configuration and indication</w:t>
      </w:r>
    </w:p>
    <w:p w14:paraId="4F837FEC" w14:textId="7610B205" w:rsidR="007D04BD" w:rsidRPr="00DE3F99" w:rsidRDefault="007D04BD" w:rsidP="00DE3F99"/>
    <w:p w14:paraId="73DBD055" w14:textId="115258A7" w:rsidR="005A506D" w:rsidRDefault="00A96BDF" w:rsidP="00806A9D">
      <w:pPr>
        <w:jc w:val="both"/>
        <w:rPr>
          <w:lang w:val="en-GB"/>
        </w:rPr>
      </w:pPr>
      <w:r>
        <w:rPr>
          <w:lang w:val="en-GB"/>
        </w:rPr>
        <w:t xml:space="preserve">In the </w:t>
      </w:r>
      <w:r w:rsidR="00BA561B">
        <w:rPr>
          <w:lang w:val="en-GB"/>
        </w:rPr>
        <w:t xml:space="preserve">earlier </w:t>
      </w:r>
      <w:r>
        <w:rPr>
          <w:lang w:val="en-GB"/>
        </w:rPr>
        <w:t>RAN1 meeting</w:t>
      </w:r>
      <w:r w:rsidR="00BA561B">
        <w:rPr>
          <w:lang w:val="en-GB"/>
        </w:rPr>
        <w:t>s</w:t>
      </w:r>
      <w:r>
        <w:rPr>
          <w:lang w:val="en-GB"/>
        </w:rPr>
        <w:t>, it was discussed how to configure</w:t>
      </w:r>
      <w:r w:rsidR="005D6B70">
        <w:rPr>
          <w:lang w:val="en-GB"/>
        </w:rPr>
        <w:t xml:space="preserve"> and indicate </w:t>
      </w:r>
      <w:r w:rsidR="00746A43">
        <w:rPr>
          <w:lang w:val="en-GB"/>
        </w:rPr>
        <w:t xml:space="preserve">the UL and DL subbands </w:t>
      </w:r>
      <w:r w:rsidR="005D6B70">
        <w:rPr>
          <w:lang w:val="en-GB"/>
        </w:rPr>
        <w:t xml:space="preserve">to the </w:t>
      </w:r>
      <w:r w:rsidR="00746A43">
        <w:rPr>
          <w:lang w:val="en-GB"/>
        </w:rPr>
        <w:t xml:space="preserve">SBFD-aware </w:t>
      </w:r>
      <w:r w:rsidR="005D6B70">
        <w:rPr>
          <w:lang w:val="en-GB"/>
        </w:rPr>
        <w:t>UE</w:t>
      </w:r>
      <w:r w:rsidR="002128BD">
        <w:rPr>
          <w:lang w:val="en-GB"/>
        </w:rPr>
        <w:t xml:space="preserve">. </w:t>
      </w:r>
      <w:r w:rsidR="0016058F">
        <w:rPr>
          <w:lang w:val="en-GB"/>
        </w:rPr>
        <w:t>It was agreed to study semi-static</w:t>
      </w:r>
      <w:r w:rsidR="005B3DB9">
        <w:rPr>
          <w:lang w:val="en-GB"/>
        </w:rPr>
        <w:t xml:space="preserve"> configuration of the subband time and frequency locations as baseline. In addition, it was agreed to consider same subband frequency resources across the SBFD</w:t>
      </w:r>
      <w:r w:rsidR="00047DC5">
        <w:rPr>
          <w:lang w:val="en-GB"/>
        </w:rPr>
        <w:t xml:space="preserve"> symbols. </w:t>
      </w:r>
    </w:p>
    <w:tbl>
      <w:tblPr>
        <w:tblStyle w:val="TableGrid"/>
        <w:tblW w:w="0" w:type="auto"/>
        <w:tblLook w:val="04A0" w:firstRow="1" w:lastRow="0" w:firstColumn="1" w:lastColumn="0" w:noHBand="0" w:noVBand="1"/>
      </w:tblPr>
      <w:tblGrid>
        <w:gridCol w:w="9962"/>
      </w:tblGrid>
      <w:tr w:rsidR="007C2B80" w14:paraId="1FE0F3DB" w14:textId="77777777" w:rsidTr="007C2B80">
        <w:tc>
          <w:tcPr>
            <w:tcW w:w="9962" w:type="dxa"/>
          </w:tcPr>
          <w:p w14:paraId="7436E9EB"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280805C" w14:textId="015D95C5" w:rsidR="007C2B80" w:rsidRDefault="007C2B80" w:rsidP="007C2B8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For indication of subband locations for SBFD operation, study semi-static configuration of subband</w:t>
            </w:r>
            <w:r w:rsidRPr="008D068E">
              <w:rPr>
                <w:rFonts w:ascii="Times" w:eastAsia="Malgun Gothic" w:hAnsi="Times" w:hint="eastAsia"/>
                <w:szCs w:val="24"/>
                <w:lang w:eastAsia="zh-CN"/>
              </w:rPr>
              <w:t xml:space="preserve"> time and frequency</w:t>
            </w:r>
            <w:r w:rsidRPr="008D068E">
              <w:rPr>
                <w:rFonts w:ascii="Times" w:eastAsia="Malgun Gothic" w:hAnsi="Times"/>
                <w:szCs w:val="24"/>
                <w:lang w:eastAsia="zh-CN"/>
              </w:rPr>
              <w:t xml:space="preserve"> location as baseline.</w:t>
            </w:r>
          </w:p>
          <w:p w14:paraId="308290D8" w14:textId="77777777" w:rsidR="007C2B80" w:rsidRPr="007B0990" w:rsidRDefault="007C2B80" w:rsidP="007B0990">
            <w:pPr>
              <w:overflowPunct/>
              <w:autoSpaceDE/>
              <w:autoSpaceDN/>
              <w:adjustRightInd/>
              <w:spacing w:before="0" w:after="0"/>
              <w:textAlignment w:val="auto"/>
              <w:rPr>
                <w:rFonts w:ascii="Times" w:eastAsia="Malgun Gothic" w:hAnsi="Times"/>
                <w:sz w:val="8"/>
                <w:szCs w:val="12"/>
                <w:lang w:eastAsia="zh-CN"/>
              </w:rPr>
            </w:pPr>
          </w:p>
          <w:p w14:paraId="36C913E7"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71961D7" w14:textId="18C68D03" w:rsidR="007C2B80" w:rsidRPr="007B0990" w:rsidRDefault="007C2B80" w:rsidP="007B0990">
            <w:pPr>
              <w:overflowPunct/>
              <w:autoSpaceDE/>
              <w:autoSpaceDN/>
              <w:adjustRightInd/>
              <w:spacing w:before="0" w:after="120"/>
              <w:textAlignment w:val="auto"/>
              <w:rPr>
                <w:rFonts w:ascii="Times" w:eastAsia="Malgun Gothic" w:hAnsi="Times"/>
                <w:szCs w:val="24"/>
                <w:lang w:eastAsia="zh-CN"/>
              </w:rPr>
            </w:pPr>
            <w:r w:rsidRPr="008D068E">
              <w:rPr>
                <w:rFonts w:ascii="Times" w:eastAsia="Malgun Gothic" w:hAnsi="Times"/>
                <w:szCs w:val="24"/>
                <w:lang w:eastAsia="zh-CN"/>
              </w:rPr>
              <w:t>For semi-static configuration of subband location, consider same subband frequency resources across different SBFD symbols as baseline.</w:t>
            </w:r>
          </w:p>
        </w:tc>
      </w:tr>
    </w:tbl>
    <w:p w14:paraId="5E85A371" w14:textId="77777777" w:rsidR="00FD2EC8" w:rsidRDefault="00FD2EC8" w:rsidP="007B0990">
      <w:pPr>
        <w:jc w:val="both"/>
        <w:rPr>
          <w:lang w:val="en-GB"/>
        </w:rPr>
      </w:pPr>
    </w:p>
    <w:p w14:paraId="4B801D62" w14:textId="72A5D267" w:rsidR="00047DC5" w:rsidRDefault="00047DC5" w:rsidP="007B0990">
      <w:pPr>
        <w:jc w:val="both"/>
        <w:rPr>
          <w:lang w:val="en-GB"/>
        </w:rPr>
      </w:pPr>
      <w:r>
        <w:rPr>
          <w:lang w:val="en-GB"/>
        </w:rPr>
        <w:t>In our views, the knowledge of the UL/DL subbands should be based on s</w:t>
      </w:r>
      <w:r w:rsidRPr="31D68671">
        <w:rPr>
          <w:lang w:val="en-GB"/>
        </w:rPr>
        <w:t>emi-static configuration</w:t>
      </w:r>
      <w:r>
        <w:rPr>
          <w:lang w:val="en-GB"/>
        </w:rPr>
        <w:t xml:space="preserve">. A practical deployment of SBFD may </w:t>
      </w:r>
      <w:r w:rsidR="009A0F53">
        <w:rPr>
          <w:lang w:val="en-GB"/>
        </w:rPr>
        <w:t>be based on</w:t>
      </w:r>
      <w:r>
        <w:rPr>
          <w:lang w:val="en-GB"/>
        </w:rPr>
        <w:t xml:space="preserve"> same SBFD </w:t>
      </w:r>
      <w:r w:rsidR="009A0F53">
        <w:rPr>
          <w:lang w:val="en-GB"/>
        </w:rPr>
        <w:t xml:space="preserve">configurations </w:t>
      </w:r>
      <w:r>
        <w:rPr>
          <w:lang w:val="en-GB"/>
        </w:rPr>
        <w:t>across the cells. Dynamic changes of the SBFD may be challenging to handle inter-gNB and inter-UE CLI</w:t>
      </w:r>
      <w:r w:rsidR="00680501">
        <w:rPr>
          <w:lang w:val="en-GB"/>
        </w:rPr>
        <w:t xml:space="preserve"> </w:t>
      </w:r>
      <w:r w:rsidR="007954CF">
        <w:rPr>
          <w:lang w:val="en-GB"/>
        </w:rPr>
        <w:t>at least for FR1</w:t>
      </w:r>
      <w:r>
        <w:rPr>
          <w:lang w:val="en-GB"/>
        </w:rPr>
        <w:t xml:space="preserve">. Also, it would require dynamic and adaptive changes for UE </w:t>
      </w:r>
      <w:r w:rsidR="00D9097C">
        <w:rPr>
          <w:lang w:val="en-GB"/>
        </w:rPr>
        <w:t xml:space="preserve">and gNB </w:t>
      </w:r>
      <w:r>
        <w:rPr>
          <w:lang w:val="en-GB"/>
        </w:rPr>
        <w:t>RF (e.g. filtering</w:t>
      </w:r>
      <w:r w:rsidR="00D9097C">
        <w:rPr>
          <w:lang w:val="en-GB"/>
        </w:rPr>
        <w:t xml:space="preserve"> and LO tunning</w:t>
      </w:r>
      <w:r>
        <w:rPr>
          <w:lang w:val="en-GB"/>
        </w:rPr>
        <w:t>). It is beneficial for the UE to have an advanced knowledge of which slots are SBFD and what are the frequency resources of the UL/DL subbands within these resources.</w:t>
      </w:r>
    </w:p>
    <w:p w14:paraId="36A191DC" w14:textId="5C2BD652" w:rsidR="006B7D3A" w:rsidRDefault="007355BC" w:rsidP="008359A0">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15</w:t>
      </w:r>
      <w:r w:rsidRPr="0066249B">
        <w:rPr>
          <w:rFonts w:eastAsia="Batang"/>
          <w:b/>
          <w:szCs w:val="24"/>
          <w:u w:val="single"/>
          <w:lang w:val="en-GB"/>
        </w:rPr>
        <w:fldChar w:fldCharType="end"/>
      </w:r>
      <w:r w:rsidRPr="007C457F">
        <w:rPr>
          <w:b/>
          <w:iCs/>
          <w:szCs w:val="16"/>
          <w:lang w:val="en-GB" w:eastAsia="ko-KR"/>
        </w:rPr>
        <w:t xml:space="preserve">: </w:t>
      </w:r>
      <w:r w:rsidR="00324979">
        <w:rPr>
          <w:b/>
          <w:iCs/>
          <w:szCs w:val="16"/>
          <w:lang w:val="en-GB" w:eastAsia="ko-KR"/>
        </w:rPr>
        <w:t>Semi-static configuration of the UL/DL subband</w:t>
      </w:r>
      <w:r w:rsidR="00EF5D49">
        <w:rPr>
          <w:b/>
          <w:iCs/>
          <w:szCs w:val="16"/>
          <w:lang w:val="en-GB" w:eastAsia="ko-KR"/>
        </w:rPr>
        <w:t>s is essential</w:t>
      </w:r>
      <w:r w:rsidR="00802011">
        <w:rPr>
          <w:b/>
          <w:iCs/>
          <w:szCs w:val="16"/>
          <w:lang w:val="en-GB" w:eastAsia="ko-KR"/>
        </w:rPr>
        <w:t xml:space="preserve"> for the SBFD operation. </w:t>
      </w:r>
    </w:p>
    <w:p w14:paraId="5648B721" w14:textId="40DCE145" w:rsidR="00BF0F4A" w:rsidRPr="00806A9D" w:rsidRDefault="00BF0F4A" w:rsidP="008359A0">
      <w:pPr>
        <w:rPr>
          <w:bCs/>
          <w:iCs/>
          <w:szCs w:val="16"/>
          <w:lang w:val="en-GB" w:eastAsia="ko-KR"/>
        </w:rPr>
      </w:pPr>
      <w:r w:rsidRPr="00806A9D">
        <w:rPr>
          <w:bCs/>
          <w:iCs/>
          <w:szCs w:val="16"/>
          <w:lang w:val="en-GB" w:eastAsia="ko-KR"/>
        </w:rPr>
        <w:t>In RAN1 meeting #110bis-e, it was agreed t</w:t>
      </w:r>
      <w:r w:rsidR="001B4D96" w:rsidRPr="00806A9D">
        <w:rPr>
          <w:bCs/>
          <w:iCs/>
          <w:szCs w:val="16"/>
          <w:lang w:val="en-GB" w:eastAsia="ko-KR"/>
        </w:rPr>
        <w:t>o consider semi-static configurations of the frequency location and time locations of the subbands.</w:t>
      </w:r>
    </w:p>
    <w:tbl>
      <w:tblPr>
        <w:tblStyle w:val="TableGrid"/>
        <w:tblW w:w="0" w:type="auto"/>
        <w:tblLook w:val="04A0" w:firstRow="1" w:lastRow="0" w:firstColumn="1" w:lastColumn="0" w:noHBand="0" w:noVBand="1"/>
      </w:tblPr>
      <w:tblGrid>
        <w:gridCol w:w="9962"/>
      </w:tblGrid>
      <w:tr w:rsidR="001B4D96" w14:paraId="28078738" w14:textId="77777777" w:rsidTr="001B4D96">
        <w:tc>
          <w:tcPr>
            <w:tcW w:w="9962" w:type="dxa"/>
          </w:tcPr>
          <w:p w14:paraId="082E1450" w14:textId="77777777" w:rsidR="001B4D96" w:rsidRPr="001B4D96" w:rsidRDefault="001B4D96" w:rsidP="00806A9D">
            <w:pPr>
              <w:spacing w:after="0"/>
            </w:pPr>
            <w:r w:rsidRPr="00806A9D">
              <w:rPr>
                <w:b/>
                <w:bCs/>
                <w:highlight w:val="green"/>
                <w:lang w:val="en-GB"/>
              </w:rPr>
              <w:t>Agreement</w:t>
            </w:r>
          </w:p>
          <w:p w14:paraId="6ACDEE9E" w14:textId="77777777" w:rsidR="001B4D96" w:rsidRPr="001B4D96" w:rsidRDefault="001B4D96" w:rsidP="00806A9D">
            <w:pPr>
              <w:spacing w:before="0" w:after="0"/>
            </w:pPr>
            <w:r w:rsidRPr="001B4D96">
              <w:rPr>
                <w:lang w:val="en-GB"/>
              </w:rPr>
              <w:t>For semi-static configuration of subband frequency locations for SBFD operation, at least explicit indication of frequency location of UL subband is required.</w:t>
            </w:r>
          </w:p>
          <w:p w14:paraId="79480E05" w14:textId="77777777" w:rsidR="001B4D96" w:rsidRPr="001B4D96" w:rsidRDefault="001B4D96" w:rsidP="00806A9D">
            <w:pPr>
              <w:numPr>
                <w:ilvl w:val="0"/>
                <w:numId w:val="78"/>
              </w:numPr>
              <w:tabs>
                <w:tab w:val="left" w:pos="720"/>
              </w:tabs>
              <w:spacing w:before="0" w:after="0"/>
            </w:pPr>
            <w:r w:rsidRPr="001B4D96">
              <w:rPr>
                <w:lang w:val="en-GB"/>
              </w:rPr>
              <w:t>FFS: Whether frequency location of other subbands types is explicitly indicated or implicitly determined.</w:t>
            </w:r>
          </w:p>
          <w:p w14:paraId="21EF2BF9" w14:textId="77777777" w:rsidR="00BB35F8" w:rsidRPr="00BB35F8" w:rsidRDefault="00BB35F8" w:rsidP="00806A9D">
            <w:pPr>
              <w:spacing w:after="0"/>
            </w:pPr>
            <w:r w:rsidRPr="00806A9D">
              <w:rPr>
                <w:b/>
                <w:bCs/>
                <w:highlight w:val="green"/>
                <w:lang w:val="en-GB"/>
              </w:rPr>
              <w:t>Agreement</w:t>
            </w:r>
          </w:p>
          <w:p w14:paraId="3E409610" w14:textId="77777777" w:rsidR="001B4D96" w:rsidRDefault="00BB35F8" w:rsidP="00F23081">
            <w:pPr>
              <w:spacing w:before="0" w:after="0"/>
            </w:pPr>
            <w:r w:rsidRPr="00BB35F8">
              <w:t>For semi-static configuration of subband time locations for SBFD operation, it is agreed that explicit configuration of SBFD subband time locations within a period is the baseline.</w:t>
            </w:r>
          </w:p>
          <w:p w14:paraId="4509E79F" w14:textId="0F36A40F" w:rsidR="00F23081" w:rsidRPr="00806A9D" w:rsidRDefault="00F23081" w:rsidP="00806A9D">
            <w:pPr>
              <w:spacing w:before="0" w:after="0"/>
            </w:pPr>
          </w:p>
        </w:tc>
      </w:tr>
    </w:tbl>
    <w:p w14:paraId="40712409" w14:textId="77777777" w:rsidR="001B4D96" w:rsidRDefault="001B4D96" w:rsidP="008359A0">
      <w:pPr>
        <w:rPr>
          <w:lang w:val="en-GB"/>
        </w:rPr>
      </w:pPr>
    </w:p>
    <w:p w14:paraId="37C3E716" w14:textId="79A09AAA" w:rsidR="003D707D" w:rsidRDefault="004724F2" w:rsidP="00980D07">
      <w:pPr>
        <w:jc w:val="both"/>
        <w:rPr>
          <w:lang w:val="en-GB"/>
        </w:rPr>
      </w:pPr>
      <w:r>
        <w:rPr>
          <w:lang w:val="en-GB"/>
        </w:rPr>
        <w:t xml:space="preserve">For SBFD operation with UL-subband in cell-common downlink or flexible symbols, it was agreed </w:t>
      </w:r>
      <w:r w:rsidR="00614648">
        <w:rPr>
          <w:lang w:val="en-GB"/>
        </w:rPr>
        <w:t>at least</w:t>
      </w:r>
      <w:r>
        <w:rPr>
          <w:lang w:val="en-GB"/>
        </w:rPr>
        <w:t xml:space="preserve"> explicit configuration of the UL subband</w:t>
      </w:r>
      <w:r w:rsidR="00614648">
        <w:rPr>
          <w:lang w:val="en-GB"/>
        </w:rPr>
        <w:t xml:space="preserve"> is required. </w:t>
      </w:r>
      <w:r w:rsidR="00980D07">
        <w:rPr>
          <w:lang w:val="en-GB"/>
        </w:rPr>
        <w:t xml:space="preserve">The frequency location of the other subbands and additionally </w:t>
      </w:r>
      <w:r w:rsidR="00C11A2C">
        <w:rPr>
          <w:lang w:val="en-GB"/>
        </w:rPr>
        <w:t xml:space="preserve">the </w:t>
      </w:r>
      <w:r w:rsidR="00980D07">
        <w:rPr>
          <w:lang w:val="en-GB"/>
        </w:rPr>
        <w:t>guardband was left for further discussion</w:t>
      </w:r>
      <w:r w:rsidR="00561784">
        <w:rPr>
          <w:lang w:val="en-GB"/>
        </w:rPr>
        <w:t xml:space="preserve"> and whether implicit or explicit </w:t>
      </w:r>
      <w:r w:rsidR="00682BA4">
        <w:rPr>
          <w:lang w:val="en-GB"/>
        </w:rPr>
        <w:t xml:space="preserve">indication is needed. </w:t>
      </w:r>
      <w:r w:rsidR="00C04CD6">
        <w:rPr>
          <w:lang w:val="en-GB"/>
        </w:rPr>
        <w:t xml:space="preserve">Regarding the explicit or implicit configurations of the other subband, it depends mainly on whether the gNB needs a guardband for SBFD operation. </w:t>
      </w:r>
      <w:r w:rsidR="00AF460B">
        <w:rPr>
          <w:lang w:val="en-GB"/>
        </w:rPr>
        <w:t xml:space="preserve">If there is no guardband, then </w:t>
      </w:r>
      <w:r w:rsidR="005D6643">
        <w:rPr>
          <w:lang w:val="en-GB"/>
        </w:rPr>
        <w:t xml:space="preserve">the </w:t>
      </w:r>
      <w:r w:rsidR="00AF460B">
        <w:rPr>
          <w:lang w:val="en-GB"/>
        </w:rPr>
        <w:t xml:space="preserve">other subband can be </w:t>
      </w:r>
      <w:r w:rsidR="006A23AC">
        <w:rPr>
          <w:lang w:val="en-GB"/>
        </w:rPr>
        <w:t>implicitly</w:t>
      </w:r>
      <w:r w:rsidR="00AF460B">
        <w:rPr>
          <w:lang w:val="en-GB"/>
        </w:rPr>
        <w:t xml:space="preserve"> determined based on the</w:t>
      </w:r>
      <w:r w:rsidR="00BF3903">
        <w:rPr>
          <w:lang w:val="en-GB"/>
        </w:rPr>
        <w:t xml:space="preserve"> frequency resources</w:t>
      </w:r>
      <w:r w:rsidR="006A23AC">
        <w:rPr>
          <w:lang w:val="en-GB"/>
        </w:rPr>
        <w:t xml:space="preserve"> of the component carrier </w:t>
      </w:r>
      <w:r w:rsidR="002604DE">
        <w:rPr>
          <w:lang w:val="en-GB"/>
        </w:rPr>
        <w:t>by excluding the</w:t>
      </w:r>
      <w:r w:rsidR="00AF460B">
        <w:rPr>
          <w:lang w:val="en-GB"/>
        </w:rPr>
        <w:t xml:space="preserve"> UL-SB frequency location</w:t>
      </w:r>
      <w:r w:rsidR="00BF3903">
        <w:rPr>
          <w:lang w:val="en-GB"/>
        </w:rPr>
        <w:t>. On the other hand, if guardband is required</w:t>
      </w:r>
      <w:r w:rsidR="005240C5">
        <w:rPr>
          <w:lang w:val="en-GB"/>
        </w:rPr>
        <w:t xml:space="preserve">, then explicit configuration of </w:t>
      </w:r>
      <w:r w:rsidR="00E2291F">
        <w:rPr>
          <w:lang w:val="en-GB"/>
        </w:rPr>
        <w:t xml:space="preserve">either </w:t>
      </w:r>
      <w:r w:rsidR="005240C5">
        <w:rPr>
          <w:lang w:val="en-GB"/>
        </w:rPr>
        <w:t>the other subband or guardband is needed. T</w:t>
      </w:r>
      <w:r w:rsidR="00BC4707">
        <w:rPr>
          <w:lang w:val="en-GB"/>
        </w:rPr>
        <w:t xml:space="preserve">o accommodate both design options, the guardband could be </w:t>
      </w:r>
      <w:r w:rsidR="008D772A">
        <w:rPr>
          <w:lang w:val="en-GB"/>
        </w:rPr>
        <w:t xml:space="preserve">optional </w:t>
      </w:r>
      <w:r w:rsidR="00E2291F">
        <w:rPr>
          <w:lang w:val="en-GB"/>
        </w:rPr>
        <w:t>semi-static</w:t>
      </w:r>
      <w:r w:rsidR="008D772A">
        <w:rPr>
          <w:lang w:val="en-GB"/>
        </w:rPr>
        <w:t xml:space="preserve"> </w:t>
      </w:r>
      <w:r w:rsidR="00BC4707">
        <w:rPr>
          <w:lang w:val="en-GB"/>
        </w:rPr>
        <w:t>configur</w:t>
      </w:r>
      <w:r w:rsidR="008D772A">
        <w:rPr>
          <w:lang w:val="en-GB"/>
        </w:rPr>
        <w:t xml:space="preserve">ation parameter. Then, the UE can </w:t>
      </w:r>
      <w:r w:rsidR="003D707D">
        <w:rPr>
          <w:lang w:val="en-GB"/>
        </w:rPr>
        <w:t>implicitly</w:t>
      </w:r>
      <w:r w:rsidR="008D772A">
        <w:rPr>
          <w:lang w:val="en-GB"/>
        </w:rPr>
        <w:t xml:space="preserve"> determine the other subband </w:t>
      </w:r>
      <w:r w:rsidR="003D707D">
        <w:rPr>
          <w:lang w:val="en-GB"/>
        </w:rPr>
        <w:t xml:space="preserve">based on the UL-SB frequency location and the guardband. </w:t>
      </w:r>
    </w:p>
    <w:p w14:paraId="6ED98C6F" w14:textId="39E22B83" w:rsidR="00271831" w:rsidRDefault="00271831" w:rsidP="00980D07">
      <w:pPr>
        <w:jc w:val="both"/>
        <w:rPr>
          <w:lang w:val="en-GB"/>
        </w:rPr>
      </w:pPr>
      <w:r>
        <w:rPr>
          <w:lang w:val="en-GB"/>
        </w:rPr>
        <w:t xml:space="preserve">The frequency location of the UL-SB could be </w:t>
      </w:r>
      <w:r w:rsidR="00591076">
        <w:rPr>
          <w:lang w:val="en-GB"/>
        </w:rPr>
        <w:t>indicated</w:t>
      </w:r>
      <w:r w:rsidR="00FA2DC9">
        <w:rPr>
          <w:lang w:val="en-GB"/>
        </w:rPr>
        <w:t xml:space="preserve"> in a similar way </w:t>
      </w:r>
      <w:r w:rsidR="00D706E2">
        <w:rPr>
          <w:lang w:val="en-GB"/>
        </w:rPr>
        <w:t xml:space="preserve">as the location and bandwidth of </w:t>
      </w:r>
      <w:r w:rsidR="00FA2DC9">
        <w:rPr>
          <w:lang w:val="en-GB"/>
        </w:rPr>
        <w:t>BWP</w:t>
      </w:r>
      <w:r w:rsidR="00D706E2">
        <w:rPr>
          <w:lang w:val="en-GB"/>
        </w:rPr>
        <w:t xml:space="preserve"> is configured, by using a</w:t>
      </w:r>
      <w:r w:rsidR="00506ABD">
        <w:rPr>
          <w:lang w:val="en-GB"/>
        </w:rPr>
        <w:t xml:space="preserve"> RIV</w:t>
      </w:r>
      <w:r>
        <w:rPr>
          <w:lang w:val="en-GB"/>
        </w:rPr>
        <w:t xml:space="preserve"> </w:t>
      </w:r>
      <w:r w:rsidR="00D706E2">
        <w:rPr>
          <w:lang w:val="en-GB"/>
        </w:rPr>
        <w:t xml:space="preserve">indicator </w:t>
      </w:r>
      <w:r w:rsidR="00F9176E">
        <w:rPr>
          <w:lang w:val="en-GB"/>
        </w:rPr>
        <w:t>for the</w:t>
      </w:r>
      <w:r>
        <w:rPr>
          <w:lang w:val="en-GB"/>
        </w:rPr>
        <w:t xml:space="preserve"> start RB and number of RBs </w:t>
      </w:r>
      <w:r w:rsidR="00F9176E">
        <w:rPr>
          <w:lang w:val="en-GB"/>
        </w:rPr>
        <w:t>of the UL subband. The offset could be with respect to Point A (CRB0)</w:t>
      </w:r>
      <w:r w:rsidR="009A5FC0">
        <w:rPr>
          <w:lang w:val="en-GB"/>
        </w:rPr>
        <w:t xml:space="preserve"> to indicate the first common RB in the UL subband</w:t>
      </w:r>
      <w:r w:rsidR="00922C2C">
        <w:rPr>
          <w:lang w:val="en-GB"/>
        </w:rPr>
        <w:t xml:space="preserve"> and</w:t>
      </w:r>
      <w:r w:rsidR="00FE043B">
        <w:rPr>
          <w:lang w:val="en-GB"/>
        </w:rPr>
        <w:t xml:space="preserve"> assuming</w:t>
      </w:r>
      <w:r w:rsidR="00922C2C">
        <w:rPr>
          <w:lang w:val="en-GB"/>
        </w:rPr>
        <w:t xml:space="preserve"> same SCS of the component carrier. </w:t>
      </w:r>
    </w:p>
    <w:p w14:paraId="7392F3EC" w14:textId="77777777" w:rsidR="002025F6" w:rsidRDefault="001957ED" w:rsidP="00806A9D">
      <w:pPr>
        <w:keepNext/>
        <w:jc w:val="center"/>
      </w:pPr>
      <w:r>
        <w:object w:dxaOrig="3601" w:dyaOrig="3015" w14:anchorId="1372F893">
          <v:shape id="_x0000_i1027" type="#_x0000_t75" style="width:180pt;height:151pt" o:ole="">
            <v:imagedata r:id="rId20" o:title=""/>
          </v:shape>
          <o:OLEObject Type="Embed" ProgID="Visio.Drawing.15" ShapeID="_x0000_i1027" DrawAspect="Content" ObjectID="_1738161112" r:id="rId21"/>
        </w:object>
      </w:r>
    </w:p>
    <w:p w14:paraId="3055C1B9" w14:textId="231C92B5" w:rsidR="00F23081" w:rsidRDefault="002025F6" w:rsidP="002025F6">
      <w:pPr>
        <w:pStyle w:val="Caption"/>
        <w:jc w:val="center"/>
      </w:pPr>
      <w:bookmarkStart w:id="16" w:name="_Ref118136079"/>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7</w:t>
      </w:r>
      <w:r>
        <w:rPr>
          <w:noProof/>
        </w:rPr>
        <w:fldChar w:fldCharType="end"/>
      </w:r>
      <w:bookmarkEnd w:id="16"/>
      <w:r>
        <w:t xml:space="preserve">: </w:t>
      </w:r>
      <w:r w:rsidR="00752DCA">
        <w:t>Frequency location of the UL/</w:t>
      </w:r>
      <w:r>
        <w:t>DL subband</w:t>
      </w:r>
      <w:r w:rsidR="00752DCA">
        <w:t xml:space="preserve"> and guardband</w:t>
      </w:r>
    </w:p>
    <w:p w14:paraId="004B4218" w14:textId="4AC4AA64" w:rsidR="00752DCA" w:rsidRPr="00752DCA" w:rsidRDefault="008F7542" w:rsidP="00806A9D">
      <w:pPr>
        <w:jc w:val="both"/>
      </w:pPr>
      <w:r>
        <w:rPr>
          <w:iCs/>
          <w:szCs w:val="16"/>
          <w:lang w:val="en-GB" w:eastAsia="ko-KR"/>
        </w:rPr>
        <w:t xml:space="preserve">In addition, as discussed in section </w:t>
      </w:r>
      <w:r w:rsidR="00475034">
        <w:rPr>
          <w:iCs/>
          <w:szCs w:val="16"/>
          <w:lang w:val="en-GB" w:eastAsia="ko-KR"/>
        </w:rPr>
        <w:fldChar w:fldCharType="begin"/>
      </w:r>
      <w:r w:rsidR="00475034">
        <w:rPr>
          <w:iCs/>
          <w:szCs w:val="16"/>
          <w:lang w:val="en-GB" w:eastAsia="ko-KR"/>
        </w:rPr>
        <w:instrText xml:space="preserve"> REF _Ref127518652 \r \h </w:instrText>
      </w:r>
      <w:r w:rsidR="00475034">
        <w:rPr>
          <w:iCs/>
          <w:szCs w:val="16"/>
          <w:lang w:val="en-GB" w:eastAsia="ko-KR"/>
        </w:rPr>
      </w:r>
      <w:r w:rsidR="00475034">
        <w:rPr>
          <w:iCs/>
          <w:szCs w:val="16"/>
          <w:lang w:val="en-GB" w:eastAsia="ko-KR"/>
        </w:rPr>
        <w:fldChar w:fldCharType="separate"/>
      </w:r>
      <w:r w:rsidR="009D6A77">
        <w:rPr>
          <w:iCs/>
          <w:szCs w:val="16"/>
          <w:lang w:val="en-GB" w:eastAsia="ko-KR"/>
        </w:rPr>
        <w:t>2.5</w:t>
      </w:r>
      <w:r w:rsidR="00475034">
        <w:rPr>
          <w:iCs/>
          <w:szCs w:val="16"/>
          <w:lang w:val="en-GB" w:eastAsia="ko-KR"/>
        </w:rPr>
        <w:fldChar w:fldCharType="end"/>
      </w:r>
      <w:r>
        <w:rPr>
          <w:iCs/>
          <w:szCs w:val="16"/>
          <w:lang w:val="en-GB" w:eastAsia="ko-KR"/>
        </w:rPr>
        <w:t xml:space="preserve">, the guardband can be explicitly configured to the UE in addition to frequency resources of UL/DL subbands. The knowledge of the guardband frequency resources is important for UE especially for SBFD aware UE with subbands filters. </w:t>
      </w:r>
    </w:p>
    <w:p w14:paraId="4601C4C5" w14:textId="5166C0B9" w:rsidR="00F23081" w:rsidRPr="00806A9D" w:rsidRDefault="00F23081" w:rsidP="00806A9D">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16</w:t>
      </w:r>
      <w:r w:rsidRPr="0066249B">
        <w:rPr>
          <w:rFonts w:eastAsia="Batang"/>
          <w:b/>
          <w:szCs w:val="24"/>
          <w:u w:val="single"/>
          <w:lang w:val="en-GB"/>
        </w:rPr>
        <w:fldChar w:fldCharType="end"/>
      </w:r>
      <w:r>
        <w:rPr>
          <w:rFonts w:eastAsia="Batang"/>
          <w:b/>
          <w:szCs w:val="24"/>
          <w:u w:val="single"/>
          <w:lang w:val="en-GB"/>
        </w:rPr>
        <w:t xml:space="preserve">: </w:t>
      </w:r>
      <w:r w:rsidR="002E1089" w:rsidRPr="00806A9D">
        <w:rPr>
          <w:rFonts w:eastAsia="Batang"/>
          <w:b/>
          <w:szCs w:val="24"/>
          <w:lang w:val="en-GB"/>
        </w:rPr>
        <w:t xml:space="preserve">Whether to </w:t>
      </w:r>
      <w:r w:rsidR="000A4B41" w:rsidRPr="00806A9D">
        <w:rPr>
          <w:rFonts w:eastAsia="Batang"/>
          <w:b/>
          <w:szCs w:val="24"/>
          <w:lang w:val="en-GB"/>
        </w:rPr>
        <w:t xml:space="preserve">explicitly </w:t>
      </w:r>
      <w:r w:rsidR="002E1089" w:rsidRPr="00806A9D">
        <w:rPr>
          <w:rFonts w:eastAsia="Batang"/>
          <w:b/>
          <w:szCs w:val="24"/>
          <w:lang w:val="en-GB"/>
        </w:rPr>
        <w:t xml:space="preserve">or </w:t>
      </w:r>
      <w:r w:rsidR="000A4B41" w:rsidRPr="00806A9D">
        <w:rPr>
          <w:rFonts w:eastAsia="Batang"/>
          <w:b/>
          <w:szCs w:val="24"/>
          <w:lang w:val="en-GB"/>
        </w:rPr>
        <w:t xml:space="preserve">implicitly </w:t>
      </w:r>
      <w:r w:rsidR="005E0CF6" w:rsidRPr="00806A9D">
        <w:rPr>
          <w:rFonts w:eastAsia="Batang"/>
          <w:b/>
          <w:szCs w:val="24"/>
          <w:lang w:val="en-GB"/>
        </w:rPr>
        <w:t>indicate</w:t>
      </w:r>
      <w:r w:rsidR="002E1089" w:rsidRPr="00806A9D">
        <w:rPr>
          <w:rFonts w:eastAsia="Batang"/>
          <w:b/>
          <w:szCs w:val="24"/>
          <w:lang w:val="en-GB"/>
        </w:rPr>
        <w:t xml:space="preserve"> </w:t>
      </w:r>
      <w:r w:rsidR="0015484A" w:rsidRPr="00806A9D">
        <w:rPr>
          <w:rFonts w:eastAsia="Batang"/>
          <w:b/>
          <w:szCs w:val="24"/>
          <w:lang w:val="en-GB"/>
        </w:rPr>
        <w:t>the frequency location of</w:t>
      </w:r>
      <w:r w:rsidR="002E1089" w:rsidRPr="00806A9D">
        <w:rPr>
          <w:rFonts w:eastAsia="Batang"/>
          <w:b/>
          <w:szCs w:val="24"/>
          <w:lang w:val="en-GB"/>
        </w:rPr>
        <w:t xml:space="preserve"> other subbands depends on </w:t>
      </w:r>
      <w:r w:rsidR="0015484A" w:rsidRPr="00806A9D">
        <w:rPr>
          <w:rFonts w:eastAsia="Batang"/>
          <w:b/>
          <w:szCs w:val="24"/>
          <w:lang w:val="en-GB"/>
        </w:rPr>
        <w:t xml:space="preserve">the </w:t>
      </w:r>
      <w:r w:rsidR="005E0CF6" w:rsidRPr="00806A9D">
        <w:rPr>
          <w:rFonts w:eastAsia="Batang"/>
          <w:b/>
          <w:szCs w:val="24"/>
          <w:lang w:val="en-GB"/>
        </w:rPr>
        <w:t xml:space="preserve">gNB capability of SBFD operation </w:t>
      </w:r>
      <w:r w:rsidR="000A4B41" w:rsidRPr="00806A9D">
        <w:rPr>
          <w:rFonts w:eastAsia="Batang"/>
          <w:b/>
          <w:szCs w:val="24"/>
          <w:lang w:val="en-GB"/>
        </w:rPr>
        <w:t>with</w:t>
      </w:r>
      <w:r w:rsidR="005E0CF6" w:rsidRPr="00806A9D">
        <w:rPr>
          <w:rFonts w:eastAsia="Batang"/>
          <w:b/>
          <w:szCs w:val="24"/>
          <w:lang w:val="en-GB"/>
        </w:rPr>
        <w:t xml:space="preserve"> or with</w:t>
      </w:r>
      <w:r w:rsidR="000A4B41" w:rsidRPr="00806A9D">
        <w:rPr>
          <w:rFonts w:eastAsia="Batang"/>
          <w:b/>
          <w:szCs w:val="24"/>
          <w:lang w:val="en-GB"/>
        </w:rPr>
        <w:t>out</w:t>
      </w:r>
      <w:r w:rsidR="005E0CF6" w:rsidRPr="00806A9D">
        <w:rPr>
          <w:rFonts w:eastAsia="Batang"/>
          <w:b/>
          <w:szCs w:val="24"/>
          <w:lang w:val="en-GB"/>
        </w:rPr>
        <w:t xml:space="preserve"> a guardband</w:t>
      </w:r>
      <w:r w:rsidR="000A4B41" w:rsidRPr="00806A9D">
        <w:rPr>
          <w:rFonts w:eastAsia="Batang"/>
          <w:b/>
          <w:szCs w:val="24"/>
          <w:lang w:val="en-GB"/>
        </w:rPr>
        <w:t xml:space="preserve"> respectively. </w:t>
      </w:r>
    </w:p>
    <w:p w14:paraId="2996428F" w14:textId="06EAA3ED" w:rsidR="00C831D6" w:rsidRDefault="00C831D6" w:rsidP="00FB62C5">
      <w:pPr>
        <w:jc w:val="both"/>
        <w:rPr>
          <w:rFonts w:eastAsia="Batang"/>
          <w:b/>
          <w:szCs w:val="24"/>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6</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Pr>
          <w:rFonts w:eastAsia="Batang"/>
          <w:b/>
          <w:szCs w:val="24"/>
          <w:lang w:val="en-GB"/>
        </w:rPr>
        <w:t>The</w:t>
      </w:r>
      <w:r w:rsidR="006279F7">
        <w:rPr>
          <w:rFonts w:eastAsia="Batang"/>
          <w:b/>
          <w:szCs w:val="24"/>
          <w:lang w:val="en-GB"/>
        </w:rPr>
        <w:t xml:space="preserve"> frequency location of the</w:t>
      </w:r>
      <w:r>
        <w:rPr>
          <w:rFonts w:eastAsia="Batang"/>
          <w:b/>
          <w:szCs w:val="24"/>
          <w:lang w:val="en-GB"/>
        </w:rPr>
        <w:t xml:space="preserve"> guardband</w:t>
      </w:r>
      <w:r w:rsidR="006279F7">
        <w:rPr>
          <w:rFonts w:eastAsia="Batang"/>
          <w:b/>
          <w:szCs w:val="24"/>
          <w:lang w:val="en-GB"/>
        </w:rPr>
        <w:t>(s)</w:t>
      </w:r>
      <w:r>
        <w:rPr>
          <w:rFonts w:eastAsia="Batang"/>
          <w:b/>
          <w:szCs w:val="24"/>
          <w:lang w:val="en-GB"/>
        </w:rPr>
        <w:t xml:space="preserve"> </w:t>
      </w:r>
      <w:r w:rsidR="006279F7">
        <w:rPr>
          <w:rFonts w:eastAsia="Batang"/>
          <w:b/>
          <w:szCs w:val="24"/>
          <w:lang w:val="en-GB"/>
        </w:rPr>
        <w:t>are</w:t>
      </w:r>
      <w:r>
        <w:rPr>
          <w:rFonts w:eastAsia="Batang"/>
          <w:b/>
          <w:szCs w:val="24"/>
          <w:lang w:val="en-GB"/>
        </w:rPr>
        <w:t xml:space="preserve"> explicitly indicated</w:t>
      </w:r>
      <w:r w:rsidR="00B96B89">
        <w:rPr>
          <w:rFonts w:eastAsia="Batang"/>
          <w:b/>
          <w:szCs w:val="24"/>
          <w:lang w:val="en-GB"/>
        </w:rPr>
        <w:t xml:space="preserve"> </w:t>
      </w:r>
      <w:r w:rsidR="003B763F">
        <w:rPr>
          <w:rFonts w:eastAsia="Batang"/>
          <w:b/>
          <w:szCs w:val="24"/>
          <w:lang w:val="en-GB"/>
        </w:rPr>
        <w:t xml:space="preserve">(if any). </w:t>
      </w:r>
    </w:p>
    <w:p w14:paraId="41416497" w14:textId="6C362E7B" w:rsidR="00F23081" w:rsidRDefault="00F23081" w:rsidP="00806A9D">
      <w:pPr>
        <w:jc w:val="both"/>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7</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sidR="009127D2">
        <w:rPr>
          <w:rFonts w:eastAsia="Batang"/>
          <w:b/>
          <w:szCs w:val="24"/>
          <w:lang w:val="en-GB"/>
        </w:rPr>
        <w:t xml:space="preserve">The </w:t>
      </w:r>
      <w:r w:rsidR="00CF28F2">
        <w:rPr>
          <w:rFonts w:eastAsia="Batang"/>
          <w:b/>
          <w:szCs w:val="24"/>
          <w:lang w:val="en-GB"/>
        </w:rPr>
        <w:t>other subband</w:t>
      </w:r>
      <w:r w:rsidR="005C1099">
        <w:rPr>
          <w:rFonts w:eastAsia="Batang"/>
          <w:b/>
          <w:szCs w:val="24"/>
          <w:lang w:val="en-GB"/>
        </w:rPr>
        <w:t>(s)</w:t>
      </w:r>
      <w:r w:rsidR="00CF28F2">
        <w:rPr>
          <w:rFonts w:eastAsia="Batang"/>
          <w:b/>
          <w:szCs w:val="24"/>
          <w:lang w:val="en-GB"/>
        </w:rPr>
        <w:t xml:space="preserve"> </w:t>
      </w:r>
      <w:r w:rsidR="005C1099">
        <w:rPr>
          <w:rFonts w:eastAsia="Batang"/>
          <w:b/>
          <w:szCs w:val="24"/>
          <w:lang w:val="en-GB"/>
        </w:rPr>
        <w:t>ar</w:t>
      </w:r>
      <w:r w:rsidR="00D23835">
        <w:rPr>
          <w:rFonts w:eastAsia="Batang"/>
          <w:b/>
          <w:szCs w:val="24"/>
          <w:lang w:val="en-GB"/>
        </w:rPr>
        <w:t>e</w:t>
      </w:r>
      <w:r w:rsidR="00CF28F2">
        <w:rPr>
          <w:rFonts w:eastAsia="Batang"/>
          <w:b/>
          <w:szCs w:val="24"/>
          <w:lang w:val="en-GB"/>
        </w:rPr>
        <w:t xml:space="preserve"> implicitly </w:t>
      </w:r>
      <w:r w:rsidR="00D23835">
        <w:rPr>
          <w:rFonts w:eastAsia="Batang"/>
          <w:b/>
          <w:szCs w:val="24"/>
          <w:lang w:val="en-GB"/>
        </w:rPr>
        <w:t>determined</w:t>
      </w:r>
      <w:r w:rsidR="00CF28F2">
        <w:rPr>
          <w:rFonts w:eastAsia="Batang"/>
          <w:b/>
          <w:szCs w:val="24"/>
          <w:lang w:val="en-GB"/>
        </w:rPr>
        <w:t xml:space="preserve"> based on the</w:t>
      </w:r>
      <w:r w:rsidR="00FB62C5">
        <w:rPr>
          <w:rFonts w:eastAsia="Batang"/>
          <w:b/>
          <w:szCs w:val="24"/>
          <w:lang w:val="en-GB"/>
        </w:rPr>
        <w:t xml:space="preserve"> </w:t>
      </w:r>
      <w:r w:rsidR="00E91CBF">
        <w:rPr>
          <w:rFonts w:eastAsia="Batang"/>
          <w:b/>
          <w:szCs w:val="24"/>
          <w:lang w:val="en-GB"/>
        </w:rPr>
        <w:t>bandwidth of the</w:t>
      </w:r>
      <w:r w:rsidR="00FB62C5">
        <w:rPr>
          <w:rFonts w:eastAsia="Batang"/>
          <w:b/>
          <w:szCs w:val="24"/>
          <w:lang w:val="en-GB"/>
        </w:rPr>
        <w:t xml:space="preserve"> </w:t>
      </w:r>
      <w:r w:rsidR="00D23835">
        <w:rPr>
          <w:rFonts w:eastAsia="Batang"/>
          <w:b/>
          <w:szCs w:val="24"/>
          <w:lang w:val="en-GB"/>
        </w:rPr>
        <w:t xml:space="preserve">component </w:t>
      </w:r>
      <w:r w:rsidR="00FB62C5">
        <w:rPr>
          <w:rFonts w:eastAsia="Batang"/>
          <w:b/>
          <w:szCs w:val="24"/>
          <w:lang w:val="en-GB"/>
        </w:rPr>
        <w:t>carrier bandwidth and</w:t>
      </w:r>
      <w:r w:rsidR="00F35EA3">
        <w:rPr>
          <w:rFonts w:eastAsia="Batang"/>
          <w:b/>
          <w:szCs w:val="24"/>
          <w:lang w:val="en-GB"/>
        </w:rPr>
        <w:t xml:space="preserve"> excluding the</w:t>
      </w:r>
      <w:r w:rsidR="00CF28F2">
        <w:rPr>
          <w:rFonts w:eastAsia="Batang"/>
          <w:b/>
          <w:szCs w:val="24"/>
          <w:lang w:val="en-GB"/>
        </w:rPr>
        <w:t xml:space="preserve"> frequency location of the UL subband and the guardband</w:t>
      </w:r>
    </w:p>
    <w:p w14:paraId="3484BDE4" w14:textId="0FEA6529" w:rsidR="001F14EC" w:rsidRDefault="000800AB" w:rsidP="00806A9D">
      <w:pPr>
        <w:jc w:val="both"/>
      </w:pPr>
      <w:r>
        <w:t>F</w:t>
      </w:r>
      <w:r w:rsidR="00703CEC" w:rsidRPr="00BB35F8">
        <w:t>or semi-static configuration of subband time locations for SBFD operation, it is agreed that explicit configuration of SBFD subband time locations within a period is the baseline</w:t>
      </w:r>
      <w:r>
        <w:t xml:space="preserve">. </w:t>
      </w:r>
      <w:r w:rsidR="00286DA9">
        <w:t xml:space="preserve">As SBFD operation </w:t>
      </w:r>
      <w:r w:rsidR="00EB7E89">
        <w:t>with UL-subbband i</w:t>
      </w:r>
      <w:r w:rsidR="0002095B">
        <w:t xml:space="preserve">s carrier over </w:t>
      </w:r>
      <w:r w:rsidR="00286DA9">
        <w:t xml:space="preserve">at </w:t>
      </w:r>
      <w:r w:rsidR="00EB7E89">
        <w:t>downlink or flexible, i</w:t>
      </w:r>
      <w:r w:rsidR="00FA3982">
        <w:t xml:space="preserve">t makes sense that the periodicity of the SBFD symbols </w:t>
      </w:r>
      <w:r w:rsidR="000070BE">
        <w:t xml:space="preserve">is configured with respect to </w:t>
      </w:r>
      <w:r w:rsidR="00FA3982">
        <w:t xml:space="preserve">the periodicity of the TDD pattern(s). </w:t>
      </w:r>
    </w:p>
    <w:p w14:paraId="63D12DF0" w14:textId="67FAEF62" w:rsidR="00924247" w:rsidRDefault="008E03B3" w:rsidP="00B21AE9">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8</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The period for </w:t>
      </w:r>
      <w:r w:rsidR="0057657E">
        <w:rPr>
          <w:b/>
          <w:iCs/>
          <w:szCs w:val="16"/>
          <w:lang w:val="en-GB" w:eastAsia="ko-KR"/>
        </w:rPr>
        <w:t xml:space="preserve">SBFD operation is based on the periodicity of the TDD-DL-UL pattern(s). </w:t>
      </w:r>
    </w:p>
    <w:p w14:paraId="78EEF195" w14:textId="188C4D67" w:rsidR="00E9668E" w:rsidRDefault="00E9668E" w:rsidP="00806A9D">
      <w:pPr>
        <w:jc w:val="both"/>
      </w:pPr>
      <w:r>
        <w:t>Within th</w:t>
      </w:r>
      <w:r w:rsidR="00C208D0">
        <w:t xml:space="preserve">at period, the time locations of the SBFD symbols could be configured </w:t>
      </w:r>
      <w:r w:rsidR="00F372A8">
        <w:t xml:space="preserve">within a window </w:t>
      </w:r>
      <w:r w:rsidR="00582B2A">
        <w:t>of</w:t>
      </w:r>
      <w:r w:rsidR="00F372A8">
        <w:t xml:space="preserve"> consecutive </w:t>
      </w:r>
      <w:r w:rsidR="00582B2A">
        <w:t xml:space="preserve">SBFD </w:t>
      </w:r>
      <w:r w:rsidR="00F372A8">
        <w:t>symbols to reduc</w:t>
      </w:r>
      <w:r w:rsidR="00210181">
        <w:t xml:space="preserve">e the switching </w:t>
      </w:r>
      <w:r w:rsidR="00823F95">
        <w:t xml:space="preserve">between SBFD and non-SBFD symbols. Otherwise, frequent switching may require frequent gNB and UE filtering adaptation. </w:t>
      </w:r>
    </w:p>
    <w:p w14:paraId="612849A3" w14:textId="77777777" w:rsidR="002208FD" w:rsidRDefault="00E9668E" w:rsidP="00806A9D">
      <w:pPr>
        <w:keepNext/>
        <w:jc w:val="center"/>
      </w:pPr>
      <w:r>
        <w:object w:dxaOrig="3375" w:dyaOrig="2430" w14:anchorId="5B7BA02F">
          <v:shape id="_x0000_i1028" type="#_x0000_t75" style="width:168.8pt;height:121.55pt" o:ole="">
            <v:imagedata r:id="rId22" o:title=""/>
          </v:shape>
          <o:OLEObject Type="Embed" ProgID="Visio.Drawing.15" ShapeID="_x0000_i1028" DrawAspect="Content" ObjectID="_1738161113" r:id="rId23"/>
        </w:object>
      </w:r>
    </w:p>
    <w:p w14:paraId="64779991" w14:textId="5F273F2A" w:rsidR="00752DCA" w:rsidRDefault="002208FD" w:rsidP="002208FD">
      <w:pPr>
        <w:pStyle w:val="Caption"/>
        <w:jc w:val="center"/>
      </w:pPr>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8</w:t>
      </w:r>
      <w:r>
        <w:rPr>
          <w:noProof/>
        </w:rPr>
        <w:fldChar w:fldCharType="end"/>
      </w:r>
      <w:r>
        <w:t>: Time locations of SBFD operation</w:t>
      </w:r>
    </w:p>
    <w:p w14:paraId="2D11A032" w14:textId="5F61CAE0" w:rsidR="00653636" w:rsidRDefault="00E23D0F" w:rsidP="00E23D0F">
      <w:pPr>
        <w:jc w:val="both"/>
        <w:rPr>
          <w:lang w:val="en-GB"/>
        </w:rPr>
      </w:pPr>
      <w:r>
        <w:rPr>
          <w:lang w:val="en-GB"/>
        </w:rPr>
        <w:t>Based on the discussion above, SBFD operation requires new semi-static signalling for indicating the time and frequency locations of the subbands</w:t>
      </w:r>
      <w:r w:rsidRPr="006B0B6E">
        <w:rPr>
          <w:lang w:val="en-GB"/>
        </w:rPr>
        <w:t xml:space="preserve">. </w:t>
      </w:r>
      <w:r w:rsidRPr="007953A5">
        <w:rPr>
          <w:lang w:val="en-GB"/>
        </w:rPr>
        <w:t xml:space="preserve">The new RRC signalling </w:t>
      </w:r>
      <w:r w:rsidR="00653636">
        <w:rPr>
          <w:lang w:val="en-GB"/>
        </w:rPr>
        <w:t xml:space="preserve">should be </w:t>
      </w:r>
      <w:r w:rsidR="00653636" w:rsidRPr="006B0B6E">
        <w:rPr>
          <w:lang w:val="en-GB"/>
        </w:rPr>
        <w:t xml:space="preserve">cell-common </w:t>
      </w:r>
      <w:r w:rsidR="00653636">
        <w:rPr>
          <w:lang w:val="en-GB"/>
        </w:rPr>
        <w:t xml:space="preserve">configuration as the SBFD operation is at the gNB side. </w:t>
      </w:r>
    </w:p>
    <w:p w14:paraId="2C298648" w14:textId="7846BF38" w:rsidR="00260512" w:rsidRDefault="00260512" w:rsidP="00260512">
      <w:pPr>
        <w:spacing w:after="0"/>
        <w:rPr>
          <w:rFonts w:eastAsia="Batang"/>
          <w:b/>
          <w:szCs w:val="24"/>
          <w:lang w:val="en-GB"/>
        </w:rPr>
      </w:pPr>
      <w:r w:rsidRPr="00E21B12">
        <w:rPr>
          <w:rFonts w:eastAsia="Batang"/>
          <w:b/>
          <w:szCs w:val="24"/>
          <w:u w:val="single"/>
          <w:lang w:val="en-GB"/>
        </w:rPr>
        <w:t xml:space="preserve">Proposal </w:t>
      </w:r>
      <w:r w:rsidRPr="00524B03">
        <w:rPr>
          <w:rFonts w:eastAsia="Batang"/>
          <w:b/>
          <w:szCs w:val="24"/>
          <w:u w:val="single"/>
          <w:lang w:val="en-GB"/>
        </w:rPr>
        <w:fldChar w:fldCharType="begin"/>
      </w:r>
      <w:r w:rsidRPr="00E21B12">
        <w:rPr>
          <w:rFonts w:eastAsia="Batang"/>
          <w:b/>
          <w:szCs w:val="24"/>
          <w:u w:val="single"/>
          <w:lang w:val="en-GB"/>
        </w:rPr>
        <w:instrText xml:space="preserve"> seq prop </w:instrText>
      </w:r>
      <w:r w:rsidRPr="00524B03">
        <w:rPr>
          <w:rFonts w:eastAsia="Batang"/>
          <w:b/>
          <w:szCs w:val="24"/>
          <w:u w:val="single"/>
          <w:lang w:val="en-GB"/>
        </w:rPr>
        <w:fldChar w:fldCharType="separate"/>
      </w:r>
      <w:r w:rsidR="009D6A77">
        <w:rPr>
          <w:rFonts w:eastAsia="Batang"/>
          <w:b/>
          <w:noProof/>
          <w:szCs w:val="24"/>
          <w:u w:val="single"/>
          <w:lang w:val="en-GB"/>
        </w:rPr>
        <w:t>9</w:t>
      </w:r>
      <w:r w:rsidRPr="00524B03">
        <w:rPr>
          <w:rFonts w:eastAsia="Batang"/>
          <w:b/>
          <w:szCs w:val="24"/>
          <w:u w:val="single"/>
          <w:lang w:val="en-GB"/>
        </w:rPr>
        <w:fldChar w:fldCharType="end"/>
      </w:r>
      <w:r w:rsidRPr="00E21B12">
        <w:rPr>
          <w:b/>
          <w:iCs/>
          <w:szCs w:val="16"/>
          <w:lang w:val="en-GB" w:eastAsia="ko-KR"/>
        </w:rPr>
        <w:t>:</w:t>
      </w:r>
      <w:r w:rsidRPr="00E21B12">
        <w:rPr>
          <w:rFonts w:eastAsia="Batang"/>
          <w:b/>
          <w:szCs w:val="24"/>
          <w:lang w:val="en-GB"/>
        </w:rPr>
        <w:t xml:space="preserve"> </w:t>
      </w:r>
      <w:r>
        <w:rPr>
          <w:rFonts w:eastAsia="Batang"/>
          <w:b/>
          <w:szCs w:val="24"/>
          <w:lang w:val="en-GB"/>
        </w:rPr>
        <w:t>Support cell-common s</w:t>
      </w:r>
      <w:r w:rsidRPr="006B0B6E">
        <w:rPr>
          <w:b/>
          <w:lang w:val="en-GB"/>
        </w:rPr>
        <w:t>emi-static configuration of the time and frequency location of UL/DL</w:t>
      </w:r>
      <w:r w:rsidR="00FD0A07">
        <w:rPr>
          <w:b/>
          <w:lang w:val="en-GB"/>
        </w:rPr>
        <w:t xml:space="preserve"> </w:t>
      </w:r>
      <w:r w:rsidR="00FD0A07" w:rsidRPr="006B0B6E">
        <w:rPr>
          <w:b/>
          <w:lang w:val="en-GB"/>
        </w:rPr>
        <w:t>subbands</w:t>
      </w:r>
      <w:r w:rsidR="00FD0A07">
        <w:rPr>
          <w:b/>
          <w:lang w:val="en-GB"/>
        </w:rPr>
        <w:t xml:space="preserve"> and guardband</w:t>
      </w:r>
      <w:r w:rsidRPr="006B0B6E">
        <w:rPr>
          <w:b/>
          <w:lang w:val="en-GB"/>
        </w:rPr>
        <w:t xml:space="preserve"> </w:t>
      </w:r>
      <w:r w:rsidR="0007011C">
        <w:rPr>
          <w:b/>
          <w:lang w:val="en-GB"/>
        </w:rPr>
        <w:t xml:space="preserve">for SBFD operation. </w:t>
      </w:r>
    </w:p>
    <w:p w14:paraId="2455CAE9" w14:textId="77777777" w:rsidR="002208FD" w:rsidRPr="00806A9D" w:rsidRDefault="002208FD" w:rsidP="002208FD"/>
    <w:p w14:paraId="42F5B063" w14:textId="109CDDE8" w:rsidR="00983AC2" w:rsidRDefault="00983AC2" w:rsidP="009D6A77">
      <w:pPr>
        <w:pStyle w:val="Heading2"/>
      </w:pPr>
      <w:r>
        <w:lastRenderedPageBreak/>
        <w:t>SBFD schemes</w:t>
      </w:r>
      <w:r w:rsidR="006209FF">
        <w:t xml:space="preserve"> across BWP(s)</w:t>
      </w:r>
    </w:p>
    <w:p w14:paraId="4A36A8F5" w14:textId="7F88317E" w:rsidR="00D27F39" w:rsidRDefault="00554072" w:rsidP="007B0990">
      <w:pPr>
        <w:jc w:val="both"/>
        <w:rPr>
          <w:lang w:val="en-GB"/>
        </w:rPr>
      </w:pPr>
      <w:r>
        <w:rPr>
          <w:lang w:val="en-GB"/>
        </w:rPr>
        <w:t xml:space="preserve">For the SBFD scheme within a single TDD </w:t>
      </w:r>
      <w:r w:rsidR="00A02FF4">
        <w:rPr>
          <w:lang w:val="en-GB"/>
        </w:rPr>
        <w:t>carrier, two</w:t>
      </w:r>
      <w:r>
        <w:rPr>
          <w:lang w:val="en-GB"/>
        </w:rPr>
        <w:t xml:space="preserve"> different schemes were discussed in the last RAN1 meeting for the UL/DL subbands configurations. In the RAN1 meeting</w:t>
      </w:r>
      <w:r w:rsidR="000400C1">
        <w:rPr>
          <w:lang w:val="en-GB"/>
        </w:rPr>
        <w:t xml:space="preserve"> #110</w:t>
      </w:r>
      <w:r>
        <w:rPr>
          <w:lang w:val="en-GB"/>
        </w:rPr>
        <w:t>, the following working assumption was made</w:t>
      </w:r>
      <w:r w:rsidR="00067179">
        <w:rPr>
          <w:lang w:val="en-GB"/>
        </w:rPr>
        <w:t xml:space="preserve"> to study both schemes.</w:t>
      </w:r>
    </w:p>
    <w:tbl>
      <w:tblPr>
        <w:tblStyle w:val="TableGrid"/>
        <w:tblW w:w="0" w:type="auto"/>
        <w:tblLook w:val="04A0" w:firstRow="1" w:lastRow="0" w:firstColumn="1" w:lastColumn="0" w:noHBand="0" w:noVBand="1"/>
      </w:tblPr>
      <w:tblGrid>
        <w:gridCol w:w="9962"/>
      </w:tblGrid>
      <w:tr w:rsidR="00C772BD" w14:paraId="47DB655D" w14:textId="77777777" w:rsidTr="00C772BD">
        <w:tc>
          <w:tcPr>
            <w:tcW w:w="9962" w:type="dxa"/>
          </w:tcPr>
          <w:p w14:paraId="70958E31" w14:textId="77777777" w:rsidR="00C772BD" w:rsidRPr="008D068E" w:rsidRDefault="00C772BD" w:rsidP="007B0990">
            <w:pPr>
              <w:overflowPunct/>
              <w:autoSpaceDE/>
              <w:autoSpaceDN/>
              <w:adjustRightInd/>
              <w:spacing w:before="0" w:after="0"/>
              <w:textAlignment w:val="auto"/>
              <w:rPr>
                <w:rFonts w:ascii="Times" w:eastAsia="Malgun Gothic" w:hAnsi="Times"/>
                <w:b/>
                <w:szCs w:val="24"/>
                <w:highlight w:val="darkYellow"/>
                <w:lang w:eastAsia="zh-CN"/>
              </w:rPr>
            </w:pPr>
            <w:r w:rsidRPr="008D068E">
              <w:rPr>
                <w:rFonts w:ascii="Times" w:eastAsia="Malgun Gothic" w:hAnsi="Times"/>
                <w:b/>
                <w:szCs w:val="24"/>
                <w:highlight w:val="darkYellow"/>
                <w:lang w:eastAsia="zh-CN"/>
              </w:rPr>
              <w:t>Working Assumption</w:t>
            </w:r>
          </w:p>
          <w:p w14:paraId="347CE4A3" w14:textId="77777777" w:rsidR="00C772BD" w:rsidRPr="008D068E" w:rsidRDefault="00C772BD" w:rsidP="007B0990">
            <w:pPr>
              <w:overflowPunct/>
              <w:autoSpaceDE/>
              <w:autoSpaceDN/>
              <w:adjustRightInd/>
              <w:spacing w:before="0" w:after="0"/>
              <w:textAlignment w:val="auto"/>
              <w:rPr>
                <w:rFonts w:ascii="Times" w:eastAsia="Batang" w:hAnsi="Times"/>
                <w:szCs w:val="24"/>
              </w:rPr>
            </w:pPr>
            <w:r w:rsidRPr="008D068E">
              <w:rPr>
                <w:rFonts w:ascii="Times" w:eastAsia="Batang" w:hAnsi="Times"/>
                <w:szCs w:val="24"/>
              </w:rPr>
              <w:t>For SBFD operation within a TDD carrier, study SBFD</w:t>
            </w:r>
            <w:r w:rsidRPr="008D068E">
              <w:rPr>
                <w:rFonts w:ascii="Times" w:eastAsia="Malgun Gothic" w:hAnsi="Times" w:hint="eastAsia"/>
                <w:szCs w:val="24"/>
                <w:lang w:eastAsia="zh-CN"/>
              </w:rPr>
              <w:t xml:space="preserve"> scheme</w:t>
            </w:r>
            <w:r w:rsidRPr="008D068E">
              <w:rPr>
                <w:rFonts w:ascii="Times" w:eastAsia="Batang" w:hAnsi="Times"/>
                <w:szCs w:val="24"/>
              </w:rPr>
              <w:t xml:space="preserve"> </w:t>
            </w:r>
            <w:r w:rsidRPr="008D068E">
              <w:rPr>
                <w:rFonts w:ascii="Times" w:eastAsia="Malgun Gothic" w:hAnsi="Times" w:hint="eastAsia"/>
                <w:szCs w:val="24"/>
                <w:lang w:eastAsia="zh-CN"/>
              </w:rPr>
              <w:t>within</w:t>
            </w:r>
            <w:r w:rsidRPr="008D068E">
              <w:rPr>
                <w:rFonts w:ascii="Times" w:eastAsia="Batang" w:hAnsi="Times"/>
                <w:szCs w:val="24"/>
              </w:rPr>
              <w:t xml:space="preserve"> a single configured DL and UL BWP pair with aligned center frequencies as baseline. </w:t>
            </w:r>
          </w:p>
          <w:p w14:paraId="365C1E5A" w14:textId="77777777" w:rsidR="00C772BD" w:rsidRPr="008D068E" w:rsidRDefault="00C772BD" w:rsidP="007B0990">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w:t>
            </w:r>
            <w:r w:rsidRPr="008D068E">
              <w:rPr>
                <w:rFonts w:ascii="Times" w:eastAsia="Batang" w:hAnsi="Times"/>
                <w:szCs w:val="24"/>
                <w:lang w:eastAsia="x-none"/>
              </w:rPr>
              <w:t xml:space="preserve"> SBFD</w:t>
            </w:r>
            <w:r w:rsidRPr="008D068E">
              <w:rPr>
                <w:rFonts w:ascii="Times" w:eastAsia="Malgun Gothic" w:hAnsi="Times" w:hint="eastAsia"/>
                <w:szCs w:val="24"/>
                <w:lang w:eastAsia="x-none"/>
              </w:rPr>
              <w:t xml:space="preserve"> scheme</w:t>
            </w:r>
            <w:r w:rsidRPr="008D068E">
              <w:rPr>
                <w:rFonts w:ascii="Times" w:eastAsia="Batang" w:hAnsi="Times"/>
                <w:szCs w:val="24"/>
                <w:lang w:eastAsia="x-none"/>
              </w:rPr>
              <w:t xml:space="preserve"> with</w:t>
            </w:r>
            <w:r w:rsidRPr="008D068E">
              <w:rPr>
                <w:rFonts w:ascii="Times" w:eastAsia="Malgun Gothic" w:hAnsi="Times" w:hint="eastAsia"/>
                <w:szCs w:val="24"/>
                <w:lang w:eastAsia="x-none"/>
              </w:rPr>
              <w:t>in</w:t>
            </w:r>
            <w:r w:rsidRPr="008D068E">
              <w:rPr>
                <w:rFonts w:ascii="Times" w:eastAsia="Batang" w:hAnsi="Times"/>
                <w:szCs w:val="24"/>
                <w:lang w:eastAsia="x-none"/>
              </w:rPr>
              <w:t xml:space="preserve"> a single configured DL and UL BWP pair with </w:t>
            </w:r>
            <w:r w:rsidRPr="008D068E">
              <w:rPr>
                <w:rFonts w:ascii="Times" w:eastAsia="Malgun Gothic" w:hAnsi="Times" w:hint="eastAsia"/>
                <w:szCs w:val="24"/>
                <w:lang w:eastAsia="x-none"/>
              </w:rPr>
              <w:t>un</w:t>
            </w:r>
            <w:r w:rsidRPr="008D068E">
              <w:rPr>
                <w:rFonts w:ascii="Times" w:eastAsia="Batang" w:hAnsi="Times"/>
                <w:szCs w:val="24"/>
                <w:lang w:eastAsia="x-none"/>
              </w:rPr>
              <w:t>aligned center frequencies</w:t>
            </w:r>
          </w:p>
          <w:p w14:paraId="61C3C135" w14:textId="77777777" w:rsidR="00C772BD" w:rsidRPr="00DE3F99" w:rsidRDefault="00C772BD" w:rsidP="00C772BD">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Batang" w:hAnsi="Times" w:cs="Times"/>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 SBFD</w:t>
            </w:r>
            <w:r w:rsidRPr="008D068E">
              <w:rPr>
                <w:rFonts w:ascii="Times" w:eastAsia="Malgun Gothic" w:hAnsi="Times" w:cs="Times" w:hint="eastAsia"/>
                <w:lang w:eastAsia="x-none"/>
              </w:rPr>
              <w:t xml:space="preserve"> scheme</w:t>
            </w:r>
            <w:r w:rsidRPr="008D068E">
              <w:rPr>
                <w:rFonts w:ascii="Times" w:eastAsia="Batang" w:hAnsi="Times" w:cs="Times"/>
                <w:lang w:eastAsia="x-none"/>
              </w:rPr>
              <w:t xml:space="preserve"> </w:t>
            </w:r>
            <w:r w:rsidRPr="008D068E">
              <w:rPr>
                <w:rFonts w:ascii="Times" w:eastAsia="Malgun Gothic" w:hAnsi="Times" w:cs="Times" w:hint="eastAsia"/>
                <w:lang w:eastAsia="x-none"/>
              </w:rPr>
              <w:t>with</w:t>
            </w:r>
            <w:r w:rsidRPr="008D068E">
              <w:rPr>
                <w:rFonts w:ascii="Times" w:eastAsia="Batang" w:hAnsi="Times" w:cs="Times"/>
                <w:lang w:eastAsia="x-none"/>
              </w:rPr>
              <w:t xml:space="preserve"> more than one configured DL and UL BWP pair with aligned/unaligned center frequencies</w:t>
            </w:r>
            <w:r w:rsidRPr="008D068E">
              <w:rPr>
                <w:rFonts w:ascii="Times" w:eastAsia="Malgun Gothic" w:hAnsi="Times" w:cs="Times" w:hint="eastAsia"/>
                <w:lang w:eastAsia="x-none"/>
              </w:rPr>
              <w:t xml:space="preserve"> for a DL and UL BWP pair</w:t>
            </w:r>
          </w:p>
          <w:p w14:paraId="4E6FCB9D" w14:textId="4E139EE6" w:rsidR="00C772BD" w:rsidRPr="007B0990" w:rsidRDefault="00C772BD" w:rsidP="007B0990">
            <w:pPr>
              <w:suppressAutoHyphens/>
              <w:overflowPunct/>
              <w:autoSpaceDE/>
              <w:autoSpaceDN/>
              <w:adjustRightInd/>
              <w:spacing w:before="0" w:after="0"/>
              <w:ind w:left="720"/>
              <w:textAlignment w:val="auto"/>
              <w:rPr>
                <w:rFonts w:ascii="Times" w:eastAsia="Malgun Gothic" w:hAnsi="Times"/>
                <w:szCs w:val="24"/>
                <w:lang w:eastAsia="x-none"/>
              </w:rPr>
            </w:pPr>
          </w:p>
        </w:tc>
      </w:tr>
    </w:tbl>
    <w:p w14:paraId="1AEAFEA3" w14:textId="6FEF0BA1" w:rsidR="00756110" w:rsidRPr="00806A9D" w:rsidRDefault="00756110" w:rsidP="00756110">
      <w:pPr>
        <w:pStyle w:val="Caption"/>
        <w:keepNext/>
        <w:rPr>
          <w:b w:val="0"/>
          <w:bCs w:val="0"/>
          <w:noProof/>
        </w:rPr>
      </w:pPr>
      <w:r w:rsidRPr="00806A9D">
        <w:rPr>
          <w:b w:val="0"/>
          <w:bCs w:val="0"/>
          <w:noProof/>
          <w:lang w:val="en-GB"/>
        </w:rPr>
        <w:t xml:space="preserve">And in the last RAN1 meeting #110bis-e, it was agreed that </w:t>
      </w:r>
      <w:r w:rsidR="00DD5A70" w:rsidRPr="00806A9D">
        <w:rPr>
          <w:b w:val="0"/>
          <w:bCs w:val="0"/>
          <w:noProof/>
          <w:lang w:val="en-GB"/>
        </w:rPr>
        <w:t xml:space="preserve">SBFD operation within a single configured UL/DL BWP pair with aligned center frequency is the baseline. </w:t>
      </w:r>
    </w:p>
    <w:tbl>
      <w:tblPr>
        <w:tblStyle w:val="TableGrid"/>
        <w:tblW w:w="0" w:type="auto"/>
        <w:tblLook w:val="04A0" w:firstRow="1" w:lastRow="0" w:firstColumn="1" w:lastColumn="0" w:noHBand="0" w:noVBand="1"/>
      </w:tblPr>
      <w:tblGrid>
        <w:gridCol w:w="9962"/>
      </w:tblGrid>
      <w:tr w:rsidR="00DD5A70" w14:paraId="53C54B73" w14:textId="77777777" w:rsidTr="00DD5A70">
        <w:tc>
          <w:tcPr>
            <w:tcW w:w="9962" w:type="dxa"/>
          </w:tcPr>
          <w:p w14:paraId="14F89DDE" w14:textId="77777777" w:rsidR="008224C0" w:rsidRPr="008224C0" w:rsidRDefault="008224C0" w:rsidP="00806A9D">
            <w:pPr>
              <w:spacing w:after="0"/>
            </w:pPr>
            <w:r w:rsidRPr="00806A9D">
              <w:rPr>
                <w:b/>
                <w:bCs/>
                <w:highlight w:val="green"/>
                <w:lang w:val="en-GB"/>
              </w:rPr>
              <w:t>Agreement</w:t>
            </w:r>
          </w:p>
          <w:p w14:paraId="2C81625A" w14:textId="77777777" w:rsidR="00DD5A70" w:rsidRDefault="008224C0" w:rsidP="008224C0">
            <w:pPr>
              <w:spacing w:after="0"/>
              <w:rPr>
                <w:lang w:val="en-GB"/>
              </w:rPr>
            </w:pPr>
            <w:r w:rsidRPr="008224C0">
              <w:rPr>
                <w:lang w:val="en-GB"/>
              </w:rPr>
              <w:t>For SBFD operation within a TDD carrier, it is agreed that SBFD scheme within a single configured DL and UL BWP pair with aligned center frequencies is the baseline.</w:t>
            </w:r>
          </w:p>
          <w:p w14:paraId="629A47E7" w14:textId="455016A4" w:rsidR="008224C0" w:rsidRDefault="008224C0" w:rsidP="00806A9D">
            <w:pPr>
              <w:spacing w:after="0"/>
            </w:pPr>
          </w:p>
        </w:tc>
      </w:tr>
    </w:tbl>
    <w:p w14:paraId="19D7A14D" w14:textId="77777777" w:rsidR="00DD5A70" w:rsidRDefault="00DD5A70" w:rsidP="00DD5A70"/>
    <w:p w14:paraId="58C8999C" w14:textId="711DAFB7" w:rsidR="00384922" w:rsidRDefault="00384922" w:rsidP="007B0990">
      <w:pPr>
        <w:pStyle w:val="Caption"/>
        <w:keepNext/>
        <w:jc w:val="center"/>
      </w:pPr>
      <w:r w:rsidRPr="00384922">
        <w:rPr>
          <w:noProof/>
        </w:rPr>
        <w:drawing>
          <wp:inline distT="0" distB="0" distL="0" distR="0" wp14:anchorId="1B56722F" wp14:editId="106D61BB">
            <wp:extent cx="4810944" cy="1589658"/>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27444" cy="1595110"/>
                    </a:xfrm>
                    <a:prstGeom prst="rect">
                      <a:avLst/>
                    </a:prstGeom>
                  </pic:spPr>
                </pic:pic>
              </a:graphicData>
            </a:graphic>
          </wp:inline>
        </w:drawing>
      </w:r>
    </w:p>
    <w:p w14:paraId="522F7A4F" w14:textId="41DC9FAC" w:rsidR="00D27F39" w:rsidRDefault="00384922" w:rsidP="00384922">
      <w:pPr>
        <w:pStyle w:val="Caption"/>
        <w:jc w:val="center"/>
      </w:pPr>
      <w:bookmarkStart w:id="17" w:name="_Ref127518716"/>
      <w:bookmarkStart w:id="18" w:name="_Ref115428843"/>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9</w:t>
      </w:r>
      <w:r>
        <w:rPr>
          <w:noProof/>
        </w:rPr>
        <w:fldChar w:fldCharType="end"/>
      </w:r>
      <w:bookmarkEnd w:id="17"/>
      <w:bookmarkEnd w:id="18"/>
      <w:r>
        <w:t>: SBFD schemes and BWP configuration</w:t>
      </w:r>
    </w:p>
    <w:p w14:paraId="78F5CB95" w14:textId="09BCB03E" w:rsidR="00B43D80" w:rsidRPr="00806A9D" w:rsidRDefault="00EE5B7B" w:rsidP="00806A9D">
      <w:pPr>
        <w:jc w:val="both"/>
      </w:pPr>
      <w:r>
        <w:fldChar w:fldCharType="begin"/>
      </w:r>
      <w:r>
        <w:instrText xml:space="preserve"> REF _Ref127518716 \h </w:instrText>
      </w:r>
      <w:r>
        <w:fldChar w:fldCharType="separate"/>
      </w:r>
      <w:r w:rsidR="009D6A77">
        <w:t xml:space="preserve">Figure </w:t>
      </w:r>
      <w:r w:rsidR="009D6A77">
        <w:rPr>
          <w:noProof/>
        </w:rPr>
        <w:t>2</w:t>
      </w:r>
      <w:r w:rsidR="009D6A77">
        <w:noBreakHyphen/>
      </w:r>
      <w:r w:rsidR="009D6A77">
        <w:rPr>
          <w:noProof/>
        </w:rPr>
        <w:t>9</w:t>
      </w:r>
      <w:r>
        <w:fldChar w:fldCharType="end"/>
      </w:r>
      <w:r>
        <w:t xml:space="preserve"> </w:t>
      </w:r>
      <w:r w:rsidR="00B43D80">
        <w:t>show the two schemes for SBFD operation</w:t>
      </w:r>
      <w:r w:rsidR="00715615">
        <w:t xml:space="preserve">. The figure to the left </w:t>
      </w:r>
      <w:r w:rsidR="008B4E0D">
        <w:t>represents</w:t>
      </w:r>
      <w:r w:rsidR="00715615">
        <w:t xml:space="preserve"> the </w:t>
      </w:r>
      <w:r w:rsidR="008B4E0D">
        <w:t xml:space="preserve">agreed </w:t>
      </w:r>
      <w:r w:rsidR="00715615">
        <w:t xml:space="preserve">baseline operation, where UL/DL subbands are configured </w:t>
      </w:r>
      <w:r w:rsidR="00304CC3">
        <w:t xml:space="preserve">within the single configured or active UL/DL BWP pair. The figure to the right </w:t>
      </w:r>
      <w:r w:rsidR="00DE451F">
        <w:t>represents</w:t>
      </w:r>
      <w:r w:rsidR="00304CC3">
        <w:t xml:space="preserve"> an enhanced scheme w</w:t>
      </w:r>
      <w:r w:rsidR="008D09E8">
        <w:t>here UE support two or more UL/DL BWP pair</w:t>
      </w:r>
      <w:r w:rsidR="009728FF">
        <w:t xml:space="preserve">. In that scheme, </w:t>
      </w:r>
      <w:r w:rsidR="008D09E8">
        <w:t xml:space="preserve">one pair is used for </w:t>
      </w:r>
      <w:r w:rsidR="009728FF">
        <w:t>SBFD operation where each subband is configured as a BWP</w:t>
      </w:r>
      <w:r w:rsidR="008B4E0D">
        <w:t xml:space="preserve"> and other pair is used for non-SBFD operation. </w:t>
      </w:r>
    </w:p>
    <w:p w14:paraId="10E243C7" w14:textId="396A4EA2" w:rsidR="007744F8" w:rsidRDefault="007744F8" w:rsidP="009D6A77">
      <w:pPr>
        <w:pStyle w:val="Heading3"/>
      </w:pPr>
      <w:r>
        <w:t>SBFD scheme within single UL/DL BWP pair</w:t>
      </w:r>
    </w:p>
    <w:p w14:paraId="5174A895" w14:textId="4B5437AF" w:rsidR="00BC27A6" w:rsidRDefault="00297C4F" w:rsidP="00663F9B">
      <w:pPr>
        <w:jc w:val="both"/>
        <w:rPr>
          <w:iCs/>
          <w:szCs w:val="16"/>
          <w:lang w:val="en-GB" w:eastAsia="ko-KR"/>
        </w:rPr>
      </w:pPr>
      <w:r>
        <w:rPr>
          <w:lang w:val="en-GB"/>
        </w:rPr>
        <w:t xml:space="preserve">The </w:t>
      </w:r>
      <w:r w:rsidR="00EF77F4">
        <w:rPr>
          <w:lang w:val="en-GB"/>
        </w:rPr>
        <w:t xml:space="preserve">baseline </w:t>
      </w:r>
      <w:r w:rsidR="00067179">
        <w:rPr>
          <w:lang w:val="en-GB"/>
        </w:rPr>
        <w:t xml:space="preserve">SBFD scheme </w:t>
      </w:r>
      <w:r>
        <w:rPr>
          <w:lang w:val="en-GB"/>
        </w:rPr>
        <w:t xml:space="preserve">is based on </w:t>
      </w:r>
      <w:r w:rsidR="00CF06A0">
        <w:rPr>
          <w:lang w:val="en-GB"/>
        </w:rPr>
        <w:t>configuring the DL/UL subbands as contiguous RB</w:t>
      </w:r>
      <w:r w:rsidR="00751392">
        <w:rPr>
          <w:lang w:val="en-GB"/>
        </w:rPr>
        <w:t>s</w:t>
      </w:r>
      <w:r w:rsidR="00CF06A0">
        <w:rPr>
          <w:lang w:val="en-GB"/>
        </w:rPr>
        <w:t xml:space="preserve"> (e.g RB set) within the UE active </w:t>
      </w:r>
      <w:r w:rsidR="00037AC6">
        <w:rPr>
          <w:lang w:val="en-GB"/>
        </w:rPr>
        <w:t xml:space="preserve">DL/UL </w:t>
      </w:r>
      <w:r w:rsidR="00CF06A0">
        <w:rPr>
          <w:lang w:val="en-GB"/>
        </w:rPr>
        <w:t>BWP</w:t>
      </w:r>
      <w:r w:rsidR="00037AC6">
        <w:rPr>
          <w:lang w:val="en-GB"/>
        </w:rPr>
        <w:t xml:space="preserve"> pair</w:t>
      </w:r>
      <w:r w:rsidR="006B6A49">
        <w:rPr>
          <w:lang w:val="en-GB"/>
        </w:rPr>
        <w:t xml:space="preserve"> with aligned cetner frequency</w:t>
      </w:r>
      <w:r w:rsidR="00CF06A0">
        <w:rPr>
          <w:lang w:val="en-GB"/>
        </w:rPr>
        <w:t xml:space="preserve">. </w:t>
      </w:r>
      <w:r w:rsidR="002C0288">
        <w:rPr>
          <w:iCs/>
          <w:szCs w:val="16"/>
          <w:lang w:val="en-GB" w:eastAsia="ko-KR"/>
        </w:rPr>
        <w:t xml:space="preserve">For SBFD-aware UE, it was discussed whether </w:t>
      </w:r>
      <w:r w:rsidR="00D61702">
        <w:rPr>
          <w:iCs/>
          <w:szCs w:val="16"/>
          <w:lang w:val="en-GB" w:eastAsia="ko-KR"/>
        </w:rPr>
        <w:t xml:space="preserve">the </w:t>
      </w:r>
      <w:r w:rsidR="002C0288">
        <w:rPr>
          <w:iCs/>
          <w:szCs w:val="16"/>
          <w:lang w:val="en-GB" w:eastAsia="ko-KR"/>
        </w:rPr>
        <w:t xml:space="preserve">center frequency alignment restriction of the UL and DL BWP can be relaxed. </w:t>
      </w:r>
      <w:r w:rsidR="00021E3D">
        <w:rPr>
          <w:iCs/>
          <w:szCs w:val="16"/>
          <w:lang w:val="en-GB" w:eastAsia="ko-KR"/>
        </w:rPr>
        <w:t xml:space="preserve">In our views, there could be some scenarios where the </w:t>
      </w:r>
      <w:r w:rsidR="0001404D">
        <w:rPr>
          <w:iCs/>
          <w:szCs w:val="16"/>
          <w:lang w:val="en-GB" w:eastAsia="ko-KR"/>
        </w:rPr>
        <w:t xml:space="preserve">lifting this constraint is useful. </w:t>
      </w:r>
      <w:r w:rsidR="00BD69D6">
        <w:rPr>
          <w:iCs/>
          <w:szCs w:val="16"/>
          <w:lang w:val="en-GB" w:eastAsia="ko-KR"/>
        </w:rPr>
        <w:t xml:space="preserve">Consider the </w:t>
      </w:r>
      <w:r w:rsidR="0001404D">
        <w:rPr>
          <w:iCs/>
          <w:szCs w:val="16"/>
          <w:lang w:val="en-GB" w:eastAsia="ko-KR"/>
        </w:rPr>
        <w:t xml:space="preserve">example </w:t>
      </w:r>
      <w:r w:rsidR="00515DC9">
        <w:rPr>
          <w:iCs/>
          <w:szCs w:val="16"/>
          <w:lang w:val="en-GB" w:eastAsia="ko-KR"/>
        </w:rPr>
        <w:t xml:space="preserve">where </w:t>
      </w:r>
      <w:r w:rsidR="00BD69D6">
        <w:rPr>
          <w:iCs/>
          <w:szCs w:val="16"/>
          <w:lang w:val="en-GB" w:eastAsia="ko-KR"/>
        </w:rPr>
        <w:t xml:space="preserve">network configures the </w:t>
      </w:r>
      <w:r w:rsidR="00515DC9">
        <w:rPr>
          <w:iCs/>
          <w:szCs w:val="16"/>
          <w:lang w:val="en-GB" w:eastAsia="ko-KR"/>
        </w:rPr>
        <w:t xml:space="preserve">UE with narrowband </w:t>
      </w:r>
      <w:r w:rsidR="0001404D">
        <w:rPr>
          <w:iCs/>
          <w:szCs w:val="16"/>
          <w:lang w:val="en-GB" w:eastAsia="ko-KR"/>
        </w:rPr>
        <w:t xml:space="preserve">initial </w:t>
      </w:r>
      <w:r w:rsidR="00515DC9">
        <w:rPr>
          <w:iCs/>
          <w:szCs w:val="16"/>
          <w:lang w:val="en-GB" w:eastAsia="ko-KR"/>
        </w:rPr>
        <w:t xml:space="preserve">UL/DL BWP and </w:t>
      </w:r>
      <w:r w:rsidR="00BD69D6">
        <w:rPr>
          <w:iCs/>
          <w:szCs w:val="16"/>
          <w:lang w:val="en-GB" w:eastAsia="ko-KR"/>
        </w:rPr>
        <w:t xml:space="preserve">then </w:t>
      </w:r>
      <w:r w:rsidR="00515DC9">
        <w:rPr>
          <w:iCs/>
          <w:szCs w:val="16"/>
          <w:lang w:val="en-GB" w:eastAsia="ko-KR"/>
        </w:rPr>
        <w:t>wideband first active BWP</w:t>
      </w:r>
      <w:r w:rsidR="00BD69D6">
        <w:rPr>
          <w:iCs/>
          <w:szCs w:val="16"/>
          <w:lang w:val="en-GB" w:eastAsia="ko-KR"/>
        </w:rPr>
        <w:t xml:space="preserve"> after RRC connection. If SBFD is indicated to </w:t>
      </w:r>
      <w:r w:rsidR="00485E62">
        <w:rPr>
          <w:iCs/>
          <w:szCs w:val="16"/>
          <w:lang w:val="en-GB" w:eastAsia="ko-KR"/>
        </w:rPr>
        <w:t>only</w:t>
      </w:r>
      <w:r w:rsidR="00BD69D6">
        <w:rPr>
          <w:iCs/>
          <w:szCs w:val="16"/>
          <w:lang w:val="en-GB" w:eastAsia="ko-KR"/>
        </w:rPr>
        <w:t xml:space="preserve"> RRC connected UE</w:t>
      </w:r>
      <w:r w:rsidR="009F079C">
        <w:rPr>
          <w:iCs/>
          <w:szCs w:val="16"/>
          <w:lang w:val="en-GB" w:eastAsia="ko-KR"/>
        </w:rPr>
        <w:t xml:space="preserve">, then during initial access, all UEs will be configured with </w:t>
      </w:r>
      <w:r w:rsidR="00485E62">
        <w:rPr>
          <w:iCs/>
          <w:szCs w:val="16"/>
          <w:lang w:val="en-GB" w:eastAsia="ko-KR"/>
        </w:rPr>
        <w:t>center aligned narrowband UL/DL BWP</w:t>
      </w:r>
      <w:r w:rsidR="00D55A0B">
        <w:rPr>
          <w:iCs/>
          <w:szCs w:val="16"/>
          <w:lang w:val="en-GB" w:eastAsia="ko-KR"/>
        </w:rPr>
        <w:t xml:space="preserve"> as show</w:t>
      </w:r>
      <w:r w:rsidR="00D52762">
        <w:rPr>
          <w:iCs/>
          <w:szCs w:val="16"/>
          <w:lang w:val="en-GB" w:eastAsia="ko-KR"/>
        </w:rPr>
        <w:t xml:space="preserve">n on left </w:t>
      </w:r>
      <w:r w:rsidR="003E56FE">
        <w:rPr>
          <w:iCs/>
          <w:szCs w:val="16"/>
          <w:lang w:val="en-GB" w:eastAsia="ko-KR"/>
        </w:rPr>
        <w:t>figure</w:t>
      </w:r>
      <w:r w:rsidR="00D55A0B">
        <w:rPr>
          <w:iCs/>
          <w:szCs w:val="16"/>
          <w:lang w:val="en-GB" w:eastAsia="ko-KR"/>
        </w:rPr>
        <w:t xml:space="preserve"> in the example below. This will restrict leveraging the UL-SB resources </w:t>
      </w:r>
      <w:r w:rsidR="007D4DF2">
        <w:rPr>
          <w:iCs/>
          <w:szCs w:val="16"/>
          <w:lang w:val="en-GB" w:eastAsia="ko-KR"/>
        </w:rPr>
        <w:t xml:space="preserve">and hence don’t achieve UL coverage gain and latency reduction. </w:t>
      </w:r>
      <w:r w:rsidR="00584822">
        <w:rPr>
          <w:iCs/>
          <w:szCs w:val="16"/>
          <w:lang w:val="en-GB" w:eastAsia="ko-KR"/>
        </w:rPr>
        <w:t xml:space="preserve">On the other hand, if this restriction is lifted, two </w:t>
      </w:r>
      <w:r w:rsidR="00584822" w:rsidRPr="007B0990">
        <w:rPr>
          <w:b/>
          <w:bCs/>
          <w:iCs/>
          <w:szCs w:val="16"/>
          <w:u w:val="single"/>
          <w:lang w:val="en-GB" w:eastAsia="ko-KR"/>
        </w:rPr>
        <w:t>narrowband</w:t>
      </w:r>
      <w:r w:rsidR="00584822">
        <w:rPr>
          <w:iCs/>
          <w:szCs w:val="16"/>
          <w:lang w:val="en-GB" w:eastAsia="ko-KR"/>
        </w:rPr>
        <w:t xml:space="preserve"> UL/DL BWP could be configured for </w:t>
      </w:r>
      <w:r w:rsidR="00F36D2E">
        <w:rPr>
          <w:iCs/>
          <w:szCs w:val="16"/>
          <w:lang w:val="en-GB" w:eastAsia="ko-KR"/>
        </w:rPr>
        <w:t>the new UEs</w:t>
      </w:r>
      <w:r w:rsidR="00F76336">
        <w:rPr>
          <w:iCs/>
          <w:szCs w:val="16"/>
          <w:lang w:val="en-GB" w:eastAsia="ko-KR"/>
        </w:rPr>
        <w:t xml:space="preserve"> as shown in the right figure in the example below</w:t>
      </w:r>
      <w:r w:rsidR="00F36D2E">
        <w:rPr>
          <w:iCs/>
          <w:szCs w:val="16"/>
          <w:lang w:val="en-GB" w:eastAsia="ko-KR"/>
        </w:rPr>
        <w:t>.</w:t>
      </w:r>
      <w:r w:rsidR="00B5699F">
        <w:rPr>
          <w:iCs/>
          <w:szCs w:val="16"/>
          <w:lang w:val="en-GB" w:eastAsia="ko-KR"/>
        </w:rPr>
        <w:t xml:space="preserve"> This can be applicable for default BWP as well</w:t>
      </w:r>
      <w:r w:rsidR="00691626">
        <w:rPr>
          <w:iCs/>
          <w:szCs w:val="16"/>
          <w:lang w:val="en-GB" w:eastAsia="ko-KR"/>
        </w:rPr>
        <w:t xml:space="preserve"> where UE could be scheduled only in one of the two DL subbands.</w:t>
      </w:r>
      <w:r w:rsidR="00B5699F">
        <w:rPr>
          <w:iCs/>
          <w:szCs w:val="16"/>
          <w:lang w:val="en-GB" w:eastAsia="ko-KR"/>
        </w:rPr>
        <w:t xml:space="preserve"> </w:t>
      </w:r>
    </w:p>
    <w:p w14:paraId="6545E069" w14:textId="77777777" w:rsidR="00384922" w:rsidRDefault="00384922" w:rsidP="00663F9B">
      <w:pPr>
        <w:jc w:val="both"/>
        <w:rPr>
          <w:iCs/>
          <w:szCs w:val="16"/>
          <w:lang w:val="en-GB" w:eastAsia="ko-KR"/>
        </w:rPr>
      </w:pPr>
    </w:p>
    <w:p w14:paraId="6FB6EE06" w14:textId="77777777" w:rsidR="00043AEC" w:rsidRDefault="00651CDB" w:rsidP="007B0990">
      <w:pPr>
        <w:keepNext/>
        <w:jc w:val="both"/>
      </w:pPr>
      <w:r>
        <w:object w:dxaOrig="4771" w:dyaOrig="1486" w14:anchorId="1B467221">
          <v:shape id="_x0000_i1029" type="#_x0000_t75" style="width:238.45pt;height:74.35pt" o:ole="">
            <v:imagedata r:id="rId25" o:title=""/>
          </v:shape>
          <o:OLEObject Type="Embed" ProgID="Visio.Drawing.15" ShapeID="_x0000_i1029" DrawAspect="Content" ObjectID="_1738161114" r:id="rId26"/>
        </w:object>
      </w:r>
      <w:r w:rsidRPr="00651CDB">
        <w:t xml:space="preserve"> </w:t>
      </w:r>
      <w:r w:rsidR="00B5699F">
        <w:object w:dxaOrig="4741" w:dyaOrig="1486" w14:anchorId="517A18B3">
          <v:shape id="_x0000_i1030" type="#_x0000_t75" style="width:237.05pt;height:74.35pt" o:ole="">
            <v:imagedata r:id="rId27" o:title=""/>
          </v:shape>
          <o:OLEObject Type="Embed" ProgID="Visio.Drawing.15" ShapeID="_x0000_i1030" DrawAspect="Content" ObjectID="_1738161115" r:id="rId28"/>
        </w:object>
      </w:r>
    </w:p>
    <w:p w14:paraId="1FBC94EF" w14:textId="6BD7FA2E" w:rsidR="00BC27A6" w:rsidRDefault="00043AEC" w:rsidP="007B0990">
      <w:pPr>
        <w:pStyle w:val="Caption"/>
        <w:jc w:val="center"/>
        <w:rPr>
          <w:iCs/>
          <w:szCs w:val="16"/>
          <w:lang w:val="en-GB" w:eastAsia="ko-KR"/>
        </w:rPr>
      </w:pPr>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10</w:t>
      </w:r>
      <w:r>
        <w:rPr>
          <w:noProof/>
        </w:rPr>
        <w:fldChar w:fldCharType="end"/>
      </w:r>
      <w:r>
        <w:t>: Narrowband UL/DL BWP with aligned and non-aligned center frequency</w:t>
      </w:r>
    </w:p>
    <w:p w14:paraId="713F648E" w14:textId="7A6103AC" w:rsidR="00384922" w:rsidRDefault="00F36D2E">
      <w:pPr>
        <w:jc w:val="both"/>
        <w:rPr>
          <w:iCs/>
          <w:szCs w:val="16"/>
          <w:lang w:val="en-GB" w:eastAsia="ko-KR"/>
        </w:rPr>
      </w:pPr>
      <w:r>
        <w:rPr>
          <w:iCs/>
          <w:szCs w:val="16"/>
          <w:lang w:val="en-GB" w:eastAsia="ko-KR"/>
        </w:rPr>
        <w:t xml:space="preserve"> </w:t>
      </w:r>
    </w:p>
    <w:p w14:paraId="0B5E9278" w14:textId="0B2AA38D" w:rsidR="00F565AA" w:rsidRDefault="00F565AA" w:rsidP="007B0990">
      <w:pPr>
        <w:spacing w:after="0"/>
        <w:jc w:val="both"/>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17</w:t>
      </w:r>
      <w:r w:rsidRPr="0066249B">
        <w:rPr>
          <w:rFonts w:eastAsia="Batang"/>
          <w:b/>
          <w:szCs w:val="24"/>
          <w:u w:val="single"/>
          <w:lang w:val="en-GB"/>
        </w:rPr>
        <w:fldChar w:fldCharType="end"/>
      </w:r>
      <w:r w:rsidRPr="007C457F">
        <w:rPr>
          <w:b/>
          <w:iCs/>
          <w:szCs w:val="16"/>
          <w:lang w:val="en-GB" w:eastAsia="ko-KR"/>
        </w:rPr>
        <w:t>:</w:t>
      </w:r>
      <w:r w:rsidR="0068576B">
        <w:rPr>
          <w:b/>
          <w:iCs/>
          <w:szCs w:val="16"/>
          <w:lang w:val="en-GB" w:eastAsia="ko-KR"/>
        </w:rPr>
        <w:t xml:space="preserve"> </w:t>
      </w:r>
      <w:r w:rsidR="00495C70">
        <w:rPr>
          <w:b/>
          <w:iCs/>
          <w:szCs w:val="16"/>
          <w:lang w:val="en-GB" w:eastAsia="ko-KR"/>
        </w:rPr>
        <w:t xml:space="preserve">For </w:t>
      </w:r>
      <w:r w:rsidR="0068576B">
        <w:rPr>
          <w:b/>
          <w:iCs/>
          <w:szCs w:val="16"/>
          <w:lang w:val="en-GB" w:eastAsia="ko-KR"/>
        </w:rPr>
        <w:t>SBFD scheme within a single configured UL/DL BWP pair</w:t>
      </w:r>
      <w:r w:rsidR="00B97D33">
        <w:rPr>
          <w:b/>
          <w:iCs/>
          <w:szCs w:val="16"/>
          <w:lang w:val="en-GB" w:eastAsia="ko-KR"/>
        </w:rPr>
        <w:t>:</w:t>
      </w:r>
    </w:p>
    <w:p w14:paraId="2779F675" w14:textId="63C27680" w:rsidR="00C970E0" w:rsidRDefault="00C970E0" w:rsidP="001F015A">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Non-aligned UL/DL BWP could be beneficial for some scenarios</w:t>
      </w:r>
      <w:r w:rsidR="00FF7D89">
        <w:rPr>
          <w:rFonts w:ascii="Times New Roman" w:eastAsia="Batang" w:hAnsi="Times New Roman"/>
          <w:b/>
          <w:sz w:val="20"/>
          <w:lang w:val="en-GB"/>
        </w:rPr>
        <w:t xml:space="preserve">, </w:t>
      </w:r>
      <w:r w:rsidR="00EF793E">
        <w:rPr>
          <w:rFonts w:ascii="Times New Roman" w:eastAsia="Batang" w:hAnsi="Times New Roman"/>
          <w:b/>
          <w:sz w:val="20"/>
          <w:lang w:val="en-GB"/>
        </w:rPr>
        <w:t>e.g.,</w:t>
      </w:r>
      <w:r w:rsidR="00FF7D89">
        <w:rPr>
          <w:rFonts w:ascii="Times New Roman" w:eastAsia="Batang" w:hAnsi="Times New Roman"/>
          <w:b/>
          <w:sz w:val="20"/>
          <w:lang w:val="en-GB"/>
        </w:rPr>
        <w:t xml:space="preserve"> </w:t>
      </w:r>
      <w:r w:rsidR="006A584E">
        <w:rPr>
          <w:rFonts w:ascii="Times New Roman" w:eastAsia="Batang" w:hAnsi="Times New Roman"/>
          <w:b/>
          <w:sz w:val="20"/>
          <w:lang w:val="en-GB"/>
        </w:rPr>
        <w:t>narrowband UL/DL BPW</w:t>
      </w:r>
      <w:r w:rsidR="00FF7D89">
        <w:rPr>
          <w:rFonts w:ascii="Times New Roman" w:eastAsia="Batang" w:hAnsi="Times New Roman"/>
          <w:b/>
          <w:sz w:val="20"/>
          <w:lang w:val="en-GB"/>
        </w:rPr>
        <w:t xml:space="preserve"> </w:t>
      </w:r>
      <w:r w:rsidR="00BE058E">
        <w:rPr>
          <w:rFonts w:ascii="Times New Roman" w:eastAsia="Batang" w:hAnsi="Times New Roman"/>
          <w:b/>
          <w:sz w:val="20"/>
          <w:lang w:val="en-GB"/>
        </w:rPr>
        <w:t>for initial</w:t>
      </w:r>
      <w:r w:rsidR="006A584E">
        <w:rPr>
          <w:rFonts w:ascii="Times New Roman" w:eastAsia="Batang" w:hAnsi="Times New Roman"/>
          <w:b/>
          <w:sz w:val="20"/>
          <w:lang w:val="en-GB"/>
        </w:rPr>
        <w:t xml:space="preserve"> access</w:t>
      </w:r>
      <w:r w:rsidR="00EF793E">
        <w:rPr>
          <w:rFonts w:ascii="Times New Roman" w:eastAsia="Batang" w:hAnsi="Times New Roman"/>
          <w:b/>
          <w:sz w:val="20"/>
          <w:lang w:val="en-GB"/>
        </w:rPr>
        <w:t xml:space="preserve"> or default BWP</w:t>
      </w:r>
      <w:r w:rsidR="00AD2B59">
        <w:rPr>
          <w:rFonts w:ascii="Times New Roman" w:eastAsia="Batang" w:hAnsi="Times New Roman"/>
          <w:b/>
          <w:sz w:val="20"/>
          <w:lang w:val="en-GB"/>
        </w:rPr>
        <w:t xml:space="preserve">. </w:t>
      </w:r>
    </w:p>
    <w:p w14:paraId="245107B3" w14:textId="77777777" w:rsidR="00981D7D" w:rsidRDefault="00981D7D" w:rsidP="00981D7D">
      <w:pPr>
        <w:rPr>
          <w:rFonts w:eastAsia="Batang"/>
          <w:b/>
          <w:lang w:val="en-GB"/>
        </w:rPr>
      </w:pPr>
    </w:p>
    <w:p w14:paraId="2DBF0863" w14:textId="416BD9F9" w:rsidR="00D876E2" w:rsidRDefault="00D876E2" w:rsidP="009D6A77">
      <w:pPr>
        <w:pStyle w:val="Heading3"/>
      </w:pPr>
      <w:r>
        <w:t xml:space="preserve">SBFD scheme with multiple </w:t>
      </w:r>
      <w:r w:rsidR="00826004">
        <w:t xml:space="preserve">UL/DL BWP </w:t>
      </w:r>
      <w:r w:rsidR="007744F8">
        <w:t>pairs</w:t>
      </w:r>
    </w:p>
    <w:p w14:paraId="5341AED7" w14:textId="0C6791B6" w:rsidR="007744F8" w:rsidRDefault="00ED66E0" w:rsidP="007B0990">
      <w:pPr>
        <w:jc w:val="both"/>
        <w:rPr>
          <w:lang w:val="en-GB"/>
        </w:rPr>
      </w:pPr>
      <w:r>
        <w:rPr>
          <w:lang w:val="en-GB"/>
        </w:rPr>
        <w:t xml:space="preserve">The second </w:t>
      </w:r>
      <w:r w:rsidR="009C535A">
        <w:rPr>
          <w:lang w:val="en-GB"/>
        </w:rPr>
        <w:t>SBFD scheme</w:t>
      </w:r>
      <w:r>
        <w:rPr>
          <w:lang w:val="en-GB"/>
        </w:rPr>
        <w:t xml:space="preserve"> is based on BWP framework which requires configuring two</w:t>
      </w:r>
      <w:r w:rsidR="00846ACD">
        <w:rPr>
          <w:lang w:val="en-GB"/>
        </w:rPr>
        <w:t xml:space="preserve"> or more</w:t>
      </w:r>
      <w:r>
        <w:rPr>
          <w:lang w:val="en-GB"/>
        </w:rPr>
        <w:t xml:space="preserve"> DL/UL BWP pairs for both TDD and SBFD </w:t>
      </w:r>
      <w:r w:rsidR="00957E66">
        <w:rPr>
          <w:lang w:val="en-GB"/>
        </w:rPr>
        <w:t>operation</w:t>
      </w:r>
      <w:r>
        <w:rPr>
          <w:lang w:val="en-GB"/>
        </w:rPr>
        <w:t xml:space="preserve">. </w:t>
      </w:r>
      <w:r w:rsidR="007744F8">
        <w:rPr>
          <w:lang w:val="en-GB"/>
        </w:rPr>
        <w:t xml:space="preserve">In </w:t>
      </w:r>
      <w:r w:rsidR="00951444">
        <w:rPr>
          <w:lang w:val="en-GB"/>
        </w:rPr>
        <w:t xml:space="preserve">RAN1 </w:t>
      </w:r>
      <w:r w:rsidR="007744F8">
        <w:rPr>
          <w:lang w:val="en-GB"/>
        </w:rPr>
        <w:t>meeting</w:t>
      </w:r>
      <w:r w:rsidR="00951444">
        <w:rPr>
          <w:lang w:val="en-GB"/>
        </w:rPr>
        <w:t xml:space="preserve"> #110</w:t>
      </w:r>
      <w:r w:rsidR="007744F8">
        <w:rPr>
          <w:lang w:val="en-GB"/>
        </w:rPr>
        <w:t xml:space="preserve">, different options were </w:t>
      </w:r>
      <w:r w:rsidR="001C602C">
        <w:rPr>
          <w:lang w:val="en-GB"/>
        </w:rPr>
        <w:t xml:space="preserve">proposed for SBFD operation </w:t>
      </w:r>
      <w:r w:rsidR="004A2073">
        <w:rPr>
          <w:lang w:val="en-GB"/>
        </w:rPr>
        <w:t>using multiple BWP configurations</w:t>
      </w:r>
      <w:r w:rsidR="00E76EC5">
        <w:rPr>
          <w:lang w:val="en-GB"/>
        </w:rPr>
        <w:t xml:space="preserve"> </w:t>
      </w:r>
      <w:r w:rsidR="000F17F8">
        <w:rPr>
          <w:lang w:val="en-GB"/>
        </w:rPr>
        <w:fldChar w:fldCharType="begin"/>
      </w:r>
      <w:r w:rsidR="000F17F8">
        <w:rPr>
          <w:lang w:val="en-GB"/>
        </w:rPr>
        <w:instrText xml:space="preserve"> REF _Ref115117050 \r \h </w:instrText>
      </w:r>
      <w:r w:rsidR="000F17F8">
        <w:rPr>
          <w:lang w:val="en-GB"/>
        </w:rPr>
      </w:r>
      <w:r w:rsidR="000F17F8">
        <w:rPr>
          <w:lang w:val="en-GB"/>
        </w:rPr>
        <w:fldChar w:fldCharType="separate"/>
      </w:r>
      <w:r w:rsidR="009D6A77">
        <w:rPr>
          <w:lang w:val="en-GB"/>
        </w:rPr>
        <w:t>[4]</w:t>
      </w:r>
      <w:r w:rsidR="000F17F8">
        <w:rPr>
          <w:lang w:val="en-GB"/>
        </w:rPr>
        <w:fldChar w:fldCharType="end"/>
      </w:r>
      <w:r w:rsidR="000F17F8">
        <w:rPr>
          <w:lang w:val="en-GB"/>
        </w:rPr>
        <w:t xml:space="preserve">. </w:t>
      </w:r>
      <w:r w:rsidR="004A2073">
        <w:rPr>
          <w:lang w:val="en-GB"/>
        </w:rPr>
        <w:t xml:space="preserve">One </w:t>
      </w:r>
      <w:r w:rsidR="00DC5185">
        <w:rPr>
          <w:lang w:val="en-GB"/>
        </w:rPr>
        <w:t>flavour</w:t>
      </w:r>
      <w:r w:rsidR="004A2073">
        <w:rPr>
          <w:lang w:val="en-GB"/>
        </w:rPr>
        <w:t xml:space="preserve"> requires t</w:t>
      </w:r>
      <w:r w:rsidR="00317456">
        <w:rPr>
          <w:lang w:val="en-GB"/>
        </w:rPr>
        <w:t xml:space="preserve">wo </w:t>
      </w:r>
      <w:r w:rsidR="00C101B0">
        <w:rPr>
          <w:lang w:val="en-GB"/>
        </w:rPr>
        <w:t>simultaneous</w:t>
      </w:r>
      <w:r w:rsidR="00317456">
        <w:rPr>
          <w:lang w:val="en-GB"/>
        </w:rPr>
        <w:t xml:space="preserve"> active BWP pairs</w:t>
      </w:r>
      <w:r w:rsidR="00C101B0">
        <w:rPr>
          <w:lang w:val="en-GB"/>
        </w:rPr>
        <w:t xml:space="preserve"> </w:t>
      </w:r>
      <w:r w:rsidR="004B2771">
        <w:rPr>
          <w:lang w:val="en-GB"/>
        </w:rPr>
        <w:t>as shown in the figure below</w:t>
      </w:r>
      <w:r w:rsidR="00EA39AD">
        <w:rPr>
          <w:lang w:val="en-GB"/>
        </w:rPr>
        <w:t xml:space="preserve"> where </w:t>
      </w:r>
      <w:r w:rsidR="00EA39AD">
        <w:rPr>
          <w:rFonts w:eastAsia="Batang"/>
          <w:bCs/>
        </w:rPr>
        <w:t>each subband is configured as BWP</w:t>
      </w:r>
      <w:r w:rsidR="009039C8">
        <w:rPr>
          <w:rFonts w:eastAsia="Batang"/>
          <w:bCs/>
        </w:rPr>
        <w:t>.</w:t>
      </w:r>
    </w:p>
    <w:p w14:paraId="13780073" w14:textId="77777777" w:rsidR="00792770" w:rsidRDefault="004B2771" w:rsidP="007B0990">
      <w:pPr>
        <w:keepNext/>
        <w:jc w:val="center"/>
      </w:pPr>
      <w:r>
        <w:rPr>
          <w:noProof/>
        </w:rPr>
        <w:object w:dxaOrig="7298" w:dyaOrig="2971" w14:anchorId="0A864FC0">
          <v:shape id="_x0000_i1031" style="width:191.2pt;height:75.25pt" coordsize="" o:spt="100" adj="0,,0" path="" stroked="f">
            <v:stroke joinstyle="miter"/>
            <v:imagedata r:id="rId29" o:title=""/>
            <v:formulas/>
            <v:path o:connecttype="segments"/>
          </v:shape>
          <o:OLEObject Type="Embed" ProgID="Visio.Drawing.11" ShapeID="_x0000_i1031" DrawAspect="Content" ObjectID="_1738161116" r:id="rId30"/>
        </w:object>
      </w:r>
    </w:p>
    <w:p w14:paraId="482973EA" w14:textId="6A13950C" w:rsidR="007942CC" w:rsidRPr="00C57B2F" w:rsidRDefault="00792770" w:rsidP="007B0990">
      <w:pPr>
        <w:pStyle w:val="Caption"/>
        <w:jc w:val="center"/>
      </w:pPr>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11</w:t>
      </w:r>
      <w:r>
        <w:rPr>
          <w:noProof/>
        </w:rPr>
        <w:fldChar w:fldCharType="end"/>
      </w:r>
      <w:r>
        <w:t>: SBFD scheme with subband configured as BWP [5]</w:t>
      </w:r>
    </w:p>
    <w:p w14:paraId="2CF512C2" w14:textId="14B2468B" w:rsidR="00EA39AD" w:rsidRDefault="00022453" w:rsidP="007B0990">
      <w:pPr>
        <w:spacing w:after="0"/>
        <w:jc w:val="both"/>
        <w:rPr>
          <w:rFonts w:eastAsia="Batang"/>
          <w:bCs/>
        </w:rPr>
      </w:pPr>
      <w:r w:rsidRPr="007B0990">
        <w:rPr>
          <w:rFonts w:eastAsia="Batang"/>
          <w:bCs/>
        </w:rPr>
        <w:t xml:space="preserve">In our views, </w:t>
      </w:r>
      <w:r>
        <w:rPr>
          <w:rFonts w:eastAsia="Batang"/>
          <w:bCs/>
        </w:rPr>
        <w:t xml:space="preserve">we have concerns on </w:t>
      </w:r>
      <w:r w:rsidR="00A83891">
        <w:rPr>
          <w:rFonts w:eastAsia="Batang"/>
          <w:bCs/>
        </w:rPr>
        <w:t>such BWP-based framework for enabling SBFD</w:t>
      </w:r>
      <w:r w:rsidR="00EA39AD">
        <w:rPr>
          <w:rFonts w:eastAsia="Batang"/>
          <w:bCs/>
        </w:rPr>
        <w:t xml:space="preserve"> as it requires a lot of </w:t>
      </w:r>
      <w:r w:rsidR="009039C8">
        <w:rPr>
          <w:rFonts w:eastAsia="Batang"/>
          <w:bCs/>
        </w:rPr>
        <w:t>specification</w:t>
      </w:r>
      <w:r w:rsidR="00EA39AD">
        <w:rPr>
          <w:rFonts w:eastAsia="Batang"/>
          <w:bCs/>
        </w:rPr>
        <w:t xml:space="preserve"> impact and complicate</w:t>
      </w:r>
      <w:r w:rsidR="009039C8">
        <w:rPr>
          <w:rFonts w:eastAsia="Batang"/>
          <w:bCs/>
        </w:rPr>
        <w:t>s</w:t>
      </w:r>
      <w:r w:rsidR="00EA39AD">
        <w:rPr>
          <w:rFonts w:eastAsia="Batang"/>
          <w:bCs/>
        </w:rPr>
        <w:t xml:space="preserve"> UE behavior. </w:t>
      </w:r>
      <w:r w:rsidR="009039C8">
        <w:rPr>
          <w:rFonts w:eastAsia="Batang"/>
          <w:bCs/>
        </w:rPr>
        <w:t>Each BWP should be configured with</w:t>
      </w:r>
      <w:r w:rsidR="001D23F5">
        <w:rPr>
          <w:rFonts w:eastAsia="Batang"/>
          <w:bCs/>
        </w:rPr>
        <w:t xml:space="preserve"> its own</w:t>
      </w:r>
      <w:r w:rsidR="009039C8">
        <w:rPr>
          <w:rFonts w:eastAsia="Batang"/>
          <w:bCs/>
        </w:rPr>
        <w:t xml:space="preserve"> TDD pattern</w:t>
      </w:r>
      <w:r w:rsidR="000B0E5C">
        <w:rPr>
          <w:rFonts w:eastAsia="Batang"/>
          <w:bCs/>
        </w:rPr>
        <w:t xml:space="preserve">. It </w:t>
      </w:r>
      <w:r w:rsidR="00FE0230">
        <w:rPr>
          <w:rFonts w:eastAsia="Batang"/>
          <w:bCs/>
        </w:rPr>
        <w:t>require</w:t>
      </w:r>
      <w:r w:rsidR="000B0E5C">
        <w:rPr>
          <w:rFonts w:eastAsia="Batang"/>
          <w:bCs/>
        </w:rPr>
        <w:t>s</w:t>
      </w:r>
      <w:r w:rsidR="00FE0230">
        <w:rPr>
          <w:rFonts w:eastAsia="Batang"/>
          <w:bCs/>
        </w:rPr>
        <w:t xml:space="preserve"> cross-BWP scheduling</w:t>
      </w:r>
      <w:r w:rsidR="000B0E5C">
        <w:rPr>
          <w:rFonts w:eastAsia="Batang"/>
          <w:bCs/>
        </w:rPr>
        <w:t xml:space="preserve"> and cross-BWP </w:t>
      </w:r>
      <w:r w:rsidR="00FE5DC4">
        <w:rPr>
          <w:rFonts w:eastAsia="Batang"/>
          <w:bCs/>
        </w:rPr>
        <w:t xml:space="preserve">HARQ </w:t>
      </w:r>
      <w:r w:rsidR="00FA0C9E">
        <w:rPr>
          <w:rFonts w:eastAsia="Batang"/>
          <w:bCs/>
        </w:rPr>
        <w:t>feedback.</w:t>
      </w:r>
      <w:r w:rsidR="001B42D3">
        <w:rPr>
          <w:rFonts w:eastAsia="Batang"/>
          <w:bCs/>
        </w:rPr>
        <w:t xml:space="preserve"> In addition to the complication of BWP switching. </w:t>
      </w:r>
    </w:p>
    <w:p w14:paraId="0C0AB55A" w14:textId="77777777" w:rsidR="001B42D3" w:rsidRDefault="001B42D3" w:rsidP="004C34A0">
      <w:pPr>
        <w:spacing w:after="0"/>
        <w:jc w:val="both"/>
        <w:rPr>
          <w:rFonts w:eastAsia="Batang"/>
          <w:bCs/>
        </w:rPr>
      </w:pPr>
    </w:p>
    <w:p w14:paraId="09DC143E" w14:textId="15146E0A" w:rsidR="001B42D3" w:rsidRDefault="001B42D3" w:rsidP="004C34A0">
      <w:pPr>
        <w:spacing w:after="0"/>
        <w:jc w:val="both"/>
        <w:rPr>
          <w:rFonts w:ascii="Times" w:eastAsia="Batang" w:hAnsi="Times" w:cs="Times"/>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18</w:t>
      </w:r>
      <w:r w:rsidRPr="0066249B">
        <w:rPr>
          <w:rFonts w:eastAsia="Batang"/>
          <w:b/>
          <w:szCs w:val="24"/>
          <w:u w:val="single"/>
          <w:lang w:val="en-GB"/>
        </w:rPr>
        <w:fldChar w:fldCharType="end"/>
      </w:r>
      <w:r w:rsidRPr="007C457F">
        <w:rPr>
          <w:b/>
          <w:iCs/>
          <w:szCs w:val="16"/>
          <w:lang w:val="en-GB" w:eastAsia="ko-KR"/>
        </w:rPr>
        <w:t>:</w:t>
      </w:r>
      <w:r w:rsidRPr="004C34A0">
        <w:rPr>
          <w:b/>
          <w:szCs w:val="16"/>
          <w:lang w:val="en-GB" w:eastAsia="ko-KR"/>
        </w:rPr>
        <w:t xml:space="preserve"> For SBFD operation using </w:t>
      </w:r>
      <w:r w:rsidRPr="007B0990">
        <w:rPr>
          <w:rFonts w:ascii="Times" w:eastAsia="Batang" w:hAnsi="Times" w:cs="Times"/>
          <w:b/>
          <w:lang w:eastAsia="x-none"/>
        </w:rPr>
        <w:t>more than one configured DL and UL BWP pair</w:t>
      </w:r>
      <w:r w:rsidR="005F0B77" w:rsidRPr="007B0990">
        <w:rPr>
          <w:rFonts w:ascii="Times" w:eastAsia="Batang" w:hAnsi="Times" w:cs="Times"/>
          <w:b/>
          <w:lang w:eastAsia="x-none"/>
        </w:rPr>
        <w:t xml:space="preserve"> </w:t>
      </w:r>
      <w:r w:rsidR="005A531C">
        <w:rPr>
          <w:rFonts w:ascii="Times" w:eastAsia="Batang" w:hAnsi="Times" w:cs="Times"/>
          <w:b/>
          <w:lang w:eastAsia="x-none"/>
        </w:rPr>
        <w:t>where</w:t>
      </w:r>
      <w:r w:rsidR="005F0B77" w:rsidRPr="007B0990">
        <w:rPr>
          <w:rFonts w:ascii="Times" w:eastAsia="Batang" w:hAnsi="Times" w:cs="Times"/>
          <w:b/>
          <w:lang w:eastAsia="x-none"/>
        </w:rPr>
        <w:t xml:space="preserve"> each subband configured as BWP</w:t>
      </w:r>
      <w:r w:rsidR="005F0B77" w:rsidRPr="007B0990">
        <w:rPr>
          <w:rFonts w:ascii="Times" w:eastAsia="Batang" w:hAnsi="Times" w:cs="Times"/>
          <w:b/>
          <w:bCs/>
          <w:lang w:eastAsia="x-none"/>
        </w:rPr>
        <w:t xml:space="preserve">, </w:t>
      </w:r>
      <w:r w:rsidR="005A531C" w:rsidRPr="007B0990">
        <w:rPr>
          <w:rFonts w:ascii="Times" w:eastAsia="Batang" w:hAnsi="Times" w:cs="Times"/>
          <w:b/>
          <w:bCs/>
          <w:lang w:eastAsia="x-none"/>
        </w:rPr>
        <w:t>it requires a lot of specification impacts and complicate UE behavior.</w:t>
      </w:r>
      <w:r w:rsidR="005A531C">
        <w:rPr>
          <w:rFonts w:ascii="Times" w:eastAsia="Batang" w:hAnsi="Times" w:cs="Times"/>
          <w:lang w:eastAsia="x-none"/>
        </w:rPr>
        <w:t xml:space="preserve"> </w:t>
      </w:r>
    </w:p>
    <w:p w14:paraId="4B8F3004" w14:textId="7683FD84" w:rsidR="00752C5F" w:rsidRPr="007B0990" w:rsidRDefault="005A531C"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sidR="00752C5F">
        <w:rPr>
          <w:rFonts w:ascii="Times New Roman" w:eastAsia="Batang" w:hAnsi="Times New Roman"/>
          <w:b/>
          <w:sz w:val="20"/>
          <w:lang w:val="en-GB"/>
        </w:rPr>
        <w:t>, each configured with its own DL/UL TDD pattern.</w:t>
      </w:r>
    </w:p>
    <w:p w14:paraId="261EA72D" w14:textId="42E8CC59" w:rsidR="00752C5F" w:rsidRPr="007B0990" w:rsidRDefault="00752C5F"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cross-BWP scheduling and </w:t>
      </w:r>
      <w:r w:rsidR="00DE692D">
        <w:rPr>
          <w:rFonts w:ascii="Times New Roman" w:eastAsia="Batang" w:hAnsi="Times New Roman"/>
          <w:b/>
          <w:sz w:val="20"/>
          <w:lang w:val="en-GB"/>
        </w:rPr>
        <w:t>cross-BWP HARQ feedback.</w:t>
      </w:r>
    </w:p>
    <w:p w14:paraId="1BF4400F" w14:textId="77777777" w:rsidR="00812EA4" w:rsidRPr="007B0990" w:rsidRDefault="00DE692D" w:rsidP="005A531C">
      <w:pPr>
        <w:pStyle w:val="ListParagraph"/>
        <w:numPr>
          <w:ilvl w:val="0"/>
          <w:numId w:val="45"/>
        </w:numPr>
        <w:jc w:val="both"/>
        <w:rPr>
          <w:rFonts w:eastAsia="Batang"/>
          <w:b/>
          <w:lang w:val="en-GB"/>
        </w:rPr>
      </w:pPr>
      <w:r>
        <w:rPr>
          <w:rFonts w:ascii="Times New Roman" w:eastAsia="Batang" w:hAnsi="Times New Roman"/>
          <w:b/>
          <w:sz w:val="20"/>
          <w:lang w:val="en-GB"/>
        </w:rPr>
        <w:t>Complicate</w:t>
      </w:r>
      <w:r w:rsidR="00812EA4">
        <w:rPr>
          <w:rFonts w:ascii="Times New Roman" w:eastAsia="Batang" w:hAnsi="Times New Roman"/>
          <w:b/>
          <w:sz w:val="20"/>
          <w:lang w:val="en-GB"/>
        </w:rPr>
        <w:t>s</w:t>
      </w:r>
      <w:r>
        <w:rPr>
          <w:rFonts w:ascii="Times New Roman" w:eastAsia="Batang" w:hAnsi="Times New Roman"/>
          <w:b/>
          <w:sz w:val="20"/>
          <w:lang w:val="en-GB"/>
        </w:rPr>
        <w:t xml:space="preserve"> BWP switching mechanism</w:t>
      </w:r>
    </w:p>
    <w:p w14:paraId="72D2FD60" w14:textId="7ADEB909" w:rsidR="00DE692D" w:rsidRPr="007B0990" w:rsidRDefault="00812EA4"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center frequency </w:t>
      </w:r>
      <w:r w:rsidR="00DE692D">
        <w:rPr>
          <w:rFonts w:ascii="Times New Roman" w:eastAsia="Batang" w:hAnsi="Times New Roman"/>
          <w:b/>
          <w:sz w:val="20"/>
          <w:lang w:val="en-GB"/>
        </w:rPr>
        <w:t xml:space="preserve"> </w:t>
      </w:r>
    </w:p>
    <w:p w14:paraId="24D48EBC" w14:textId="5EB85E25" w:rsidR="00161935" w:rsidRPr="004C34A0" w:rsidRDefault="00F02AFE" w:rsidP="004C34A0">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00161935" w:rsidRPr="003848CC">
        <w:rPr>
          <w:rFonts w:ascii="Times New Roman" w:eastAsia="Batang" w:hAnsi="Times New Roman"/>
          <w:b/>
          <w:sz w:val="20"/>
          <w:lang w:val="en-GB"/>
        </w:rPr>
        <w:t>ome restriction rules may be needed to have common parameters for both DL BWPs</w:t>
      </w:r>
    </w:p>
    <w:p w14:paraId="1009C888" w14:textId="6D682DED" w:rsidR="005A531C" w:rsidRPr="003848CC" w:rsidRDefault="00D13E99" w:rsidP="005A531C">
      <w:pPr>
        <w:pStyle w:val="ListParagraph"/>
        <w:numPr>
          <w:ilvl w:val="0"/>
          <w:numId w:val="45"/>
        </w:numPr>
        <w:jc w:val="both"/>
        <w:rPr>
          <w:rFonts w:eastAsia="Batang"/>
          <w:b/>
          <w:lang w:val="en-GB"/>
        </w:rPr>
      </w:pPr>
      <w:r>
        <w:rPr>
          <w:rFonts w:ascii="Times New Roman" w:eastAsia="Batang" w:hAnsi="Times New Roman"/>
          <w:b/>
          <w:sz w:val="20"/>
          <w:lang w:val="en-GB"/>
        </w:rPr>
        <w:t>RRC signalling overhead</w:t>
      </w:r>
    </w:p>
    <w:p w14:paraId="3BCBD1B8" w14:textId="77777777" w:rsidR="005A531C" w:rsidRDefault="005A531C" w:rsidP="004C34A0">
      <w:pPr>
        <w:spacing w:after="0"/>
        <w:rPr>
          <w:rFonts w:eastAsia="Batang"/>
          <w:bCs/>
        </w:rPr>
      </w:pPr>
    </w:p>
    <w:p w14:paraId="39AE2F87" w14:textId="3B33942B" w:rsidR="00627BBC" w:rsidRDefault="009A3FB5" w:rsidP="004C34A0">
      <w:pPr>
        <w:jc w:val="both"/>
        <w:rPr>
          <w:lang w:val="en-GB"/>
        </w:rPr>
      </w:pPr>
      <w:r>
        <w:rPr>
          <w:rFonts w:eastAsia="Batang"/>
          <w:bCs/>
        </w:rPr>
        <w:t xml:space="preserve">In our views, </w:t>
      </w:r>
      <w:r>
        <w:rPr>
          <w:lang w:val="en-GB"/>
        </w:rPr>
        <w:t>t</w:t>
      </w:r>
      <w:r w:rsidR="00384039">
        <w:rPr>
          <w:lang w:val="en-GB"/>
        </w:rPr>
        <w:t xml:space="preserve">he two </w:t>
      </w:r>
      <w:r w:rsidR="00E14C9E">
        <w:rPr>
          <w:lang w:val="en-GB"/>
        </w:rPr>
        <w:t xml:space="preserve">BWP pairs </w:t>
      </w:r>
      <w:r w:rsidR="00384039">
        <w:rPr>
          <w:lang w:val="en-GB"/>
        </w:rPr>
        <w:t xml:space="preserve">configuration doesn’t </w:t>
      </w:r>
      <w:r w:rsidR="00C13444">
        <w:rPr>
          <w:lang w:val="en-GB"/>
        </w:rPr>
        <w:t>mean</w:t>
      </w:r>
      <w:r w:rsidR="00384039">
        <w:rPr>
          <w:lang w:val="en-GB"/>
        </w:rPr>
        <w:t xml:space="preserve"> they are active at the same time.</w:t>
      </w:r>
      <w:r>
        <w:rPr>
          <w:lang w:val="en-GB"/>
        </w:rPr>
        <w:t xml:space="preserve"> As shown in </w:t>
      </w:r>
      <w:r w:rsidR="00465FAC">
        <w:rPr>
          <w:lang w:val="en-GB"/>
        </w:rPr>
        <w:fldChar w:fldCharType="begin"/>
      </w:r>
      <w:r w:rsidR="00465FAC">
        <w:rPr>
          <w:lang w:val="en-GB"/>
        </w:rPr>
        <w:instrText xml:space="preserve"> REF _Ref127518716 \h </w:instrText>
      </w:r>
      <w:r w:rsidR="00465FAC">
        <w:rPr>
          <w:lang w:val="en-GB"/>
        </w:rPr>
      </w:r>
      <w:r w:rsidR="00465FAC">
        <w:rPr>
          <w:lang w:val="en-GB"/>
        </w:rPr>
        <w:fldChar w:fldCharType="separate"/>
      </w:r>
      <w:r w:rsidR="009D6A77">
        <w:t xml:space="preserve">Figure </w:t>
      </w:r>
      <w:r w:rsidR="009D6A77">
        <w:rPr>
          <w:noProof/>
        </w:rPr>
        <w:t>2</w:t>
      </w:r>
      <w:r w:rsidR="009D6A77">
        <w:noBreakHyphen/>
      </w:r>
      <w:r w:rsidR="009D6A77">
        <w:rPr>
          <w:noProof/>
        </w:rPr>
        <w:t>9</w:t>
      </w:r>
      <w:r w:rsidR="00465FAC">
        <w:rPr>
          <w:lang w:val="en-GB"/>
        </w:rPr>
        <w:fldChar w:fldCharType="end"/>
      </w:r>
      <w:r w:rsidR="00841697">
        <w:rPr>
          <w:lang w:val="en-GB"/>
        </w:rPr>
        <w:t xml:space="preserve"> </w:t>
      </w:r>
      <w:r>
        <w:rPr>
          <w:lang w:val="en-GB"/>
        </w:rPr>
        <w:t xml:space="preserve">there is one </w:t>
      </w:r>
      <w:r w:rsidR="00A63246">
        <w:rPr>
          <w:lang w:val="en-GB"/>
        </w:rPr>
        <w:t>UL/DL BWP pair configured for TDD operation and one UL/DL BWP pair configured for SBFD operation.</w:t>
      </w:r>
      <w:r w:rsidR="004074E0">
        <w:rPr>
          <w:lang w:val="en-GB"/>
        </w:rPr>
        <w:t xml:space="preserve"> There is only one active UL/DL BWP pair at a time.</w:t>
      </w:r>
      <w:r w:rsidR="00E14C9E">
        <w:rPr>
          <w:lang w:val="en-GB"/>
        </w:rPr>
        <w:t xml:space="preserve"> The UE would need to switch from one BWP to the other based on </w:t>
      </w:r>
      <w:r w:rsidR="00327082">
        <w:rPr>
          <w:lang w:val="en-GB"/>
        </w:rPr>
        <w:t>some</w:t>
      </w:r>
      <w:r w:rsidR="00384039">
        <w:rPr>
          <w:lang w:val="en-GB"/>
        </w:rPr>
        <w:t xml:space="preserve"> semi-static configuration of the BWP switching</w:t>
      </w:r>
      <w:r w:rsidR="004A79FD">
        <w:rPr>
          <w:lang w:val="en-GB"/>
        </w:rPr>
        <w:t xml:space="preserve">. </w:t>
      </w:r>
      <w:r w:rsidR="0014555C">
        <w:rPr>
          <w:lang w:val="en-GB"/>
        </w:rPr>
        <w:t xml:space="preserve">UE knowledge </w:t>
      </w:r>
      <w:r w:rsidR="00F111C4">
        <w:rPr>
          <w:lang w:val="en-GB"/>
        </w:rPr>
        <w:t>of the semi-static BWP switch may</w:t>
      </w:r>
      <w:r w:rsidR="00E14C9E">
        <w:rPr>
          <w:lang w:val="en-GB"/>
        </w:rPr>
        <w:t xml:space="preserve"> result into optimized BWP </w:t>
      </w:r>
      <w:r w:rsidR="0077543D">
        <w:rPr>
          <w:lang w:val="en-GB"/>
        </w:rPr>
        <w:t>switching</w:t>
      </w:r>
      <w:r w:rsidR="00F111C4">
        <w:rPr>
          <w:lang w:val="en-GB"/>
        </w:rPr>
        <w:t xml:space="preserve"> delay</w:t>
      </w:r>
      <w:r w:rsidR="00E14C9E">
        <w:rPr>
          <w:lang w:val="en-GB"/>
        </w:rPr>
        <w:t xml:space="preserve">. In addition, this framework </w:t>
      </w:r>
      <w:r w:rsidR="00B41D6E">
        <w:rPr>
          <w:lang w:val="en-GB"/>
        </w:rPr>
        <w:t xml:space="preserve">may </w:t>
      </w:r>
      <w:r w:rsidR="00E14C9E">
        <w:rPr>
          <w:lang w:val="en-GB"/>
        </w:rPr>
        <w:t>require some enhancement of the BWP framework where</w:t>
      </w:r>
      <w:r w:rsidR="00B41D6E">
        <w:rPr>
          <w:lang w:val="en-GB"/>
        </w:rPr>
        <w:t xml:space="preserve"> for example </w:t>
      </w:r>
      <w:r w:rsidR="00E14C9E">
        <w:rPr>
          <w:lang w:val="en-GB"/>
        </w:rPr>
        <w:t xml:space="preserve">the </w:t>
      </w:r>
      <w:r w:rsidR="00B41D6E">
        <w:rPr>
          <w:lang w:val="en-GB"/>
        </w:rPr>
        <w:t xml:space="preserve">DL </w:t>
      </w:r>
      <w:r w:rsidR="00E14C9E">
        <w:rPr>
          <w:lang w:val="en-GB"/>
        </w:rPr>
        <w:t>BWP can be defined as non-</w:t>
      </w:r>
      <w:r w:rsidR="00972049">
        <w:rPr>
          <w:lang w:val="en-GB"/>
        </w:rPr>
        <w:t>contiguous</w:t>
      </w:r>
      <w:r w:rsidR="00E14C9E">
        <w:rPr>
          <w:lang w:val="en-GB"/>
        </w:rPr>
        <w:t xml:space="preserve"> RBs to cover both DL subbands. Also, the restriction of same </w:t>
      </w:r>
      <w:r w:rsidR="00C13444">
        <w:rPr>
          <w:lang w:val="en-GB"/>
        </w:rPr>
        <w:t>centre</w:t>
      </w:r>
      <w:r w:rsidR="00E14C9E">
        <w:rPr>
          <w:lang w:val="en-GB"/>
        </w:rPr>
        <w:t xml:space="preserve"> frequency of UL and DL BWP should be lifted. </w:t>
      </w:r>
    </w:p>
    <w:p w14:paraId="067EC76E" w14:textId="475F920F" w:rsidR="007E7878" w:rsidRDefault="00602B20" w:rsidP="00602B20">
      <w:pPr>
        <w:spacing w:after="0"/>
        <w:rPr>
          <w:rFonts w:ascii="Times" w:eastAsia="Batang" w:hAnsi="Times" w:cs="Times"/>
          <w:b/>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19</w:t>
      </w:r>
      <w:r w:rsidRPr="0066249B">
        <w:rPr>
          <w:rFonts w:eastAsia="Batang"/>
          <w:b/>
          <w:szCs w:val="24"/>
          <w:u w:val="single"/>
          <w:lang w:val="en-GB"/>
        </w:rPr>
        <w:fldChar w:fldCharType="end"/>
      </w:r>
      <w:r w:rsidRPr="007C457F">
        <w:rPr>
          <w:b/>
          <w:iCs/>
          <w:szCs w:val="16"/>
          <w:lang w:val="en-GB" w:eastAsia="ko-KR"/>
        </w:rPr>
        <w:t>:</w:t>
      </w:r>
      <w:r w:rsidR="007E7878">
        <w:rPr>
          <w:b/>
          <w:iCs/>
          <w:szCs w:val="16"/>
          <w:lang w:val="en-GB" w:eastAsia="ko-KR"/>
        </w:rPr>
        <w:t xml:space="preserve"> </w:t>
      </w:r>
      <w:r w:rsidR="007E7878" w:rsidRPr="003848CC">
        <w:rPr>
          <w:b/>
          <w:iCs/>
          <w:szCs w:val="16"/>
          <w:lang w:val="en-GB" w:eastAsia="ko-KR"/>
        </w:rPr>
        <w:t xml:space="preserve">For SBFD operation using </w:t>
      </w:r>
      <w:r w:rsidR="007E7878" w:rsidRPr="003848CC">
        <w:rPr>
          <w:rFonts w:ascii="Times" w:eastAsia="Batang" w:hAnsi="Times" w:cs="Times"/>
          <w:b/>
          <w:lang w:eastAsia="x-none"/>
        </w:rPr>
        <w:t xml:space="preserve">more than one configured DL and UL BWP pair </w:t>
      </w:r>
      <w:r w:rsidR="007E7878">
        <w:rPr>
          <w:rFonts w:ascii="Times" w:eastAsia="Batang" w:hAnsi="Times" w:cs="Times"/>
          <w:b/>
          <w:lang w:eastAsia="x-none"/>
        </w:rPr>
        <w:t>where</w:t>
      </w:r>
      <w:r w:rsidR="007E7878" w:rsidRPr="003848CC">
        <w:rPr>
          <w:rFonts w:ascii="Times" w:eastAsia="Batang" w:hAnsi="Times" w:cs="Times"/>
          <w:b/>
          <w:lang w:eastAsia="x-none"/>
        </w:rPr>
        <w:t xml:space="preserve"> </w:t>
      </w:r>
      <w:r w:rsidR="00BE5E86">
        <w:rPr>
          <w:rFonts w:ascii="Times" w:eastAsia="Batang" w:hAnsi="Times" w:cs="Times"/>
          <w:b/>
          <w:lang w:eastAsia="x-none"/>
        </w:rPr>
        <w:t>one</w:t>
      </w:r>
      <w:r w:rsidR="005B369D">
        <w:rPr>
          <w:rFonts w:ascii="Times" w:eastAsia="Batang" w:hAnsi="Times" w:cs="Times"/>
          <w:b/>
          <w:lang w:eastAsia="x-none"/>
        </w:rPr>
        <w:t xml:space="preserve"> BWP </w:t>
      </w:r>
      <w:r w:rsidR="00BF5679">
        <w:rPr>
          <w:rFonts w:ascii="Times" w:eastAsia="Batang" w:hAnsi="Times" w:cs="Times"/>
          <w:b/>
          <w:lang w:eastAsia="x-none"/>
        </w:rPr>
        <w:t>pair is configured for TDD operation and the pair is configured for SBFD operation, it requires less specification impact mainly to enhance the BWP framework</w:t>
      </w:r>
      <w:r w:rsidR="00F0656E">
        <w:rPr>
          <w:rFonts w:ascii="Times" w:eastAsia="Batang" w:hAnsi="Times" w:cs="Times"/>
          <w:b/>
          <w:lang w:eastAsia="x-none"/>
        </w:rPr>
        <w:t xml:space="preserve"> (e.g. non-contiguous RB for BWP, non-aligned UL/DL center</w:t>
      </w:r>
      <w:r w:rsidR="009F4EF7">
        <w:rPr>
          <w:rFonts w:ascii="Times" w:eastAsia="Batang" w:hAnsi="Times" w:cs="Times"/>
          <w:b/>
          <w:lang w:eastAsia="x-none"/>
        </w:rPr>
        <w:t xml:space="preserve"> freq.)</w:t>
      </w:r>
    </w:p>
    <w:p w14:paraId="029D978B" w14:textId="7463FECA" w:rsidR="00BF5679" w:rsidRPr="007B0990" w:rsidRDefault="00EA7AB0"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lastRenderedPageBreak/>
        <w:t>One UL/DL BWP pair is active at a time</w:t>
      </w:r>
    </w:p>
    <w:p w14:paraId="1C7832CC" w14:textId="719D7178" w:rsidR="00EA7AB0" w:rsidRDefault="00974D8F"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t>Semi-static configuration of BWP switching pattern to reduce BWP switching delay.</w:t>
      </w:r>
    </w:p>
    <w:p w14:paraId="73B9BD56" w14:textId="4E2703FE" w:rsidR="00F06657" w:rsidRPr="007B0990" w:rsidRDefault="00F06657" w:rsidP="007B0990">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w:t>
      </w:r>
      <w:r w:rsidR="004D7E5E">
        <w:rPr>
          <w:rFonts w:ascii="Times" w:eastAsia="Batang" w:hAnsi="Times" w:cs="Times"/>
          <w:b/>
          <w:sz w:val="20"/>
          <w:szCs w:val="20"/>
          <w:lang w:eastAsia="x-none"/>
        </w:rPr>
        <w:t xml:space="preserve"> to reduce inter-UE CLI.</w:t>
      </w:r>
    </w:p>
    <w:p w14:paraId="4C60E412" w14:textId="77777777" w:rsidR="009941BC" w:rsidRDefault="009941BC" w:rsidP="009941BC">
      <w:pPr>
        <w:rPr>
          <w:lang w:val="en-GB"/>
        </w:rPr>
      </w:pPr>
    </w:p>
    <w:p w14:paraId="050861D9" w14:textId="12C63324" w:rsidR="00B60EA0" w:rsidRPr="00663F9B" w:rsidRDefault="00422540" w:rsidP="00B60EA0">
      <w:pPr>
        <w:rPr>
          <w:lang w:val="en-GB"/>
        </w:rPr>
      </w:pPr>
      <w:r w:rsidRPr="00663F9B">
        <w:rPr>
          <w:lang w:val="en-GB"/>
        </w:rPr>
        <w:t xml:space="preserve">To </w:t>
      </w:r>
      <w:r w:rsidR="00193EE7" w:rsidRPr="00663F9B">
        <w:rPr>
          <w:lang w:val="en-GB"/>
        </w:rPr>
        <w:t>enable</w:t>
      </w:r>
      <w:r w:rsidR="00B50EF2" w:rsidRPr="00663F9B">
        <w:rPr>
          <w:lang w:val="en-GB"/>
        </w:rPr>
        <w:t xml:space="preserve"> </w:t>
      </w:r>
      <w:r w:rsidR="00193EE7" w:rsidRPr="00663F9B">
        <w:rPr>
          <w:lang w:val="en-GB"/>
        </w:rPr>
        <w:t>successful</w:t>
      </w:r>
      <w:r w:rsidR="00B50EF2" w:rsidRPr="00663F9B">
        <w:rPr>
          <w:lang w:val="en-GB"/>
        </w:rPr>
        <w:t xml:space="preserve"> deployment of SBFD, it shouldn’t require any enhancement of UE </w:t>
      </w:r>
      <w:r w:rsidR="00193EE7" w:rsidRPr="00663F9B">
        <w:rPr>
          <w:lang w:val="en-GB"/>
        </w:rPr>
        <w:t>RF requirement</w:t>
      </w:r>
      <w:r w:rsidR="003601A8" w:rsidRPr="00663F9B">
        <w:rPr>
          <w:lang w:val="en-GB"/>
        </w:rPr>
        <w:t xml:space="preserve">. </w:t>
      </w:r>
      <w:r w:rsidR="002C3E4C" w:rsidRPr="00663F9B">
        <w:rPr>
          <w:lang w:val="en-GB"/>
        </w:rPr>
        <w:t xml:space="preserve">However, option 2 may enable the UE to enhance </w:t>
      </w:r>
      <w:r w:rsidR="00285448" w:rsidRPr="00663F9B">
        <w:rPr>
          <w:lang w:val="en-GB"/>
        </w:rPr>
        <w:t xml:space="preserve">its receiver selectivity </w:t>
      </w:r>
      <w:r w:rsidR="00D7530A" w:rsidRPr="00663F9B">
        <w:rPr>
          <w:lang w:val="en-GB"/>
        </w:rPr>
        <w:t>and reduce the impact of inter-UE CLI.</w:t>
      </w:r>
    </w:p>
    <w:p w14:paraId="3A8BCD20" w14:textId="3611C90E" w:rsidR="00516481" w:rsidRDefault="003945C5" w:rsidP="00806A9D">
      <w:pPr>
        <w:spacing w:after="0"/>
        <w:jc w:val="both"/>
        <w:rPr>
          <w:rFonts w:eastAsia="Batang"/>
          <w:b/>
          <w:lang w:val="en-GB"/>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9D6A77">
        <w:rPr>
          <w:rFonts w:eastAsia="Batang"/>
          <w:b/>
          <w:noProof/>
          <w:szCs w:val="22"/>
          <w:u w:val="single"/>
          <w:lang w:val="en-GB"/>
        </w:rPr>
        <w:t>10</w:t>
      </w:r>
      <w:r w:rsidRPr="00C52030">
        <w:rPr>
          <w:rFonts w:eastAsia="Batang"/>
          <w:b/>
          <w:szCs w:val="22"/>
          <w:u w:val="single"/>
          <w:lang w:val="en-GB"/>
        </w:rPr>
        <w:fldChar w:fldCharType="end"/>
      </w:r>
      <w:r w:rsidRPr="00663F9B">
        <w:rPr>
          <w:rFonts w:eastAsia="Batang"/>
          <w:b/>
          <w:szCs w:val="22"/>
          <w:lang w:val="en-GB"/>
        </w:rPr>
        <w:t>:</w:t>
      </w:r>
      <w:r w:rsidR="00584883">
        <w:rPr>
          <w:rFonts w:eastAsia="Batang"/>
          <w:b/>
          <w:lang w:val="en-GB"/>
        </w:rPr>
        <w:t xml:space="preserve">RAN1 to </w:t>
      </w:r>
      <w:r w:rsidR="00584883">
        <w:rPr>
          <w:rFonts w:eastAsia="Batang"/>
          <w:b/>
          <w:szCs w:val="22"/>
          <w:lang w:val="en-GB"/>
        </w:rPr>
        <w:t>f</w:t>
      </w:r>
      <w:r w:rsidR="00E235E1" w:rsidRPr="007B0990">
        <w:rPr>
          <w:rFonts w:eastAsia="Batang"/>
          <w:b/>
          <w:lang w:val="en-GB"/>
        </w:rPr>
        <w:t xml:space="preserve">urther </w:t>
      </w:r>
      <w:r w:rsidR="00431E4B" w:rsidRPr="007B0990">
        <w:rPr>
          <w:rFonts w:eastAsia="Batang"/>
          <w:b/>
          <w:lang w:val="en-GB"/>
        </w:rPr>
        <w:t>discuss enhancement for SBFD operations using two</w:t>
      </w:r>
      <w:r w:rsidR="002677B2">
        <w:rPr>
          <w:rFonts w:eastAsia="Batang"/>
          <w:b/>
          <w:lang w:val="en-GB"/>
        </w:rPr>
        <w:t xml:space="preserve"> or more</w:t>
      </w:r>
      <w:r w:rsidR="00856050">
        <w:rPr>
          <w:rFonts w:eastAsia="Batang"/>
          <w:b/>
          <w:lang w:val="en-GB"/>
        </w:rPr>
        <w:t xml:space="preserve"> </w:t>
      </w:r>
      <w:r w:rsidR="00431E4B" w:rsidRPr="007B0990">
        <w:rPr>
          <w:rFonts w:eastAsia="Batang"/>
          <w:b/>
          <w:lang w:val="en-GB"/>
        </w:rPr>
        <w:t>BWP</w:t>
      </w:r>
      <w:r w:rsidR="00856050">
        <w:rPr>
          <w:rFonts w:eastAsia="Batang"/>
          <w:b/>
          <w:lang w:val="en-GB"/>
        </w:rPr>
        <w:t xml:space="preserve"> pairs with single active</w:t>
      </w:r>
      <w:r w:rsidR="00F05D66">
        <w:rPr>
          <w:rFonts w:eastAsia="Batang"/>
          <w:b/>
          <w:lang w:val="en-GB"/>
        </w:rPr>
        <w:t xml:space="preserve"> UL/DL</w:t>
      </w:r>
      <w:r w:rsidR="00856050">
        <w:rPr>
          <w:rFonts w:eastAsia="Batang"/>
          <w:b/>
          <w:lang w:val="en-GB"/>
        </w:rPr>
        <w:t xml:space="preserve"> BWP pair and </w:t>
      </w:r>
      <w:r w:rsidR="00431E4B" w:rsidRPr="007B0990">
        <w:rPr>
          <w:rFonts w:eastAsia="Batang"/>
          <w:b/>
          <w:lang w:val="en-GB"/>
        </w:rPr>
        <w:t xml:space="preserve">semi-static switching </w:t>
      </w:r>
      <w:r w:rsidR="00873061">
        <w:rPr>
          <w:rFonts w:eastAsia="Batang"/>
          <w:b/>
          <w:lang w:val="en-GB"/>
        </w:rPr>
        <w:t xml:space="preserve">of BWP </w:t>
      </w:r>
      <w:r w:rsidR="00431E4B" w:rsidRPr="007B0990">
        <w:rPr>
          <w:rFonts w:eastAsia="Batang"/>
          <w:b/>
          <w:lang w:val="en-GB"/>
        </w:rPr>
        <w:t xml:space="preserve">pattern. </w:t>
      </w:r>
    </w:p>
    <w:p w14:paraId="60833011" w14:textId="77777777" w:rsidR="00FF44EF" w:rsidRDefault="00FF44EF" w:rsidP="00FF44EF">
      <w:pPr>
        <w:jc w:val="both"/>
        <w:rPr>
          <w:rFonts w:eastAsia="Batang"/>
          <w:b/>
          <w:lang w:val="en-GB"/>
        </w:rPr>
      </w:pPr>
    </w:p>
    <w:p w14:paraId="7811973E" w14:textId="3956E96A" w:rsidR="000E01BB" w:rsidRPr="000E01BB" w:rsidRDefault="00D5318E" w:rsidP="009D6A77">
      <w:pPr>
        <w:pStyle w:val="Heading2"/>
      </w:pPr>
      <w:r>
        <w:t xml:space="preserve">SBFD-aware </w:t>
      </w:r>
      <w:r w:rsidR="00023201">
        <w:t>UE behaviour in</w:t>
      </w:r>
      <w:r w:rsidR="00B8222B">
        <w:t xml:space="preserve"> SBFD symbols</w:t>
      </w:r>
    </w:p>
    <w:p w14:paraId="183180D5" w14:textId="4A5A0AB8" w:rsidR="000F0619" w:rsidRDefault="00F53F3F" w:rsidP="000E01BB">
      <w:pPr>
        <w:pStyle w:val="Heading3"/>
      </w:pPr>
      <w:r>
        <w:t>DL</w:t>
      </w:r>
      <w:r w:rsidR="007A18A9">
        <w:t xml:space="preserve"> </w:t>
      </w:r>
      <w:r w:rsidR="00CF71B8">
        <w:t>symbol with configured UL subband</w:t>
      </w:r>
    </w:p>
    <w:p w14:paraId="601E91C8" w14:textId="401BB4D7" w:rsidR="000E01BB" w:rsidRDefault="000E01BB" w:rsidP="0070057D">
      <w:pPr>
        <w:jc w:val="both"/>
        <w:rPr>
          <w:lang w:val="en-GB"/>
        </w:rPr>
      </w:pPr>
      <w:r>
        <w:rPr>
          <w:lang w:val="en-GB"/>
        </w:rPr>
        <w:t>For SBFD</w:t>
      </w:r>
      <w:r w:rsidR="00B753E4">
        <w:rPr>
          <w:lang w:val="en-GB"/>
        </w:rPr>
        <w:t xml:space="preserve"> symbols </w:t>
      </w:r>
      <w:r w:rsidR="009D4F98">
        <w:rPr>
          <w:lang w:val="en-GB"/>
        </w:rPr>
        <w:t xml:space="preserve">configured with an UL subband </w:t>
      </w:r>
      <w:r w:rsidR="00515756">
        <w:rPr>
          <w:lang w:val="en-GB"/>
        </w:rPr>
        <w:t>in</w:t>
      </w:r>
      <w:r w:rsidR="00B753E4">
        <w:rPr>
          <w:lang w:val="en-GB"/>
        </w:rPr>
        <w:t xml:space="preserve"> </w:t>
      </w:r>
      <w:r w:rsidR="00346F01">
        <w:rPr>
          <w:lang w:val="en-GB"/>
        </w:rPr>
        <w:t xml:space="preserve">a </w:t>
      </w:r>
      <w:r w:rsidR="00C90F42">
        <w:rPr>
          <w:lang w:val="en-GB"/>
        </w:rPr>
        <w:t>downlink symbol</w:t>
      </w:r>
      <w:r w:rsidR="00515756">
        <w:rPr>
          <w:lang w:val="en-GB"/>
        </w:rPr>
        <w:t xml:space="preserve"> </w:t>
      </w:r>
      <w:r w:rsidR="00A95104">
        <w:rPr>
          <w:lang w:val="en-GB"/>
        </w:rPr>
        <w:t>in</w:t>
      </w:r>
      <w:r w:rsidR="00B753E4">
        <w:rPr>
          <w:lang w:val="en-GB"/>
        </w:rPr>
        <w:t xml:space="preserve"> </w:t>
      </w:r>
      <w:r w:rsidR="00346F01">
        <w:rPr>
          <w:lang w:val="en-GB"/>
        </w:rPr>
        <w:t>cell-</w:t>
      </w:r>
      <w:r w:rsidR="00B753E4">
        <w:rPr>
          <w:lang w:val="en-GB"/>
        </w:rPr>
        <w:t>common TDD pattern</w:t>
      </w:r>
      <w:r w:rsidR="00A6734E">
        <w:rPr>
          <w:lang w:val="en-GB"/>
        </w:rPr>
        <w:t>,</w:t>
      </w:r>
      <w:r w:rsidR="00F31EA9">
        <w:rPr>
          <w:lang w:val="en-GB"/>
        </w:rPr>
        <w:t xml:space="preserve"> </w:t>
      </w:r>
      <w:r w:rsidR="0038342D">
        <w:rPr>
          <w:lang w:val="en-GB"/>
        </w:rPr>
        <w:t xml:space="preserve">the baseline operation for </w:t>
      </w:r>
      <w:r w:rsidR="00F31EA9">
        <w:rPr>
          <w:lang w:val="en-GB"/>
        </w:rPr>
        <w:t>SBFD-aware UE</w:t>
      </w:r>
      <w:r w:rsidR="0038342D">
        <w:rPr>
          <w:lang w:val="en-GB"/>
        </w:rPr>
        <w:t xml:space="preserve"> in these SBFD symbols were </w:t>
      </w:r>
      <w:r w:rsidR="00A6734E">
        <w:rPr>
          <w:lang w:val="en-GB"/>
        </w:rPr>
        <w:t xml:space="preserve">defined. </w:t>
      </w:r>
      <w:r w:rsidR="00F53346">
        <w:rPr>
          <w:lang w:val="en-GB"/>
        </w:rPr>
        <w:t>Within the UE active UL/DL BWP, t</w:t>
      </w:r>
      <w:r w:rsidR="00A6734E">
        <w:rPr>
          <w:lang w:val="en-GB"/>
        </w:rPr>
        <w:t xml:space="preserve">he UE would </w:t>
      </w:r>
      <w:r w:rsidR="002E3B1B">
        <w:rPr>
          <w:lang w:val="en-GB"/>
        </w:rPr>
        <w:t xml:space="preserve">transmit </w:t>
      </w:r>
      <w:r w:rsidR="00442D24">
        <w:rPr>
          <w:lang w:val="en-GB"/>
        </w:rPr>
        <w:t xml:space="preserve">uplink </w:t>
      </w:r>
      <w:r w:rsidR="0074098F">
        <w:rPr>
          <w:lang w:val="en-GB"/>
        </w:rPr>
        <w:t>signal</w:t>
      </w:r>
      <w:r w:rsidR="00A95104">
        <w:rPr>
          <w:lang w:val="en-GB"/>
        </w:rPr>
        <w:t>s</w:t>
      </w:r>
      <w:r w:rsidR="0074098F">
        <w:rPr>
          <w:lang w:val="en-GB"/>
        </w:rPr>
        <w:t xml:space="preserve"> and channels </w:t>
      </w:r>
      <w:r w:rsidR="0070057D">
        <w:rPr>
          <w:lang w:val="en-GB"/>
        </w:rPr>
        <w:t xml:space="preserve">within the UL subband and would receive DL in the DL subband. </w:t>
      </w:r>
      <w:r w:rsidR="004175ED">
        <w:rPr>
          <w:lang w:val="en-GB"/>
        </w:rPr>
        <w:t xml:space="preserve">In addition, UE is not allowed to transmit outside the UL subband as the gNB. </w:t>
      </w:r>
    </w:p>
    <w:tbl>
      <w:tblPr>
        <w:tblStyle w:val="TableGrid"/>
        <w:tblW w:w="0" w:type="auto"/>
        <w:tblLook w:val="04A0" w:firstRow="1" w:lastRow="0" w:firstColumn="1" w:lastColumn="0" w:noHBand="0" w:noVBand="1"/>
      </w:tblPr>
      <w:tblGrid>
        <w:gridCol w:w="9962"/>
      </w:tblGrid>
      <w:tr w:rsidR="000A790B" w14:paraId="115BB776" w14:textId="77777777" w:rsidTr="000A790B">
        <w:tc>
          <w:tcPr>
            <w:tcW w:w="9962" w:type="dxa"/>
          </w:tcPr>
          <w:p w14:paraId="6B856BC3" w14:textId="77777777" w:rsidR="00A55690" w:rsidRDefault="00A55690" w:rsidP="00166122">
            <w:pPr>
              <w:spacing w:after="0"/>
              <w:rPr>
                <w:rFonts w:eastAsia="Malgun Gothic"/>
                <w:b/>
                <w:highlight w:val="green"/>
                <w:lang w:eastAsia="zh-CN"/>
              </w:rPr>
            </w:pPr>
            <w:r>
              <w:rPr>
                <w:rFonts w:eastAsia="Malgun Gothic" w:hint="eastAsia"/>
                <w:b/>
                <w:highlight w:val="green"/>
                <w:lang w:eastAsia="zh-CN"/>
              </w:rPr>
              <w:t>Agreement</w:t>
            </w:r>
          </w:p>
          <w:p w14:paraId="788407DB" w14:textId="77777777" w:rsidR="00A55690" w:rsidRDefault="00A55690" w:rsidP="007F26C6">
            <w:pPr>
              <w:rPr>
                <w:rFonts w:eastAsia="Malgun Gothic"/>
                <w:lang w:eastAsia="zh-CN"/>
              </w:rPr>
            </w:pPr>
            <w:r>
              <w:rPr>
                <w:rFonts w:eastAsia="Malgun Gothic" w:hint="eastAsia"/>
                <w:lang w:eastAsia="zh-CN"/>
              </w:rPr>
              <w:t>For a SBFD aware UE</w:t>
            </w:r>
            <w:r>
              <w:rPr>
                <w:rFonts w:hint="eastAsia"/>
              </w:rPr>
              <w:t xml:space="preserve"> semi-statically configured with UL subband</w:t>
            </w:r>
            <w:r>
              <w:rPr>
                <w:rFonts w:eastAsia="Malgun Gothic" w:hint="eastAsia"/>
                <w:lang w:eastAsia="zh-CN"/>
              </w:rPr>
              <w:t xml:space="preserve"> in a </w:t>
            </w:r>
            <w:r>
              <w:rPr>
                <w:rFonts w:eastAsia="Malgun Gothic" w:hint="eastAsia"/>
              </w:rPr>
              <w:t xml:space="preserve">SBFD </w:t>
            </w:r>
            <w:r>
              <w:rPr>
                <w:rFonts w:eastAsia="Malgun Gothic" w:hint="eastAsia"/>
                <w:lang w:eastAsia="zh-CN"/>
              </w:rPr>
              <w:t xml:space="preserve">symbol configured as DL in </w:t>
            </w:r>
            <w:r>
              <w:rPr>
                <w:rFonts w:hint="eastAsia"/>
                <w:i/>
                <w:iCs/>
              </w:rPr>
              <w:t>TDD-UL-DL-ConfigCommon</w:t>
            </w:r>
            <w:r>
              <w:rPr>
                <w:rFonts w:eastAsia="Malgun Gothic" w:hint="eastAsia"/>
                <w:lang w:eastAsia="zh-CN"/>
              </w:rPr>
              <w:t xml:space="preserve">, </w:t>
            </w:r>
            <w:r>
              <w:rPr>
                <w:rFonts w:hint="eastAsia"/>
              </w:rPr>
              <w:t>the following is agreed as baseline in the RAN1 study:</w:t>
            </w:r>
          </w:p>
          <w:p w14:paraId="7C2E4BAD" w14:textId="77777777" w:rsidR="00A55690" w:rsidRDefault="00A55690" w:rsidP="007F26C6">
            <w:pPr>
              <w:pStyle w:val="ListParagraph"/>
              <w:numPr>
                <w:ilvl w:val="0"/>
                <w:numId w:val="83"/>
              </w:numPr>
              <w:suppressAutoHyphens/>
              <w:spacing w:line="256" w:lineRule="auto"/>
              <w:rPr>
                <w:rFonts w:ascii="Times New Roman" w:eastAsia="Malgun Gothic" w:hAnsi="Times New Roman"/>
                <w:sz w:val="20"/>
                <w:szCs w:val="18"/>
                <w:lang w:eastAsia="ja-JP"/>
              </w:rPr>
            </w:pPr>
            <w:r>
              <w:rPr>
                <w:rFonts w:ascii="Times New Roman" w:eastAsia="Malgun Gothic" w:hAnsi="Times New Roman"/>
                <w:sz w:val="20"/>
                <w:szCs w:val="18"/>
              </w:rPr>
              <w:t>UL transmissions within UL subband are allowed in the symbol</w:t>
            </w:r>
          </w:p>
          <w:p w14:paraId="171A1413" w14:textId="77777777" w:rsidR="00A55690" w:rsidRDefault="00A55690" w:rsidP="007F26C6">
            <w:pPr>
              <w:pStyle w:val="ListParagraph"/>
              <w:numPr>
                <w:ilvl w:val="0"/>
                <w:numId w:val="83"/>
              </w:numPr>
              <w:suppressAutoHyphens/>
              <w:spacing w:line="256" w:lineRule="auto"/>
              <w:rPr>
                <w:rFonts w:ascii="Times New Roman" w:eastAsia="Malgun Gothic" w:hAnsi="Times New Roman"/>
                <w:sz w:val="20"/>
                <w:szCs w:val="18"/>
              </w:rPr>
            </w:pPr>
            <w:r>
              <w:rPr>
                <w:rFonts w:ascii="Times New Roman" w:eastAsia="Malgun Gothic" w:hAnsi="Times New Roman"/>
                <w:sz w:val="20"/>
                <w:szCs w:val="18"/>
              </w:rPr>
              <w:t>UL transmissions outside UL subband are not allowed in the symbol</w:t>
            </w:r>
          </w:p>
          <w:p w14:paraId="5E80E9DA" w14:textId="77777777" w:rsidR="00A55690" w:rsidRDefault="00A55690" w:rsidP="007F26C6">
            <w:pPr>
              <w:pStyle w:val="ListParagraph"/>
              <w:numPr>
                <w:ilvl w:val="0"/>
                <w:numId w:val="83"/>
              </w:numPr>
              <w:suppressAutoHyphens/>
              <w:spacing w:line="256" w:lineRule="auto"/>
              <w:rPr>
                <w:rFonts w:ascii="Times New Roman" w:eastAsia="Malgun Gothic" w:hAnsi="Times New Roman"/>
                <w:sz w:val="20"/>
                <w:szCs w:val="18"/>
              </w:rPr>
            </w:pPr>
            <w:r>
              <w:rPr>
                <w:rFonts w:ascii="Times New Roman" w:eastAsia="Malgun Gothic" w:hAnsi="Times New Roman"/>
                <w:sz w:val="20"/>
                <w:szCs w:val="18"/>
              </w:rPr>
              <w:t>Frequency locations of DL subband(s) are known to the SBFD aware UE</w:t>
            </w:r>
          </w:p>
          <w:p w14:paraId="12983EF1" w14:textId="77777777" w:rsidR="00A55690" w:rsidRDefault="00A55690" w:rsidP="007F26C6">
            <w:pPr>
              <w:pStyle w:val="ListParagraph"/>
              <w:numPr>
                <w:ilvl w:val="1"/>
                <w:numId w:val="83"/>
              </w:numPr>
              <w:suppressAutoHyphens/>
              <w:spacing w:line="256" w:lineRule="auto"/>
              <w:rPr>
                <w:rFonts w:ascii="Times New Roman" w:eastAsia="Malgun Gothic" w:hAnsi="Times New Roman"/>
                <w:sz w:val="20"/>
                <w:szCs w:val="18"/>
              </w:rPr>
            </w:pPr>
            <w:r>
              <w:rPr>
                <w:rFonts w:ascii="Times New Roman" w:eastAsia="Malgun Gothic" w:hAnsi="Times New Roman"/>
                <w:sz w:val="20"/>
                <w:szCs w:val="18"/>
              </w:rPr>
              <w:t>The frequency location of DL subband(s) can be explicitly indicated or implicitly derived</w:t>
            </w:r>
          </w:p>
          <w:p w14:paraId="75B368DB" w14:textId="77777777" w:rsidR="00A55690" w:rsidRDefault="00A55690" w:rsidP="007F26C6">
            <w:pPr>
              <w:pStyle w:val="ListParagraph"/>
              <w:numPr>
                <w:ilvl w:val="0"/>
                <w:numId w:val="83"/>
              </w:numPr>
              <w:suppressAutoHyphens/>
              <w:spacing w:line="256" w:lineRule="auto"/>
              <w:rPr>
                <w:rFonts w:ascii="Times New Roman" w:eastAsia="Malgun Gothic" w:hAnsi="Times New Roman"/>
                <w:sz w:val="20"/>
                <w:szCs w:val="18"/>
              </w:rPr>
            </w:pPr>
            <w:r>
              <w:rPr>
                <w:rFonts w:ascii="Times New Roman" w:eastAsia="Malgun Gothic" w:hAnsi="Times New Roman"/>
                <w:sz w:val="20"/>
                <w:szCs w:val="18"/>
              </w:rPr>
              <w:t>DL receptions within DL subband(s) are allowed in the symbol</w:t>
            </w:r>
          </w:p>
          <w:p w14:paraId="1470CB06" w14:textId="77777777" w:rsidR="000A790B" w:rsidRDefault="00A55690" w:rsidP="007F26C6">
            <w:pPr>
              <w:pStyle w:val="ListParagraph"/>
              <w:numPr>
                <w:ilvl w:val="0"/>
                <w:numId w:val="83"/>
              </w:numPr>
              <w:suppressAutoHyphens/>
              <w:spacing w:line="256" w:lineRule="auto"/>
              <w:rPr>
                <w:rFonts w:ascii="Times New Roman" w:eastAsia="Malgun Gothic" w:hAnsi="Times New Roman"/>
                <w:sz w:val="20"/>
                <w:szCs w:val="18"/>
              </w:rPr>
            </w:pPr>
            <w:r>
              <w:rPr>
                <w:rFonts w:ascii="Times New Roman" w:eastAsia="Malgun Gothic" w:hAnsi="Times New Roman"/>
                <w:sz w:val="20"/>
                <w:szCs w:val="18"/>
              </w:rPr>
              <w:t>Note: UL transmissions are within active UL BWP and DL receptions are within active DL BWP in the symbol</w:t>
            </w:r>
          </w:p>
          <w:p w14:paraId="0B9940E8" w14:textId="2A442CA0" w:rsidR="007F26C6" w:rsidRPr="009D6A77" w:rsidRDefault="007F26C6" w:rsidP="009D6A77">
            <w:pPr>
              <w:pStyle w:val="ListParagraph"/>
              <w:suppressAutoHyphens/>
              <w:spacing w:line="256" w:lineRule="auto"/>
              <w:rPr>
                <w:rFonts w:eastAsia="Malgun Gothic"/>
                <w:szCs w:val="18"/>
              </w:rPr>
            </w:pPr>
          </w:p>
        </w:tc>
      </w:tr>
    </w:tbl>
    <w:p w14:paraId="71EC9823" w14:textId="77777777" w:rsidR="000A790B" w:rsidRDefault="000A790B" w:rsidP="0070057D">
      <w:pPr>
        <w:jc w:val="both"/>
        <w:rPr>
          <w:lang w:val="en-GB"/>
        </w:rPr>
      </w:pPr>
    </w:p>
    <w:p w14:paraId="402ADB12" w14:textId="4537FB81" w:rsidR="001C5C54" w:rsidRDefault="001C5C54" w:rsidP="0070057D">
      <w:pPr>
        <w:jc w:val="both"/>
        <w:rPr>
          <w:lang w:val="en-GB"/>
        </w:rPr>
      </w:pPr>
      <w:r>
        <w:rPr>
          <w:lang w:val="en-GB"/>
        </w:rPr>
        <w:t xml:space="preserve">Regarding </w:t>
      </w:r>
      <w:r w:rsidR="00ED05A6">
        <w:rPr>
          <w:lang w:val="en-GB"/>
        </w:rPr>
        <w:t>to the frequency location of the DL subband, similar to the disunion in section</w:t>
      </w:r>
      <w:r w:rsidR="00E601AB">
        <w:rPr>
          <w:lang w:val="en-GB"/>
        </w:rPr>
        <w:t xml:space="preserve"> </w:t>
      </w:r>
      <w:r w:rsidR="00E601AB">
        <w:rPr>
          <w:lang w:val="en-GB"/>
        </w:rPr>
        <w:fldChar w:fldCharType="begin"/>
      </w:r>
      <w:r w:rsidR="00E601AB">
        <w:rPr>
          <w:lang w:val="en-GB"/>
        </w:rPr>
        <w:instrText xml:space="preserve"> REF _Ref127518652 \r \h </w:instrText>
      </w:r>
      <w:r w:rsidR="00E601AB">
        <w:rPr>
          <w:lang w:val="en-GB"/>
        </w:rPr>
      </w:r>
      <w:r w:rsidR="00E601AB">
        <w:rPr>
          <w:lang w:val="en-GB"/>
        </w:rPr>
        <w:fldChar w:fldCharType="separate"/>
      </w:r>
      <w:r w:rsidR="00E601AB">
        <w:rPr>
          <w:lang w:val="en-GB"/>
        </w:rPr>
        <w:t>2.5</w:t>
      </w:r>
      <w:r w:rsidR="00E601AB">
        <w:rPr>
          <w:lang w:val="en-GB"/>
        </w:rPr>
        <w:fldChar w:fldCharType="end"/>
      </w:r>
      <w:r w:rsidR="00ED05A6">
        <w:rPr>
          <w:lang w:val="en-GB"/>
        </w:rPr>
        <w:t>,</w:t>
      </w:r>
      <w:r w:rsidR="008B6E6D">
        <w:rPr>
          <w:lang w:val="en-GB"/>
        </w:rPr>
        <w:t xml:space="preserve"> the guardband frequency locations can be explicitly indicated to the UE. Then, the UE can implicitly determine the frequency location of the DL subband. </w:t>
      </w:r>
    </w:p>
    <w:p w14:paraId="266ACBB8" w14:textId="77777777" w:rsidR="00126539" w:rsidRDefault="00126539" w:rsidP="00126539">
      <w:pPr>
        <w:pStyle w:val="Heading4"/>
      </w:pPr>
      <w:bookmarkStart w:id="19" w:name="_Ref127188792"/>
      <w:r>
        <w:t>Dynamic indication/update of the SBFD configuration in DL symbols</w:t>
      </w:r>
      <w:bookmarkEnd w:id="19"/>
    </w:p>
    <w:p w14:paraId="5200A875" w14:textId="7F2A3823" w:rsidR="00302621" w:rsidRPr="00680501" w:rsidRDefault="00221C1B" w:rsidP="00302621">
      <w:pPr>
        <w:jc w:val="both"/>
      </w:pPr>
      <w:r>
        <w:rPr>
          <w:lang w:val="en-GB"/>
        </w:rPr>
        <w:t>After establishing the baseline UE operation in SBFD symbols</w:t>
      </w:r>
      <w:r w:rsidR="00EB06AE">
        <w:rPr>
          <w:lang w:val="en-GB"/>
        </w:rPr>
        <w:t xml:space="preserve">, then RAN1 can </w:t>
      </w:r>
      <w:r w:rsidR="004F66AE">
        <w:rPr>
          <w:lang w:val="en-GB"/>
        </w:rPr>
        <w:t>discuss some enhancement</w:t>
      </w:r>
      <w:r w:rsidR="002844A2">
        <w:rPr>
          <w:lang w:val="en-GB"/>
        </w:rPr>
        <w:t xml:space="preserve"> to enable more flexible operation</w:t>
      </w:r>
      <w:r w:rsidR="00847E44">
        <w:rPr>
          <w:lang w:val="en-GB"/>
        </w:rPr>
        <w:t xml:space="preserve">. </w:t>
      </w:r>
      <w:r w:rsidR="002844A2">
        <w:rPr>
          <w:lang w:val="en-GB"/>
        </w:rPr>
        <w:t>I</w:t>
      </w:r>
      <w:r w:rsidR="00302621">
        <w:t>n the RAN1 meeting #110. RAN1</w:t>
      </w:r>
      <w:r w:rsidR="002844A2">
        <w:t xml:space="preserve">, </w:t>
      </w:r>
      <w:r w:rsidR="00302621">
        <w:t xml:space="preserve"> </w:t>
      </w:r>
      <w:r w:rsidR="002844A2">
        <w:t>the</w:t>
      </w:r>
      <w:r w:rsidR="00C42F97">
        <w:t xml:space="preserve"> </w:t>
      </w:r>
      <w:r w:rsidR="00D1773E">
        <w:t xml:space="preserve">discuss </w:t>
      </w:r>
      <w:r w:rsidR="002844A2">
        <w:t xml:space="preserve">on </w:t>
      </w:r>
      <w:r w:rsidR="000514FD">
        <w:t>scheduling</w:t>
      </w:r>
      <w:r w:rsidR="002844A2">
        <w:t xml:space="preserve"> flexibility</w:t>
      </w:r>
      <w:r w:rsidR="000514FD">
        <w:t xml:space="preserve"> </w:t>
      </w:r>
      <w:r w:rsidR="00302621">
        <w:t>within the UL and DL subband</w:t>
      </w:r>
      <w:r w:rsidR="002844A2">
        <w:t xml:space="preserve"> was kicked-off</w:t>
      </w:r>
      <w:r w:rsidR="00302621">
        <w:t xml:space="preserve">. The following study agreement listed four different options for possible operation for the SBFD aware UE within the UL/DL subbands. </w:t>
      </w:r>
    </w:p>
    <w:tbl>
      <w:tblPr>
        <w:tblStyle w:val="TableGrid"/>
        <w:tblW w:w="0" w:type="auto"/>
        <w:tblLook w:val="04A0" w:firstRow="1" w:lastRow="0" w:firstColumn="1" w:lastColumn="0" w:noHBand="0" w:noVBand="1"/>
      </w:tblPr>
      <w:tblGrid>
        <w:gridCol w:w="9962"/>
      </w:tblGrid>
      <w:tr w:rsidR="00302621" w14:paraId="7E18849A" w14:textId="77777777">
        <w:tc>
          <w:tcPr>
            <w:tcW w:w="9962" w:type="dxa"/>
          </w:tcPr>
          <w:p w14:paraId="7E4B665E" w14:textId="77777777" w:rsidR="00302621" w:rsidRPr="008D068E" w:rsidRDefault="00302621">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DA32A7F" w14:textId="77777777" w:rsidR="00302621" w:rsidRPr="008D068E" w:rsidRDefault="00302621">
            <w:pPr>
              <w:overflowPunct/>
              <w:autoSpaceDE/>
              <w:autoSpaceDN/>
              <w:adjustRightInd/>
              <w:spacing w:before="0" w:after="0"/>
              <w:textAlignment w:val="auto"/>
              <w:rPr>
                <w:rFonts w:ascii="Times" w:eastAsia="Malgun Gothic" w:hAnsi="Times"/>
                <w:b/>
                <w:szCs w:val="24"/>
                <w:lang w:eastAsia="zh-CN"/>
              </w:rPr>
            </w:pPr>
            <w:r w:rsidRPr="008D068E">
              <w:rPr>
                <w:rFonts w:ascii="Times" w:eastAsia="Malgun Gothic" w:hAnsi="Times" w:hint="eastAsia"/>
                <w:szCs w:val="24"/>
                <w:lang w:eastAsia="zh-CN"/>
              </w:rPr>
              <w:t xml:space="preserve">For </w:t>
            </w:r>
            <w:r w:rsidRPr="008D068E">
              <w:rPr>
                <w:rFonts w:ascii="Times" w:eastAsia="Malgun Gothic" w:hAnsi="Times"/>
                <w:szCs w:val="24"/>
              </w:rPr>
              <w:t>SBFD operation</w:t>
            </w:r>
            <w:r w:rsidRPr="008D068E">
              <w:rPr>
                <w:rFonts w:ascii="Times" w:eastAsia="Malgun Gothic" w:hAnsi="Times"/>
                <w:bCs/>
                <w:szCs w:val="24"/>
              </w:rPr>
              <w:t xml:space="preserve"> Alt </w:t>
            </w:r>
            <w:r w:rsidRPr="008D068E">
              <w:rPr>
                <w:rFonts w:ascii="Times" w:eastAsia="Malgun Gothic" w:hAnsi="Times" w:hint="eastAsia"/>
                <w:bCs/>
                <w:szCs w:val="24"/>
                <w:lang w:eastAsia="zh-CN"/>
              </w:rPr>
              <w:t xml:space="preserve">4, for an SBFD aware UE configured </w:t>
            </w:r>
            <w:r w:rsidRPr="008D068E">
              <w:rPr>
                <w:rFonts w:ascii="Times" w:eastAsia="Malgun Gothic" w:hAnsi="Times"/>
                <w:bCs/>
                <w:szCs w:val="24"/>
                <w:lang w:eastAsia="zh-CN"/>
              </w:rPr>
              <w:t>with</w:t>
            </w:r>
            <w:r w:rsidRPr="008D068E">
              <w:rPr>
                <w:rFonts w:ascii="Times" w:eastAsia="Malgun Gothic" w:hAnsi="Times" w:hint="eastAsia"/>
                <w:bCs/>
                <w:szCs w:val="24"/>
                <w:lang w:eastAsia="zh-CN"/>
              </w:rPr>
              <w:t xml:space="preserve"> an UL subband in an SBFD symbol, study the following options:</w:t>
            </w:r>
          </w:p>
          <w:p w14:paraId="67A217D6" w14:textId="77777777" w:rsidR="00302621" w:rsidRPr="008D068E"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1: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subband or to be scheduled with DL reception within the UL subband in the SBFD symbol</w:t>
            </w:r>
          </w:p>
          <w:p w14:paraId="50795471" w14:textId="77777777" w:rsidR="00302621" w:rsidRPr="008D068E"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lastRenderedPageBreak/>
              <w:t xml:space="preserve">Option 2: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subband and may be scheduled with DL reception within the UL subband in the SBFD symbol</w:t>
            </w:r>
          </w:p>
          <w:p w14:paraId="59A95BE0" w14:textId="77777777" w:rsidR="00302621" w:rsidRPr="008D068E"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3: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DL reception within the UL subband and may be scheduled with UL transmission outside the UL subband in the SBFD symbol</w:t>
            </w:r>
          </w:p>
          <w:p w14:paraId="51367EA2" w14:textId="77777777" w:rsidR="00302621"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4: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may be scheduled with UL transmission outside the UL subband or DL reception within the UL subband in the SBFD symbol</w:t>
            </w:r>
          </w:p>
          <w:p w14:paraId="32A4FA06" w14:textId="77777777" w:rsidR="00302621" w:rsidRPr="007B0990" w:rsidRDefault="00302621">
            <w:pPr>
              <w:suppressAutoHyphens/>
              <w:overflowPunct/>
              <w:autoSpaceDE/>
              <w:autoSpaceDN/>
              <w:adjustRightInd/>
              <w:spacing w:before="0" w:after="0"/>
              <w:ind w:left="357"/>
              <w:textAlignment w:val="auto"/>
              <w:rPr>
                <w:rFonts w:ascii="Times" w:eastAsia="Malgun Gothic" w:hAnsi="Times"/>
                <w:szCs w:val="24"/>
                <w:lang w:eastAsia="x-none"/>
              </w:rPr>
            </w:pPr>
          </w:p>
        </w:tc>
      </w:tr>
    </w:tbl>
    <w:p w14:paraId="25948588" w14:textId="77777777" w:rsidR="00302621" w:rsidRDefault="00302621" w:rsidP="0070057D">
      <w:pPr>
        <w:jc w:val="both"/>
        <w:rPr>
          <w:lang w:val="en-GB"/>
        </w:rPr>
      </w:pPr>
    </w:p>
    <w:p w14:paraId="3456CF5D" w14:textId="5EDE1DE1" w:rsidR="00C470BA" w:rsidRDefault="005C7DD9" w:rsidP="005C7DD9">
      <w:pPr>
        <w:jc w:val="both"/>
        <w:rPr>
          <w:rFonts w:eastAsia="Batang"/>
          <w:bCs/>
          <w:lang w:val="en-GB"/>
        </w:rPr>
      </w:pPr>
      <w:r>
        <w:rPr>
          <w:rFonts w:eastAsia="Batang"/>
          <w:bCs/>
          <w:lang w:val="en-GB"/>
        </w:rPr>
        <w:t xml:space="preserve">Regarding the four listed options for SBFD operation with UL and DL subbands, </w:t>
      </w:r>
      <w:r w:rsidRPr="007B0990">
        <w:rPr>
          <w:rFonts w:eastAsia="Batang"/>
          <w:bCs/>
          <w:lang w:val="en-GB"/>
        </w:rPr>
        <w:t>option</w:t>
      </w:r>
      <w:r>
        <w:rPr>
          <w:rFonts w:eastAsia="Batang"/>
          <w:bCs/>
          <w:lang w:val="en-GB"/>
        </w:rPr>
        <w:t xml:space="preserve"> #</w:t>
      </w:r>
      <w:r w:rsidRPr="007B0990">
        <w:rPr>
          <w:rFonts w:eastAsia="Batang"/>
          <w:bCs/>
          <w:lang w:val="en-GB"/>
        </w:rPr>
        <w:t>1 is</w:t>
      </w:r>
      <w:r>
        <w:rPr>
          <w:rFonts w:eastAsia="Batang"/>
          <w:bCs/>
          <w:lang w:val="en-GB"/>
        </w:rPr>
        <w:t xml:space="preserve"> the</w:t>
      </w:r>
      <w:r w:rsidRPr="007B0990">
        <w:rPr>
          <w:rFonts w:eastAsia="Batang"/>
          <w:bCs/>
          <w:lang w:val="en-GB"/>
        </w:rPr>
        <w:t xml:space="preserve"> </w:t>
      </w:r>
      <w:r w:rsidR="00C470BA">
        <w:rPr>
          <w:rFonts w:eastAsia="Batang"/>
          <w:bCs/>
          <w:lang w:val="en-GB"/>
        </w:rPr>
        <w:t xml:space="preserve">agreed </w:t>
      </w:r>
      <w:r w:rsidRPr="007B0990">
        <w:rPr>
          <w:rFonts w:eastAsia="Batang"/>
          <w:bCs/>
          <w:lang w:val="en-GB"/>
        </w:rPr>
        <w:t xml:space="preserve">baseline </w:t>
      </w:r>
      <w:r w:rsidR="00E70D3C">
        <w:rPr>
          <w:rFonts w:eastAsia="Batang"/>
          <w:bCs/>
          <w:lang w:val="en-GB"/>
        </w:rPr>
        <w:t xml:space="preserve">SBFD-aware UE behaviour </w:t>
      </w:r>
      <w:r w:rsidR="002844A2">
        <w:rPr>
          <w:rFonts w:eastAsia="Batang"/>
          <w:bCs/>
          <w:lang w:val="en-GB"/>
        </w:rPr>
        <w:t>in</w:t>
      </w:r>
      <w:r>
        <w:rPr>
          <w:rFonts w:eastAsia="Batang"/>
          <w:bCs/>
          <w:lang w:val="en-GB"/>
        </w:rPr>
        <w:t xml:space="preserve"> SBFD symbols </w:t>
      </w:r>
      <w:r w:rsidR="002844A2">
        <w:rPr>
          <w:rFonts w:eastAsia="Batang"/>
          <w:bCs/>
          <w:lang w:val="en-GB"/>
        </w:rPr>
        <w:t>such that</w:t>
      </w:r>
      <w:r w:rsidRPr="007B0990">
        <w:rPr>
          <w:rFonts w:eastAsia="Batang"/>
          <w:bCs/>
          <w:lang w:val="en-GB"/>
        </w:rPr>
        <w:t xml:space="preserve"> </w:t>
      </w:r>
      <w:r w:rsidR="002844A2">
        <w:rPr>
          <w:rFonts w:eastAsia="Batang"/>
          <w:bCs/>
          <w:lang w:val="en-GB"/>
        </w:rPr>
        <w:t xml:space="preserve">the </w:t>
      </w:r>
      <w:r w:rsidRPr="007B0990">
        <w:rPr>
          <w:rFonts w:eastAsia="Batang"/>
          <w:bCs/>
          <w:lang w:val="en-GB"/>
        </w:rPr>
        <w:t>subband traffic direction is fixed</w:t>
      </w:r>
      <w:r w:rsidR="00A9234C">
        <w:rPr>
          <w:rFonts w:eastAsia="Batang"/>
          <w:bCs/>
          <w:lang w:val="en-GB"/>
        </w:rPr>
        <w:t xml:space="preserve"> </w:t>
      </w:r>
      <w:r w:rsidR="002844A2">
        <w:rPr>
          <w:rFonts w:eastAsia="Batang"/>
          <w:bCs/>
          <w:lang w:val="en-GB"/>
        </w:rPr>
        <w:t>where</w:t>
      </w:r>
      <w:r w:rsidR="00A9234C">
        <w:rPr>
          <w:rFonts w:eastAsia="Batang"/>
          <w:bCs/>
          <w:lang w:val="en-GB"/>
        </w:rPr>
        <w:t xml:space="preserve"> UE </w:t>
      </w:r>
      <w:r w:rsidR="002844A2">
        <w:rPr>
          <w:rFonts w:eastAsia="Batang"/>
          <w:bCs/>
          <w:lang w:val="en-GB"/>
        </w:rPr>
        <w:t>transmits</w:t>
      </w:r>
      <w:r w:rsidR="00A9234C">
        <w:rPr>
          <w:rFonts w:eastAsia="Batang"/>
          <w:bCs/>
          <w:lang w:val="en-GB"/>
        </w:rPr>
        <w:t xml:space="preserve"> in UL-SB and receive</w:t>
      </w:r>
      <w:r w:rsidR="002844A2">
        <w:rPr>
          <w:rFonts w:eastAsia="Batang"/>
          <w:bCs/>
          <w:lang w:val="en-GB"/>
        </w:rPr>
        <w:t>s</w:t>
      </w:r>
      <w:r w:rsidR="00A9234C">
        <w:rPr>
          <w:rFonts w:eastAsia="Batang"/>
          <w:bCs/>
          <w:lang w:val="en-GB"/>
        </w:rPr>
        <w:t xml:space="preserve"> in DL-subband</w:t>
      </w:r>
      <w:r w:rsidR="002844A2">
        <w:rPr>
          <w:rFonts w:eastAsia="Batang"/>
          <w:bCs/>
          <w:lang w:val="en-GB"/>
        </w:rPr>
        <w:t>.</w:t>
      </w:r>
      <w:r w:rsidR="009001AB">
        <w:rPr>
          <w:rFonts w:eastAsia="Batang"/>
          <w:bCs/>
          <w:lang w:val="en-GB"/>
        </w:rPr>
        <w:t xml:space="preserve"> </w:t>
      </w:r>
      <w:r w:rsidR="00F315F2">
        <w:rPr>
          <w:rFonts w:eastAsia="Batang"/>
          <w:bCs/>
          <w:lang w:val="en-GB"/>
        </w:rPr>
        <w:t>Option-2 allow</w:t>
      </w:r>
      <w:r w:rsidR="002844A2">
        <w:rPr>
          <w:rFonts w:eastAsia="Batang"/>
          <w:bCs/>
          <w:lang w:val="en-GB"/>
        </w:rPr>
        <w:t>s</w:t>
      </w:r>
      <w:r w:rsidR="00F315F2">
        <w:rPr>
          <w:rFonts w:eastAsia="Batang"/>
          <w:bCs/>
          <w:lang w:val="en-GB"/>
        </w:rPr>
        <w:t xml:space="preserve"> </w:t>
      </w:r>
      <w:r w:rsidR="001F4A87">
        <w:rPr>
          <w:rFonts w:eastAsia="Batang"/>
          <w:bCs/>
          <w:lang w:val="en-GB"/>
        </w:rPr>
        <w:t xml:space="preserve">DL </w:t>
      </w:r>
      <w:r w:rsidR="00F315F2">
        <w:rPr>
          <w:rFonts w:eastAsia="Batang"/>
          <w:bCs/>
          <w:lang w:val="en-GB"/>
        </w:rPr>
        <w:t>scheduling flexibility in</w:t>
      </w:r>
      <w:r w:rsidR="002844A2">
        <w:rPr>
          <w:rFonts w:eastAsia="Batang"/>
          <w:bCs/>
          <w:lang w:val="en-GB"/>
        </w:rPr>
        <w:t xml:space="preserve"> the</w:t>
      </w:r>
      <w:r w:rsidR="001F4A87">
        <w:rPr>
          <w:rFonts w:eastAsia="Batang"/>
          <w:bCs/>
          <w:lang w:val="en-GB"/>
        </w:rPr>
        <w:t xml:space="preserve"> UL subband. </w:t>
      </w:r>
      <w:r w:rsidR="00770D6F">
        <w:rPr>
          <w:rFonts w:eastAsia="Batang"/>
          <w:bCs/>
          <w:lang w:val="en-GB"/>
        </w:rPr>
        <w:t>Option-3</w:t>
      </w:r>
      <w:r w:rsidR="003B1F86">
        <w:rPr>
          <w:rFonts w:eastAsia="Batang"/>
          <w:bCs/>
          <w:lang w:val="en-GB"/>
        </w:rPr>
        <w:t xml:space="preserve"> allows UL scheduling flexibility in the DL-subband</w:t>
      </w:r>
      <w:r w:rsidR="000D1B77">
        <w:rPr>
          <w:rFonts w:eastAsia="Batang"/>
          <w:bCs/>
          <w:lang w:val="en-GB"/>
        </w:rPr>
        <w:t xml:space="preserve"> while option-4 enables both UL/DL </w:t>
      </w:r>
      <w:r w:rsidR="009B1250">
        <w:rPr>
          <w:rFonts w:eastAsia="Batang"/>
          <w:bCs/>
          <w:lang w:val="en-GB"/>
        </w:rPr>
        <w:t>scheduling in</w:t>
      </w:r>
      <w:r w:rsidR="000D1B77">
        <w:rPr>
          <w:rFonts w:eastAsia="Batang"/>
          <w:bCs/>
          <w:lang w:val="en-GB"/>
        </w:rPr>
        <w:t xml:space="preserve"> the DL/UL subbands.</w:t>
      </w:r>
    </w:p>
    <w:p w14:paraId="0F7B013D" w14:textId="1A85C8A4" w:rsidR="002844A2" w:rsidRDefault="000D779A" w:rsidP="005C7DD9">
      <w:pPr>
        <w:jc w:val="both"/>
        <w:rPr>
          <w:rFonts w:eastAsia="Batang"/>
          <w:bCs/>
          <w:lang w:val="en-GB"/>
        </w:rPr>
      </w:pPr>
      <w:r>
        <w:rPr>
          <w:rFonts w:eastAsia="Batang"/>
          <w:bCs/>
          <w:lang w:val="en-GB"/>
        </w:rPr>
        <w:t>The motivation for semi-static configuration of UL/DL subband as baseline is to avoid CLI across cells and across UEs. F</w:t>
      </w:r>
      <w:r w:rsidR="002844A2">
        <w:rPr>
          <w:rFonts w:eastAsia="Batang"/>
          <w:bCs/>
          <w:lang w:val="en-GB"/>
        </w:rPr>
        <w:t xml:space="preserve">lexible scheduling by options 2 to 4 </w:t>
      </w:r>
      <w:r>
        <w:rPr>
          <w:rFonts w:eastAsia="Batang"/>
          <w:bCs/>
          <w:lang w:val="en-GB"/>
        </w:rPr>
        <w:t>will</w:t>
      </w:r>
      <w:r w:rsidR="002844A2">
        <w:rPr>
          <w:rFonts w:eastAsia="Batang"/>
          <w:bCs/>
          <w:lang w:val="en-GB"/>
        </w:rPr>
        <w:t xml:space="preserve"> have negative impact on the inter-gNB and inter-UE CLI. </w:t>
      </w:r>
      <w:r>
        <w:rPr>
          <w:rFonts w:eastAsia="Batang"/>
          <w:bCs/>
          <w:lang w:val="en-GB"/>
        </w:rPr>
        <w:t>In addition, one of the main advantages of SBFD versus dynamic TDD is the controlled CLI by having fixed traffic direction in the subband.</w:t>
      </w:r>
      <w:r w:rsidRPr="000D779A">
        <w:rPr>
          <w:rFonts w:eastAsia="Batang"/>
          <w:bCs/>
          <w:lang w:val="en-GB"/>
        </w:rPr>
        <w:t xml:space="preserve"> </w:t>
      </w:r>
      <w:r>
        <w:rPr>
          <w:rFonts w:eastAsia="Batang"/>
          <w:bCs/>
          <w:lang w:val="en-GB"/>
        </w:rPr>
        <w:t>We find it very contradicting and counter intuitive to allow opposite traffic direction in semi-static configured subband. Also, this adaptation in scheduling flexibility may require extra complexity for gNB and/or UE to quickly adapt the RF front end (e.g., tunning and filtering) by dynamic signalling.</w:t>
      </w:r>
    </w:p>
    <w:p w14:paraId="08E07849" w14:textId="314A3559" w:rsidR="005C7DD9" w:rsidRPr="003848CC" w:rsidRDefault="005C7DD9" w:rsidP="005C7DD9">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20</w:t>
      </w:r>
      <w:r w:rsidRPr="0066249B">
        <w:rPr>
          <w:rFonts w:eastAsia="Batang"/>
          <w:b/>
          <w:szCs w:val="24"/>
          <w:u w:val="single"/>
          <w:lang w:val="en-GB"/>
        </w:rPr>
        <w:fldChar w:fldCharType="end"/>
      </w:r>
      <w:r>
        <w:rPr>
          <w:rFonts w:eastAsia="Batang"/>
          <w:b/>
          <w:szCs w:val="24"/>
          <w:u w:val="single"/>
          <w:lang w:val="en-GB"/>
        </w:rPr>
        <w:t xml:space="preserve">: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subband traffic direction</w:t>
      </w:r>
      <w:r>
        <w:rPr>
          <w:rFonts w:eastAsia="Batang"/>
          <w:b/>
          <w:szCs w:val="24"/>
          <w:lang w:val="en-GB"/>
        </w:rPr>
        <w:t xml:space="preserve"> and increases complexity and timeline for adaptive RF tunning and filtering. </w:t>
      </w:r>
    </w:p>
    <w:p w14:paraId="63E416CD" w14:textId="32EB8387" w:rsidR="00BD2E4E" w:rsidRDefault="000D779A" w:rsidP="005C7DD9">
      <w:pPr>
        <w:jc w:val="both"/>
        <w:rPr>
          <w:rFonts w:eastAsia="Batang"/>
          <w:bCs/>
          <w:lang w:val="en-GB"/>
        </w:rPr>
      </w:pPr>
      <w:r>
        <w:rPr>
          <w:rFonts w:eastAsia="Batang"/>
          <w:bCs/>
          <w:lang w:val="en-GB"/>
        </w:rPr>
        <w:t xml:space="preserve">One of the drawbacks of utilizing dynamic scheduling by either one of option 2-4 comes from the fact that </w:t>
      </w:r>
      <w:r w:rsidR="00BD2E4E">
        <w:rPr>
          <w:rFonts w:eastAsia="Batang"/>
          <w:bCs/>
          <w:lang w:val="en-GB"/>
        </w:rPr>
        <w:t xml:space="preserve">this signalling or scheduling is UE-specific and the </w:t>
      </w:r>
      <w:r>
        <w:rPr>
          <w:rFonts w:eastAsia="Batang"/>
          <w:bCs/>
          <w:lang w:val="en-GB"/>
        </w:rPr>
        <w:t>other UEs are not aware of such updates. It is possible that one of the other UEs is configured by higher layer for transmission in the UL-SB at the same time resource where gNB dynamically schedule</w:t>
      </w:r>
      <w:r w:rsidR="00BD2E4E">
        <w:rPr>
          <w:rFonts w:eastAsia="Batang"/>
          <w:bCs/>
          <w:lang w:val="en-GB"/>
        </w:rPr>
        <w:t>s</w:t>
      </w:r>
      <w:r>
        <w:rPr>
          <w:rFonts w:eastAsia="Batang"/>
          <w:bCs/>
          <w:lang w:val="en-GB"/>
        </w:rPr>
        <w:t xml:space="preserve"> DL </w:t>
      </w:r>
      <w:r w:rsidR="00BD2E4E">
        <w:rPr>
          <w:rFonts w:eastAsia="Batang"/>
          <w:bCs/>
          <w:lang w:val="en-GB"/>
        </w:rPr>
        <w:t xml:space="preserve">reception </w:t>
      </w:r>
      <w:r>
        <w:rPr>
          <w:rFonts w:eastAsia="Batang"/>
          <w:bCs/>
          <w:lang w:val="en-GB"/>
        </w:rPr>
        <w:t xml:space="preserve">for another UE. </w:t>
      </w:r>
      <w:r w:rsidR="00BD2E4E">
        <w:rPr>
          <w:rFonts w:eastAsia="Batang"/>
          <w:bCs/>
          <w:lang w:val="en-GB"/>
        </w:rPr>
        <w:t>T</w:t>
      </w:r>
      <w:r>
        <w:rPr>
          <w:rFonts w:eastAsia="Batang"/>
          <w:bCs/>
          <w:lang w:val="en-GB"/>
        </w:rPr>
        <w:t>h</w:t>
      </w:r>
      <w:r w:rsidR="00BD2E4E">
        <w:rPr>
          <w:rFonts w:eastAsia="Batang"/>
          <w:bCs/>
          <w:lang w:val="en-GB"/>
        </w:rPr>
        <w:t>en th</w:t>
      </w:r>
      <w:r>
        <w:rPr>
          <w:rFonts w:eastAsia="Batang"/>
          <w:bCs/>
          <w:lang w:val="en-GB"/>
        </w:rPr>
        <w:t>ere will be intra-cell inter-UE CLI which may affect the scheduled DL reception.</w:t>
      </w:r>
      <w:r w:rsidR="00BD2E4E">
        <w:rPr>
          <w:rFonts w:eastAsia="Batang"/>
          <w:bCs/>
          <w:lang w:val="en-GB"/>
        </w:rPr>
        <w:t xml:space="preserve">  On the other hand, if gNB wants to utilize UL-SB for DL transmission, then it can update SBFD symbols to non-SBFD symbols for all UEs in the cells by dynamic signalling (e.g. GC-DCI). Then this problem doesn’t exist.  On the hand, if the purpose for Options 2-4 is scheduling flexibility and resource utilization, the same functionality can be provided using dynamic update of the SBFD symbols (e.g., time pattern and/or frequency resources of the UL/DL subband).  </w:t>
      </w:r>
    </w:p>
    <w:p w14:paraId="2D671C18" w14:textId="5E1896C9" w:rsidR="005C7DD9" w:rsidRPr="003848CC" w:rsidRDefault="005C7DD9" w:rsidP="005C7DD9">
      <w:pPr>
        <w:spacing w:after="0"/>
        <w:jc w:val="both"/>
        <w:rPr>
          <w:rFonts w:eastAsia="Batang"/>
          <w:b/>
          <w:szCs w:val="24"/>
          <w:lang w:val="en-GB"/>
        </w:rPr>
      </w:pPr>
      <w:r w:rsidRPr="003848CC">
        <w:rPr>
          <w:rFonts w:eastAsia="Batang"/>
          <w:b/>
          <w:szCs w:val="24"/>
          <w:u w:val="single"/>
          <w:lang w:val="en-GB"/>
        </w:rPr>
        <w:t xml:space="preserve">Observation </w:t>
      </w:r>
      <w:r w:rsidRPr="003848CC">
        <w:rPr>
          <w:rFonts w:eastAsia="Batang"/>
          <w:b/>
          <w:szCs w:val="24"/>
          <w:lang w:val="en-GB"/>
        </w:rPr>
        <w:fldChar w:fldCharType="begin"/>
      </w:r>
      <w:r w:rsidRPr="003848CC">
        <w:rPr>
          <w:rFonts w:eastAsia="Batang"/>
          <w:b/>
          <w:szCs w:val="24"/>
          <w:lang w:val="en-GB"/>
        </w:rPr>
        <w:instrText xml:space="preserve"> seq obser </w:instrText>
      </w:r>
      <w:r w:rsidRPr="003848CC">
        <w:rPr>
          <w:rFonts w:eastAsia="Batang"/>
          <w:b/>
          <w:szCs w:val="24"/>
          <w:lang w:val="en-GB"/>
        </w:rPr>
        <w:fldChar w:fldCharType="separate"/>
      </w:r>
      <w:r w:rsidR="009D6A77">
        <w:rPr>
          <w:rFonts w:eastAsia="Batang"/>
          <w:b/>
          <w:noProof/>
          <w:szCs w:val="24"/>
          <w:lang w:val="en-GB"/>
        </w:rPr>
        <w:t>21</w:t>
      </w:r>
      <w:r w:rsidRPr="003848CC">
        <w:rPr>
          <w:rFonts w:eastAsia="Batang"/>
          <w:b/>
          <w:szCs w:val="24"/>
          <w:lang w:val="en-GB"/>
        </w:rPr>
        <w:fldChar w:fldCharType="end"/>
      </w:r>
      <w:r w:rsidRPr="003848CC">
        <w:rPr>
          <w:rFonts w:eastAsia="Batang"/>
          <w:b/>
          <w:szCs w:val="24"/>
          <w:lang w:val="en-GB"/>
        </w:rPr>
        <w:t>: Dynamic SBFD symbol update</w:t>
      </w:r>
      <w:r>
        <w:rPr>
          <w:rFonts w:eastAsia="Batang"/>
          <w:b/>
          <w:szCs w:val="24"/>
          <w:lang w:val="en-GB"/>
        </w:rPr>
        <w:t xml:space="preserve"> (e.g., fallback to TDD mode or adapting subbands)</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w:t>
      </w:r>
      <w:r w:rsidR="00BD2E4E">
        <w:rPr>
          <w:rFonts w:eastAsia="Batang"/>
          <w:b/>
          <w:szCs w:val="24"/>
          <w:lang w:val="en-GB"/>
        </w:rPr>
        <w:t xml:space="preserve"> of resource utilization</w:t>
      </w:r>
      <w:r w:rsidRPr="003848CC">
        <w:rPr>
          <w:rFonts w:eastAsia="Batang"/>
          <w:b/>
          <w:szCs w:val="24"/>
          <w:lang w:val="en-GB"/>
        </w:rPr>
        <w:t xml:space="preserve"> </w:t>
      </w:r>
      <w:r>
        <w:rPr>
          <w:rFonts w:eastAsia="Batang"/>
          <w:b/>
          <w:szCs w:val="24"/>
          <w:lang w:val="en-GB"/>
        </w:rPr>
        <w:t xml:space="preserve">and flexibility </w:t>
      </w:r>
      <w:r w:rsidRPr="003848CC">
        <w:rPr>
          <w:rFonts w:eastAsia="Batang"/>
          <w:b/>
          <w:szCs w:val="24"/>
          <w:lang w:val="en-GB"/>
        </w:rPr>
        <w:t xml:space="preserve">of options 2, 3 and 4.  </w:t>
      </w:r>
    </w:p>
    <w:p w14:paraId="67AD9D22" w14:textId="77777777" w:rsidR="005C7DD9" w:rsidRPr="004C34A0" w:rsidRDefault="005C7DD9" w:rsidP="005C7DD9">
      <w:pPr>
        <w:spacing w:after="0"/>
        <w:jc w:val="both"/>
        <w:rPr>
          <w:rFonts w:eastAsia="Batang"/>
          <w:b/>
          <w:szCs w:val="24"/>
          <w:lang w:val="en-GB"/>
        </w:rPr>
      </w:pPr>
    </w:p>
    <w:p w14:paraId="0A720815" w14:textId="06599AF2" w:rsidR="005C7DD9" w:rsidRDefault="005C7DD9" w:rsidP="005C7DD9">
      <w:pPr>
        <w:jc w:val="both"/>
        <w:rPr>
          <w:rFonts w:eastAsia="Batang"/>
          <w:bCs/>
          <w:lang w:val="en-GB"/>
        </w:rPr>
      </w:pPr>
      <w:r>
        <w:rPr>
          <w:rFonts w:eastAsia="Batang"/>
          <w:bCs/>
          <w:lang w:val="en-GB"/>
        </w:rPr>
        <w:t xml:space="preserve">Finally, option 1 doesn’t prevent UE to measure the CLI in the UL subband </w:t>
      </w:r>
      <w:r w:rsidR="00BD2E4E">
        <w:rPr>
          <w:rFonts w:eastAsia="Batang"/>
          <w:bCs/>
          <w:lang w:val="en-GB"/>
        </w:rPr>
        <w:t xml:space="preserve">as gNB can configure the UE with CLI measurements resources within the UE DL BWP and UL-SB. These CLI measurements is </w:t>
      </w:r>
      <w:r>
        <w:rPr>
          <w:rFonts w:eastAsia="Batang"/>
          <w:bCs/>
          <w:lang w:val="en-GB"/>
        </w:rPr>
        <w:t xml:space="preserve"> essential for </w:t>
      </w:r>
      <w:r w:rsidR="00BD2E4E">
        <w:rPr>
          <w:rFonts w:eastAsia="Batang"/>
          <w:bCs/>
          <w:lang w:val="en-GB"/>
        </w:rPr>
        <w:t>receiver</w:t>
      </w:r>
      <w:r>
        <w:rPr>
          <w:rFonts w:eastAsia="Batang"/>
          <w:bCs/>
          <w:lang w:val="en-GB"/>
        </w:rPr>
        <w:t xml:space="preserve"> blocking detection and/or LNA compression. The CLI measurement is not DL reception from gNB and this shouldn’t be confused with DL scheduling in UL subband. In addition, the CLI measurement in UL subband can be achieved simultaneously with UE DL reception in DL subband if UE supports Rel-16 capability of FDM-CLI and DL. </w:t>
      </w:r>
    </w:p>
    <w:p w14:paraId="53ACC23A" w14:textId="4D328142" w:rsidR="005C7DD9" w:rsidRDefault="005C7DD9" w:rsidP="005C7DD9">
      <w:pPr>
        <w:spacing w:after="0"/>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11</w:t>
      </w:r>
      <w:r w:rsidRPr="008B0460">
        <w:rPr>
          <w:rFonts w:eastAsia="Batang"/>
          <w:b/>
          <w:szCs w:val="24"/>
          <w:u w:val="single"/>
          <w:lang w:val="en-GB"/>
        </w:rPr>
        <w:fldChar w:fldCharType="end"/>
      </w:r>
      <w:r>
        <w:rPr>
          <w:rFonts w:eastAsia="Batang"/>
          <w:b/>
          <w:szCs w:val="24"/>
          <w:u w:val="single"/>
          <w:lang w:val="en-GB"/>
        </w:rPr>
        <w:t xml:space="preserve">: </w:t>
      </w:r>
      <w:r w:rsidRPr="007B0990">
        <w:rPr>
          <w:rFonts w:eastAsia="Batang"/>
          <w:b/>
          <w:szCs w:val="24"/>
          <w:lang w:val="en-GB"/>
        </w:rPr>
        <w:t xml:space="preserve">Support </w:t>
      </w:r>
      <w:r>
        <w:rPr>
          <w:rFonts w:eastAsia="Batang"/>
          <w:b/>
          <w:szCs w:val="24"/>
          <w:lang w:val="en-GB"/>
        </w:rPr>
        <w:t xml:space="preserve">only </w:t>
      </w:r>
      <w:r w:rsidRPr="007B0990">
        <w:rPr>
          <w:rFonts w:eastAsia="Batang"/>
          <w:b/>
          <w:szCs w:val="24"/>
          <w:lang w:val="en-GB"/>
        </w:rPr>
        <w:t xml:space="preserve">Option 1 as </w:t>
      </w:r>
      <w:r>
        <w:rPr>
          <w:rFonts w:eastAsia="Batang"/>
          <w:b/>
          <w:szCs w:val="24"/>
          <w:lang w:val="en-GB"/>
        </w:rPr>
        <w:t xml:space="preserve">the </w:t>
      </w:r>
      <w:r w:rsidRPr="007B0990">
        <w:rPr>
          <w:rFonts w:eastAsia="Batang"/>
          <w:b/>
          <w:szCs w:val="24"/>
          <w:lang w:val="en-GB"/>
        </w:rPr>
        <w:t>baseline for SBFD-aw</w:t>
      </w:r>
      <w:r>
        <w:rPr>
          <w:rFonts w:eastAsia="Batang"/>
          <w:b/>
          <w:szCs w:val="24"/>
          <w:lang w:val="en-GB"/>
        </w:rPr>
        <w:t>a</w:t>
      </w:r>
      <w:r w:rsidRPr="007B0990">
        <w:rPr>
          <w:rFonts w:eastAsia="Batang"/>
          <w:b/>
          <w:szCs w:val="24"/>
          <w:lang w:val="en-GB"/>
        </w:rPr>
        <w:t>re UE</w:t>
      </w:r>
      <w:r>
        <w:rPr>
          <w:rFonts w:eastAsia="Batang"/>
          <w:b/>
          <w:szCs w:val="24"/>
          <w:lang w:val="en-GB"/>
        </w:rPr>
        <w:t xml:space="preserve"> scheduling.</w:t>
      </w:r>
    </w:p>
    <w:p w14:paraId="25A4188B" w14:textId="77777777" w:rsidR="005C7DD9" w:rsidRDefault="005C7DD9" w:rsidP="005C7DD9">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UE can be configured to measure CLI in the UL subband for AGC blocking and/or LNA compression. </w:t>
      </w:r>
    </w:p>
    <w:p w14:paraId="692E227A" w14:textId="77777777" w:rsidR="005C7DD9" w:rsidRDefault="005C7DD9" w:rsidP="0070057D">
      <w:pPr>
        <w:jc w:val="both"/>
        <w:rPr>
          <w:lang w:val="en-GB"/>
        </w:rPr>
      </w:pPr>
    </w:p>
    <w:p w14:paraId="4BC3D8A5" w14:textId="4CCF8410" w:rsidR="00A36B80" w:rsidRDefault="00A36B80" w:rsidP="00A36B80">
      <w:pPr>
        <w:jc w:val="both"/>
        <w:rPr>
          <w:lang w:val="en-GB"/>
        </w:rPr>
      </w:pPr>
      <w:r>
        <w:rPr>
          <w:lang w:val="en-GB"/>
        </w:rPr>
        <w:t xml:space="preserve">Dynamic </w:t>
      </w:r>
      <w:r w:rsidR="00BD2E4E">
        <w:rPr>
          <w:lang w:val="en-GB"/>
        </w:rPr>
        <w:t>adaptation</w:t>
      </w:r>
      <w:r>
        <w:rPr>
          <w:lang w:val="en-GB"/>
        </w:rPr>
        <w:t xml:space="preserve"> of the time location of the SBFD symbols may be helpful</w:t>
      </w:r>
      <w:r w:rsidR="00BD2E4E" w:rsidRPr="00BD2E4E">
        <w:rPr>
          <w:lang w:val="en-GB"/>
        </w:rPr>
        <w:t xml:space="preserve"> </w:t>
      </w:r>
      <w:r w:rsidR="00BD2E4E">
        <w:rPr>
          <w:lang w:val="en-GB"/>
        </w:rPr>
        <w:t>in some scenarios</w:t>
      </w:r>
      <w:r>
        <w:rPr>
          <w:lang w:val="en-GB"/>
        </w:rPr>
        <w:t>. For example,</w:t>
      </w:r>
      <w:r w:rsidR="00BD2E4E" w:rsidDel="00BD2E4E">
        <w:rPr>
          <w:lang w:val="en-GB"/>
        </w:rPr>
        <w:t xml:space="preserve"> </w:t>
      </w:r>
      <w:r>
        <w:rPr>
          <w:lang w:val="en-GB"/>
        </w:rPr>
        <w:t xml:space="preserve">when there is strong self-interference </w:t>
      </w:r>
      <w:r w:rsidR="00BD2E4E">
        <w:rPr>
          <w:lang w:val="en-GB"/>
        </w:rPr>
        <w:t>(e.g due to clutter)</w:t>
      </w:r>
      <w:r w:rsidR="00C500CB">
        <w:rPr>
          <w:lang w:val="en-GB"/>
        </w:rPr>
        <w:t xml:space="preserve"> </w:t>
      </w:r>
      <w:r>
        <w:rPr>
          <w:lang w:val="en-GB"/>
        </w:rPr>
        <w:t xml:space="preserve">or inter-gNB interference, then SBFD operation may not possible, and network may fallback to </w:t>
      </w:r>
      <w:r w:rsidR="00BD2E4E">
        <w:rPr>
          <w:lang w:val="en-GB"/>
        </w:rPr>
        <w:t>non-SBFD</w:t>
      </w:r>
      <w:r>
        <w:rPr>
          <w:lang w:val="en-GB"/>
        </w:rPr>
        <w:t xml:space="preserve"> mode. In some other scenarios, some specific cells may need to adapt the ratio of the SBFD and non-SBFD symbols/slot depending on the cell load and UL/DL traffic. In both cases, dynamic indication or update of the SBFD symbols could be helpful. This could be achieved by having multiple RRC configuration of subbands configuration and gNB dynamically indicate one of the configurations (e.g. only DL </w:t>
      </w:r>
      <w:r w:rsidR="00C500CB">
        <w:rPr>
          <w:lang w:val="en-GB"/>
        </w:rPr>
        <w:t xml:space="preserve">symbol without </w:t>
      </w:r>
      <w:r>
        <w:rPr>
          <w:lang w:val="en-GB"/>
        </w:rPr>
        <w:t>UL subband,</w:t>
      </w:r>
      <w:r w:rsidR="00C500CB">
        <w:rPr>
          <w:lang w:val="en-GB"/>
        </w:rPr>
        <w:t>)</w:t>
      </w:r>
      <w:r>
        <w:rPr>
          <w:lang w:val="en-GB"/>
        </w:rPr>
        <w:t xml:space="preserve">. In addition, </w:t>
      </w:r>
      <w:r w:rsidR="00C500CB">
        <w:rPr>
          <w:lang w:val="en-GB"/>
        </w:rPr>
        <w:t>dynamic</w:t>
      </w:r>
      <w:r>
        <w:rPr>
          <w:lang w:val="en-GB"/>
        </w:rPr>
        <w:t xml:space="preserve"> update of SBFD symbols enable</w:t>
      </w:r>
      <w:r w:rsidR="00BD2E4E">
        <w:rPr>
          <w:lang w:val="en-GB"/>
        </w:rPr>
        <w:t>s</w:t>
      </w:r>
      <w:r>
        <w:rPr>
          <w:lang w:val="en-GB"/>
        </w:rPr>
        <w:t xml:space="preserve"> DL scheduling across all frequency resources in slots that was earlier configured with UL or DL subbands.</w:t>
      </w:r>
    </w:p>
    <w:p w14:paraId="335B088F" w14:textId="75CEA7B3" w:rsidR="00A36B80" w:rsidRDefault="00A36B80" w:rsidP="00A36B80">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22</w:t>
      </w:r>
      <w:r w:rsidRPr="0066249B">
        <w:rPr>
          <w:rFonts w:eastAsia="Batang"/>
          <w:b/>
          <w:szCs w:val="24"/>
          <w:u w:val="single"/>
          <w:lang w:val="en-GB"/>
        </w:rPr>
        <w:fldChar w:fldCharType="end"/>
      </w:r>
      <w:r w:rsidRPr="007C457F">
        <w:rPr>
          <w:b/>
          <w:iCs/>
          <w:szCs w:val="16"/>
          <w:lang w:val="en-GB" w:eastAsia="ko-KR"/>
        </w:rPr>
        <w:t xml:space="preserve">: </w:t>
      </w:r>
      <w:r>
        <w:rPr>
          <w:b/>
          <w:iCs/>
          <w:szCs w:val="16"/>
          <w:lang w:val="en-GB" w:eastAsia="ko-KR"/>
        </w:rPr>
        <w:t xml:space="preserve">Dynamic indication/update of the UL/DL subband can be useful in some scenarios </w:t>
      </w:r>
      <w:r w:rsidR="00C500CB">
        <w:rPr>
          <w:b/>
          <w:iCs/>
          <w:szCs w:val="16"/>
          <w:lang w:val="en-GB" w:eastAsia="ko-KR"/>
        </w:rPr>
        <w:t xml:space="preserve">, </w:t>
      </w:r>
      <w:r>
        <w:rPr>
          <w:b/>
          <w:iCs/>
          <w:szCs w:val="16"/>
          <w:lang w:val="en-GB" w:eastAsia="ko-KR"/>
        </w:rPr>
        <w:t xml:space="preserve">e.g. gNB fallback to HD mode due to strong interference </w:t>
      </w:r>
      <w:r w:rsidR="00C500CB">
        <w:rPr>
          <w:b/>
          <w:iCs/>
          <w:szCs w:val="16"/>
          <w:lang w:val="en-GB" w:eastAsia="ko-KR"/>
        </w:rPr>
        <w:t xml:space="preserve">, </w:t>
      </w:r>
      <w:r>
        <w:rPr>
          <w:b/>
          <w:iCs/>
          <w:szCs w:val="16"/>
          <w:lang w:val="en-GB" w:eastAsia="ko-KR"/>
        </w:rPr>
        <w:t xml:space="preserve">adapting </w:t>
      </w:r>
      <w:r w:rsidR="00C500CB">
        <w:rPr>
          <w:b/>
          <w:iCs/>
          <w:szCs w:val="16"/>
          <w:lang w:val="en-GB" w:eastAsia="ko-KR"/>
        </w:rPr>
        <w:t xml:space="preserve">the resources based on </w:t>
      </w:r>
      <w:r>
        <w:rPr>
          <w:b/>
          <w:iCs/>
          <w:szCs w:val="16"/>
          <w:lang w:val="en-GB" w:eastAsia="ko-KR"/>
        </w:rPr>
        <w:t>the UL/DL traffic loads</w:t>
      </w:r>
      <w:r w:rsidR="00C500CB">
        <w:rPr>
          <w:b/>
          <w:iCs/>
          <w:szCs w:val="16"/>
          <w:lang w:val="en-GB" w:eastAsia="ko-KR"/>
        </w:rPr>
        <w:t xml:space="preserve"> and enable dynamic DL scheduling across all freq. resources.</w:t>
      </w:r>
    </w:p>
    <w:p w14:paraId="46642EE4" w14:textId="77777777" w:rsidR="00A36B80" w:rsidRPr="00806A9D" w:rsidRDefault="00A36B80" w:rsidP="00A36B80">
      <w:pPr>
        <w:spacing w:after="0"/>
        <w:jc w:val="both"/>
        <w:rPr>
          <w:rFonts w:eastAsia="Batang"/>
          <w:bCs/>
          <w:szCs w:val="24"/>
          <w:lang w:val="en-GB"/>
        </w:rPr>
      </w:pPr>
      <w:r w:rsidRPr="00806A9D">
        <w:rPr>
          <w:rFonts w:eastAsia="Batang"/>
          <w:bCs/>
          <w:szCs w:val="24"/>
          <w:lang w:val="en-GB"/>
        </w:rPr>
        <w:lastRenderedPageBreak/>
        <w:t xml:space="preserve">Dynamic indication/update of the at least time locations of the SBFD subbands could be achieved at a symbol or a slot level, and could be indicated via a bitmap (e.g. for non-continuous resources) or an offset and length to save overhead (e.g. for continuous resources).  </w:t>
      </w:r>
    </w:p>
    <w:p w14:paraId="0C67AB9C" w14:textId="77777777" w:rsidR="00A36B80" w:rsidRDefault="00A36B80" w:rsidP="00A36B80">
      <w:pPr>
        <w:spacing w:after="0"/>
        <w:jc w:val="both"/>
        <w:rPr>
          <w:rFonts w:eastAsia="Batang"/>
          <w:b/>
          <w:szCs w:val="24"/>
          <w:lang w:val="en-GB"/>
        </w:rPr>
      </w:pPr>
    </w:p>
    <w:p w14:paraId="002F3DCB" w14:textId="0B93AD60" w:rsidR="00A36B80" w:rsidRPr="007B0990" w:rsidRDefault="00A36B80" w:rsidP="00A36B80">
      <w:pPr>
        <w:spacing w:after="0"/>
        <w:rPr>
          <w:rFonts w:ascii="Calibri" w:eastAsia="Batang" w:hAnsi="Calibri"/>
          <w:b/>
          <w:sz w:val="22"/>
          <w:szCs w:val="22"/>
          <w:lang w:val="en-GB"/>
        </w:rPr>
      </w:pPr>
      <w:r w:rsidRPr="00E21B12">
        <w:rPr>
          <w:rFonts w:eastAsia="Batang"/>
          <w:b/>
          <w:szCs w:val="24"/>
          <w:lang w:val="en-GB"/>
        </w:rPr>
        <w:t xml:space="preserve"> </w:t>
      </w:r>
      <w:r w:rsidRPr="00E21B12">
        <w:rPr>
          <w:rFonts w:eastAsia="Batang"/>
          <w:b/>
          <w:szCs w:val="24"/>
          <w:u w:val="single"/>
          <w:lang w:val="en-GB"/>
        </w:rPr>
        <w:t xml:space="preserve">Proposal </w:t>
      </w:r>
      <w:r w:rsidRPr="00524B03">
        <w:rPr>
          <w:rFonts w:eastAsia="Batang"/>
          <w:b/>
          <w:szCs w:val="24"/>
          <w:u w:val="single"/>
          <w:lang w:val="en-GB"/>
        </w:rPr>
        <w:fldChar w:fldCharType="begin"/>
      </w:r>
      <w:r w:rsidRPr="00E21B12">
        <w:rPr>
          <w:rFonts w:eastAsia="Batang"/>
          <w:b/>
          <w:szCs w:val="24"/>
          <w:u w:val="single"/>
          <w:lang w:val="en-GB"/>
        </w:rPr>
        <w:instrText xml:space="preserve"> seq prop </w:instrText>
      </w:r>
      <w:r w:rsidRPr="00524B03">
        <w:rPr>
          <w:rFonts w:eastAsia="Batang"/>
          <w:b/>
          <w:szCs w:val="24"/>
          <w:u w:val="single"/>
          <w:lang w:val="en-GB"/>
        </w:rPr>
        <w:fldChar w:fldCharType="separate"/>
      </w:r>
      <w:r w:rsidR="009D6A77">
        <w:rPr>
          <w:rFonts w:eastAsia="Batang"/>
          <w:b/>
          <w:noProof/>
          <w:szCs w:val="24"/>
          <w:u w:val="single"/>
          <w:lang w:val="en-GB"/>
        </w:rPr>
        <w:t>12</w:t>
      </w:r>
      <w:r w:rsidRPr="00524B03">
        <w:rPr>
          <w:rFonts w:eastAsia="Batang"/>
          <w:b/>
          <w:szCs w:val="24"/>
          <w:u w:val="single"/>
          <w:lang w:val="en-GB"/>
        </w:rPr>
        <w:fldChar w:fldCharType="end"/>
      </w:r>
      <w:r w:rsidRPr="00E21B12">
        <w:rPr>
          <w:b/>
          <w:iCs/>
          <w:szCs w:val="16"/>
          <w:lang w:val="en-GB" w:eastAsia="ko-KR"/>
        </w:rPr>
        <w:t>:</w:t>
      </w:r>
      <w:r>
        <w:rPr>
          <w:b/>
          <w:iCs/>
          <w:szCs w:val="16"/>
          <w:lang w:val="en-GB" w:eastAsia="ko-KR"/>
        </w:rPr>
        <w:t xml:space="preserve"> </w:t>
      </w:r>
      <w:r w:rsidRPr="007B0990">
        <w:rPr>
          <w:rFonts w:eastAsia="Batang"/>
          <w:b/>
          <w:lang w:val="en-GB"/>
        </w:rPr>
        <w:t xml:space="preserve">Support dynamic indication/update of the at least </w:t>
      </w:r>
      <w:r w:rsidRPr="00BD2382">
        <w:rPr>
          <w:rFonts w:eastAsia="Batang"/>
          <w:b/>
          <w:lang w:val="en-GB"/>
        </w:rPr>
        <w:t xml:space="preserve">time </w:t>
      </w:r>
      <w:r w:rsidRPr="007B0990">
        <w:rPr>
          <w:rFonts w:eastAsia="Batang"/>
          <w:b/>
          <w:lang w:val="en-GB"/>
        </w:rPr>
        <w:t>locations of the SBFD subbands.</w:t>
      </w:r>
    </w:p>
    <w:p w14:paraId="2F62381D" w14:textId="77777777" w:rsidR="00A36B80" w:rsidRPr="00663F9B" w:rsidRDefault="00A36B80" w:rsidP="00A36B80">
      <w:pPr>
        <w:pStyle w:val="ListParagraph"/>
        <w:numPr>
          <w:ilvl w:val="0"/>
          <w:numId w:val="45"/>
        </w:numPr>
        <w:jc w:val="both"/>
        <w:rPr>
          <w:rFonts w:eastAsia="Batang"/>
          <w:b/>
          <w:lang w:val="en-GB"/>
        </w:rPr>
      </w:pPr>
      <w:r>
        <w:rPr>
          <w:rFonts w:ascii="Times New Roman" w:eastAsia="Batang" w:hAnsi="Times New Roman"/>
          <w:b/>
          <w:sz w:val="20"/>
          <w:szCs w:val="20"/>
          <w:lang w:val="en-GB"/>
        </w:rPr>
        <w:t>FFS: dynamic indication/update of the frequency locations of the DL and/or UL SBFD subbands.</w:t>
      </w:r>
    </w:p>
    <w:p w14:paraId="10311E80" w14:textId="77777777" w:rsidR="00A36B80" w:rsidRDefault="00A36B80" w:rsidP="0070057D">
      <w:pPr>
        <w:jc w:val="both"/>
        <w:rPr>
          <w:lang w:val="en-GB"/>
        </w:rPr>
      </w:pPr>
    </w:p>
    <w:p w14:paraId="41056A70" w14:textId="361AE5C6" w:rsidR="00083CA9" w:rsidRDefault="005D797B" w:rsidP="0070057D">
      <w:pPr>
        <w:jc w:val="both"/>
        <w:rPr>
          <w:lang w:val="en-GB"/>
        </w:rPr>
      </w:pPr>
      <w:r>
        <w:rPr>
          <w:lang w:val="en-GB"/>
        </w:rPr>
        <w:t xml:space="preserve">Based on this discussion, </w:t>
      </w:r>
      <w:r w:rsidR="00C500CB">
        <w:rPr>
          <w:lang w:val="en-GB"/>
        </w:rPr>
        <w:t>it is essential for</w:t>
      </w:r>
      <w:r w:rsidR="00E82119">
        <w:rPr>
          <w:lang w:val="en-GB"/>
        </w:rPr>
        <w:t xml:space="preserve"> </w:t>
      </w:r>
      <w:r w:rsidR="00776E5C">
        <w:rPr>
          <w:lang w:val="en-GB"/>
        </w:rPr>
        <w:t xml:space="preserve">RAN1 to study </w:t>
      </w:r>
      <w:r w:rsidR="008D42B1">
        <w:rPr>
          <w:lang w:val="en-GB"/>
        </w:rPr>
        <w:t>dynamic update indication</w:t>
      </w:r>
      <w:r w:rsidR="00340B24">
        <w:rPr>
          <w:lang w:val="en-GB"/>
        </w:rPr>
        <w:t xml:space="preserve"> for SBFD </w:t>
      </w:r>
      <w:r w:rsidR="00FA5B38">
        <w:rPr>
          <w:lang w:val="en-GB"/>
        </w:rPr>
        <w:t xml:space="preserve">symbols </w:t>
      </w:r>
      <w:r w:rsidR="00340B24">
        <w:rPr>
          <w:lang w:val="en-GB"/>
        </w:rPr>
        <w:t xml:space="preserve">configured </w:t>
      </w:r>
      <w:r w:rsidR="00FA5B38">
        <w:rPr>
          <w:lang w:val="en-GB"/>
        </w:rPr>
        <w:t xml:space="preserve">with an UL subband </w:t>
      </w:r>
      <w:r w:rsidR="00340B24">
        <w:rPr>
          <w:lang w:val="en-GB"/>
        </w:rPr>
        <w:t xml:space="preserve">in </w:t>
      </w:r>
      <w:r w:rsidR="00FA5B38">
        <w:rPr>
          <w:lang w:val="en-GB"/>
        </w:rPr>
        <w:t xml:space="preserve">a </w:t>
      </w:r>
      <w:r w:rsidR="00785B1D">
        <w:rPr>
          <w:lang w:val="en-GB"/>
        </w:rPr>
        <w:t xml:space="preserve">legacy </w:t>
      </w:r>
      <w:r w:rsidR="00FA5B38">
        <w:rPr>
          <w:lang w:val="en-GB"/>
        </w:rPr>
        <w:t>downlink</w:t>
      </w:r>
      <w:r w:rsidR="00785B1D">
        <w:rPr>
          <w:lang w:val="en-GB"/>
        </w:rPr>
        <w:t xml:space="preserve"> symbol.</w:t>
      </w:r>
      <w:r w:rsidR="00C500CB">
        <w:rPr>
          <w:lang w:val="en-GB"/>
        </w:rPr>
        <w:t xml:space="preserve"> It could be achieved by extending the SFI functionality.</w:t>
      </w:r>
      <w:r w:rsidR="00C500CB" w:rsidRPr="00C500CB">
        <w:rPr>
          <w:lang w:val="en-GB"/>
        </w:rPr>
        <w:t xml:space="preserve"> </w:t>
      </w:r>
      <w:r w:rsidR="00870913">
        <w:rPr>
          <w:lang w:val="en-GB"/>
        </w:rPr>
        <w:t xml:space="preserve">The indication can permanently change the periodic (or semi-persistent) pattern of SBFD symbols or can change one or multiple occasions of the SBFD symbols pattern. </w:t>
      </w:r>
      <w:r w:rsidR="00C500CB">
        <w:rPr>
          <w:lang w:val="en-GB"/>
        </w:rPr>
        <w:t xml:space="preserve">The indication of SBFD symbols update could be per symbol/slot level. The </w:t>
      </w:r>
      <w:r w:rsidR="008A2DCD">
        <w:rPr>
          <w:lang w:val="en-GB"/>
        </w:rPr>
        <w:t>indication field could be configurable/optional</w:t>
      </w:r>
      <w:r w:rsidR="00B460F9">
        <w:rPr>
          <w:lang w:val="en-GB"/>
        </w:rPr>
        <w:t xml:space="preserve">, </w:t>
      </w:r>
      <w:r>
        <w:rPr>
          <w:lang w:val="en-GB"/>
        </w:rPr>
        <w:t>e.g.,</w:t>
      </w:r>
      <w:r w:rsidR="00B460F9">
        <w:rPr>
          <w:lang w:val="en-GB"/>
        </w:rPr>
        <w:t xml:space="preserve"> default configuration could be no update needed</w:t>
      </w:r>
      <w:r w:rsidR="00F812AA">
        <w:rPr>
          <w:lang w:val="en-GB"/>
        </w:rPr>
        <w:t xml:space="preserve"> if field is not present</w:t>
      </w:r>
      <w:r w:rsidR="00455E2D">
        <w:rPr>
          <w:lang w:val="en-GB"/>
        </w:rPr>
        <w:t xml:space="preserve">. </w:t>
      </w:r>
      <w:r w:rsidR="006A3B5A">
        <w:rPr>
          <w:lang w:val="en-GB"/>
        </w:rPr>
        <w:t xml:space="preserve">Baseline option could be </w:t>
      </w:r>
      <w:r w:rsidR="0047686B">
        <w:rPr>
          <w:lang w:val="en-GB"/>
        </w:rPr>
        <w:t>e.g. indicat</w:t>
      </w:r>
      <w:r w:rsidR="00AB0A4F">
        <w:rPr>
          <w:lang w:val="en-GB"/>
        </w:rPr>
        <w:t>ing</w:t>
      </w:r>
      <w:r w:rsidR="0047686B">
        <w:rPr>
          <w:lang w:val="en-GB"/>
        </w:rPr>
        <w:t xml:space="preserve"> </w:t>
      </w:r>
      <w:r w:rsidR="008E6954">
        <w:rPr>
          <w:lang w:val="en-GB"/>
        </w:rPr>
        <w:t xml:space="preserve">for SBFD </w:t>
      </w:r>
      <w:r w:rsidR="00AB0A4F">
        <w:rPr>
          <w:lang w:val="en-GB"/>
        </w:rPr>
        <w:t>symbols configured with an UL subband</w:t>
      </w:r>
      <w:r w:rsidR="008E6954">
        <w:rPr>
          <w:lang w:val="en-GB"/>
        </w:rPr>
        <w:t xml:space="preserve"> fallback to legacy </w:t>
      </w:r>
      <w:r w:rsidR="00AB0A4F">
        <w:rPr>
          <w:lang w:val="en-GB"/>
        </w:rPr>
        <w:t>downlink</w:t>
      </w:r>
      <w:r w:rsidR="008E6954">
        <w:rPr>
          <w:lang w:val="en-GB"/>
        </w:rPr>
        <w:t xml:space="preserve"> symbol, and other extension options could be discussed as well</w:t>
      </w:r>
      <w:r w:rsidR="00F812AA">
        <w:rPr>
          <w:lang w:val="en-GB"/>
        </w:rPr>
        <w:t xml:space="preserve">, e.g converting non-SBFD symbols to SBFD symbols. </w:t>
      </w:r>
      <w:r w:rsidR="000C5892">
        <w:rPr>
          <w:lang w:val="en-GB"/>
        </w:rPr>
        <w:t xml:space="preserve">Application time could be </w:t>
      </w:r>
      <w:r w:rsidR="00153159">
        <w:rPr>
          <w:lang w:val="en-GB"/>
        </w:rPr>
        <w:t xml:space="preserve">needed to apply the </w:t>
      </w:r>
      <w:r w:rsidR="002B79AA">
        <w:rPr>
          <w:lang w:val="en-GB"/>
        </w:rPr>
        <w:t xml:space="preserve">updated pattern, e.g. in the case of gNB/UE </w:t>
      </w:r>
      <w:r w:rsidR="00B6380B">
        <w:rPr>
          <w:lang w:val="en-GB"/>
        </w:rPr>
        <w:t>retu</w:t>
      </w:r>
      <w:r w:rsidR="00BD744A">
        <w:rPr>
          <w:lang w:val="en-GB"/>
        </w:rPr>
        <w:t>ning</w:t>
      </w:r>
      <w:r w:rsidR="00B6380B">
        <w:rPr>
          <w:lang w:val="en-GB"/>
        </w:rPr>
        <w:t xml:space="preserve"> RF</w:t>
      </w:r>
      <w:r w:rsidR="00BD744A">
        <w:rPr>
          <w:lang w:val="en-GB"/>
        </w:rPr>
        <w:t xml:space="preserve">/filter adaptation </w:t>
      </w:r>
      <w:r w:rsidR="00F02408">
        <w:rPr>
          <w:lang w:val="en-GB"/>
        </w:rPr>
        <w:t>needed.</w:t>
      </w:r>
      <w:r w:rsidR="00B6380B">
        <w:rPr>
          <w:lang w:val="en-GB"/>
        </w:rPr>
        <w:t xml:space="preserve"> </w:t>
      </w:r>
    </w:p>
    <w:p w14:paraId="4B97187E" w14:textId="27F5977C" w:rsidR="008E6954" w:rsidRDefault="008E6954" w:rsidP="009D6A77">
      <w:pPr>
        <w:spacing w:after="0"/>
        <w:jc w:val="both"/>
        <w:rPr>
          <w:rFonts w:eastAsia="Batang"/>
          <w:b/>
          <w:lang w:val="en-GB"/>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9D6A77">
        <w:rPr>
          <w:rFonts w:eastAsia="Batang"/>
          <w:b/>
          <w:noProof/>
          <w:szCs w:val="22"/>
          <w:u w:val="single"/>
          <w:lang w:val="en-GB"/>
        </w:rPr>
        <w:t>13</w:t>
      </w:r>
      <w:r w:rsidRPr="00C52030">
        <w:rPr>
          <w:rFonts w:eastAsia="Batang"/>
          <w:b/>
          <w:szCs w:val="22"/>
          <w:u w:val="single"/>
          <w:lang w:val="en-GB"/>
        </w:rPr>
        <w:fldChar w:fldCharType="end"/>
      </w:r>
      <w:r w:rsidRPr="00663F9B">
        <w:rPr>
          <w:rFonts w:eastAsia="Batang"/>
          <w:b/>
          <w:szCs w:val="22"/>
          <w:lang w:val="en-GB"/>
        </w:rPr>
        <w:t>:</w:t>
      </w:r>
      <w:r>
        <w:rPr>
          <w:rFonts w:eastAsia="Batang"/>
          <w:b/>
          <w:lang w:val="en-GB"/>
        </w:rPr>
        <w:t xml:space="preserve">RAN1 to </w:t>
      </w:r>
      <w:r>
        <w:rPr>
          <w:rFonts w:eastAsia="Batang"/>
          <w:b/>
          <w:szCs w:val="22"/>
          <w:lang w:val="en-GB"/>
        </w:rPr>
        <w:t>f</w:t>
      </w:r>
      <w:r w:rsidRPr="007B0990">
        <w:rPr>
          <w:rFonts w:eastAsia="Batang"/>
          <w:b/>
          <w:lang w:val="en-GB"/>
        </w:rPr>
        <w:t xml:space="preserve">urther discuss </w:t>
      </w:r>
      <w:r w:rsidR="0045291C">
        <w:rPr>
          <w:rFonts w:eastAsia="Batang"/>
          <w:b/>
          <w:lang w:val="en-GB"/>
        </w:rPr>
        <w:t xml:space="preserve">dynamic update </w:t>
      </w:r>
      <w:r w:rsidR="001E22DC">
        <w:rPr>
          <w:rFonts w:eastAsia="Batang"/>
          <w:b/>
          <w:lang w:val="en-GB"/>
        </w:rPr>
        <w:t xml:space="preserve">for </w:t>
      </w:r>
      <w:r w:rsidR="001E22DC" w:rsidRPr="00076EE4">
        <w:rPr>
          <w:rFonts w:eastAsia="Batang"/>
          <w:b/>
          <w:lang w:val="en-GB"/>
        </w:rPr>
        <w:t xml:space="preserve">SBFD </w:t>
      </w:r>
      <w:r w:rsidR="00FA5B38" w:rsidRPr="009D6A77">
        <w:rPr>
          <w:rFonts w:eastAsia="Batang"/>
          <w:b/>
          <w:lang w:val="en-GB"/>
        </w:rPr>
        <w:t xml:space="preserve">symbols configured with an UL subband in a </w:t>
      </w:r>
      <w:r w:rsidR="00FA5B38">
        <w:rPr>
          <w:rFonts w:eastAsia="Batang"/>
          <w:b/>
          <w:lang w:val="en-GB"/>
        </w:rPr>
        <w:t xml:space="preserve">legacy </w:t>
      </w:r>
      <w:r w:rsidR="00FA5B38" w:rsidRPr="009D6A77">
        <w:rPr>
          <w:rFonts w:eastAsia="Batang"/>
          <w:b/>
          <w:lang w:val="en-GB"/>
        </w:rPr>
        <w:t>downlink symbol</w:t>
      </w:r>
      <w:r w:rsidR="00870913">
        <w:rPr>
          <w:rFonts w:eastAsia="Batang"/>
          <w:b/>
          <w:lang w:val="en-GB"/>
        </w:rPr>
        <w:t xml:space="preserve"> to downlink symbols</w:t>
      </w:r>
    </w:p>
    <w:p w14:paraId="75D80D81" w14:textId="553D6FA3" w:rsidR="00870913" w:rsidRDefault="00870913" w:rsidP="00921537">
      <w:pPr>
        <w:pStyle w:val="ListParagraph"/>
        <w:numPr>
          <w:ilvl w:val="0"/>
          <w:numId w:val="98"/>
        </w:numPr>
        <w:jc w:val="both"/>
        <w:rPr>
          <w:rFonts w:ascii="Times New Roman" w:eastAsia="Batang" w:hAnsi="Times New Roman"/>
          <w:b/>
          <w:sz w:val="20"/>
          <w:lang w:val="en-GB"/>
        </w:rPr>
      </w:pPr>
      <w:r w:rsidRPr="000A1F10">
        <w:rPr>
          <w:rFonts w:ascii="Times New Roman" w:eastAsia="Batang" w:hAnsi="Times New Roman"/>
          <w:b/>
          <w:sz w:val="20"/>
          <w:lang w:val="en-GB"/>
        </w:rPr>
        <w:t xml:space="preserve">Whether the </w:t>
      </w:r>
      <w:r>
        <w:rPr>
          <w:rFonts w:ascii="Times New Roman" w:eastAsia="Batang" w:hAnsi="Times New Roman"/>
          <w:b/>
          <w:sz w:val="20"/>
          <w:lang w:val="en-GB"/>
        </w:rPr>
        <w:t xml:space="preserve">SBFD symbols </w:t>
      </w:r>
      <w:r w:rsidRPr="000A1F10">
        <w:rPr>
          <w:rFonts w:ascii="Times New Roman" w:eastAsia="Batang" w:hAnsi="Times New Roman"/>
          <w:b/>
          <w:sz w:val="20"/>
          <w:lang w:val="en-GB"/>
        </w:rPr>
        <w:t>update is stick</w:t>
      </w:r>
      <w:r>
        <w:rPr>
          <w:rFonts w:ascii="Times New Roman" w:eastAsia="Batang" w:hAnsi="Times New Roman"/>
          <w:b/>
          <w:sz w:val="20"/>
          <w:lang w:val="en-GB"/>
        </w:rPr>
        <w:t>y</w:t>
      </w:r>
      <w:r w:rsidRPr="000A1F10">
        <w:rPr>
          <w:rFonts w:ascii="Times New Roman" w:eastAsia="Batang" w:hAnsi="Times New Roman"/>
          <w:b/>
          <w:sz w:val="20"/>
          <w:lang w:val="en-GB"/>
        </w:rPr>
        <w:t xml:space="preserve"> or </w:t>
      </w:r>
      <w:r>
        <w:rPr>
          <w:rFonts w:ascii="Times New Roman" w:eastAsia="Batang" w:hAnsi="Times New Roman"/>
          <w:b/>
          <w:sz w:val="20"/>
          <w:lang w:val="en-GB"/>
        </w:rPr>
        <w:t>just for one or multiple SBFD symbols occasions.</w:t>
      </w:r>
    </w:p>
    <w:p w14:paraId="19D458E8" w14:textId="3DC7B53A" w:rsidR="00870913" w:rsidRDefault="00870913" w:rsidP="00921537">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Granularity for dynamic update (</w:t>
      </w:r>
      <w:r w:rsidR="00831D61">
        <w:rPr>
          <w:rFonts w:ascii="Times New Roman" w:eastAsia="Batang" w:hAnsi="Times New Roman"/>
          <w:b/>
          <w:sz w:val="20"/>
          <w:lang w:val="en-GB"/>
        </w:rPr>
        <w:t>e.g.,</w:t>
      </w:r>
      <w:r>
        <w:rPr>
          <w:rFonts w:ascii="Times New Roman" w:eastAsia="Batang" w:hAnsi="Times New Roman"/>
          <w:b/>
          <w:sz w:val="20"/>
          <w:lang w:val="en-GB"/>
        </w:rPr>
        <w:t xml:space="preserve"> per symbol or </w:t>
      </w:r>
      <w:r w:rsidR="00831D61">
        <w:rPr>
          <w:rFonts w:ascii="Times New Roman" w:eastAsia="Batang" w:hAnsi="Times New Roman"/>
          <w:b/>
          <w:sz w:val="20"/>
          <w:lang w:val="en-GB"/>
        </w:rPr>
        <w:t xml:space="preserve">per </w:t>
      </w:r>
      <w:r>
        <w:rPr>
          <w:rFonts w:ascii="Times New Roman" w:eastAsia="Batang" w:hAnsi="Times New Roman"/>
          <w:b/>
          <w:sz w:val="20"/>
          <w:lang w:val="en-GB"/>
        </w:rPr>
        <w:t xml:space="preserve">slot). </w:t>
      </w:r>
    </w:p>
    <w:p w14:paraId="1035AD5D" w14:textId="338210E0" w:rsidR="00870913" w:rsidRDefault="00870913" w:rsidP="00870913">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FFS: dynamic update of non-SBFD symbols to SBFD-symbols.</w:t>
      </w:r>
    </w:p>
    <w:p w14:paraId="1FCE29C2" w14:textId="358BB01D" w:rsidR="00870913" w:rsidRPr="009D6A77" w:rsidRDefault="00870913" w:rsidP="00870913">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FFS: application time</w:t>
      </w:r>
    </w:p>
    <w:p w14:paraId="788150F3" w14:textId="77777777" w:rsidR="00870913" w:rsidRPr="009D6A77" w:rsidRDefault="00870913" w:rsidP="0070057D">
      <w:pPr>
        <w:jc w:val="both"/>
        <w:rPr>
          <w:rFonts w:eastAsia="Batang"/>
          <w:b/>
          <w:lang w:val="en-GB"/>
        </w:rPr>
      </w:pPr>
    </w:p>
    <w:p w14:paraId="71B5B56D" w14:textId="342B1258" w:rsidR="0044467B" w:rsidRDefault="0044467B" w:rsidP="0044467B">
      <w:pPr>
        <w:pStyle w:val="Heading3"/>
      </w:pPr>
      <w:r>
        <w:t>FL symbol with configured UL subband</w:t>
      </w:r>
    </w:p>
    <w:p w14:paraId="7FF550F3" w14:textId="10033740" w:rsidR="0044467B" w:rsidRDefault="005C25FB" w:rsidP="0070057D">
      <w:pPr>
        <w:jc w:val="both"/>
        <w:rPr>
          <w:lang w:val="en-GB"/>
        </w:rPr>
      </w:pPr>
      <w:r>
        <w:rPr>
          <w:lang w:val="en-GB"/>
        </w:rPr>
        <w:t xml:space="preserve">For SBFD symbols configured with an UL subband in a </w:t>
      </w:r>
      <w:r w:rsidR="00FC5B0A">
        <w:rPr>
          <w:lang w:val="en-GB"/>
        </w:rPr>
        <w:t>flexible</w:t>
      </w:r>
      <w:r>
        <w:rPr>
          <w:lang w:val="en-GB"/>
        </w:rPr>
        <w:t xml:space="preserve"> symbol indicated by the cell-common TDD pattern,</w:t>
      </w:r>
      <w:r w:rsidR="00FC5B0A">
        <w:rPr>
          <w:lang w:val="en-GB"/>
        </w:rPr>
        <w:t xml:space="preserve"> two options were listed for further study by RAN1. </w:t>
      </w:r>
      <w:r w:rsidR="005934CD">
        <w:rPr>
          <w:lang w:val="en-GB"/>
        </w:rPr>
        <w:t xml:space="preserve"> </w:t>
      </w:r>
      <w:r w:rsidR="00F812AA">
        <w:rPr>
          <w:lang w:val="en-GB"/>
        </w:rPr>
        <w:t>In option 1, t</w:t>
      </w:r>
      <w:r w:rsidR="005934CD">
        <w:rPr>
          <w:lang w:val="en-GB"/>
        </w:rPr>
        <w:t xml:space="preserve">he UE behaviour </w:t>
      </w:r>
      <w:r w:rsidR="00103D88">
        <w:rPr>
          <w:lang w:val="en-GB"/>
        </w:rPr>
        <w:t xml:space="preserve">is similar to </w:t>
      </w:r>
      <w:r w:rsidR="00F812AA">
        <w:rPr>
          <w:lang w:val="en-GB"/>
        </w:rPr>
        <w:t>the one</w:t>
      </w:r>
      <w:r w:rsidR="00103D88">
        <w:rPr>
          <w:lang w:val="en-GB"/>
        </w:rPr>
        <w:t xml:space="preserve"> </w:t>
      </w:r>
      <w:r w:rsidR="00F812AA">
        <w:rPr>
          <w:lang w:val="en-GB"/>
        </w:rPr>
        <w:t>of</w:t>
      </w:r>
      <w:r w:rsidR="00103D88">
        <w:rPr>
          <w:lang w:val="en-GB"/>
        </w:rPr>
        <w:t xml:space="preserve"> </w:t>
      </w:r>
      <w:r w:rsidR="00F812AA">
        <w:rPr>
          <w:lang w:val="en-GB"/>
        </w:rPr>
        <w:t xml:space="preserve">SBFD operation in </w:t>
      </w:r>
      <w:r w:rsidR="00103D88">
        <w:rPr>
          <w:lang w:val="en-GB"/>
        </w:rPr>
        <w:t xml:space="preserve">DL symbol where DL transmission is within DL subband and </w:t>
      </w:r>
      <w:r w:rsidR="00CD29E4">
        <w:rPr>
          <w:lang w:val="en-GB"/>
        </w:rPr>
        <w:t xml:space="preserve">UL transmission within the UL subband. </w:t>
      </w:r>
      <w:r w:rsidR="002D60E7">
        <w:rPr>
          <w:lang w:val="en-GB"/>
        </w:rPr>
        <w:t xml:space="preserve">In other words, UE will treat the flexible resources </w:t>
      </w:r>
      <w:r w:rsidR="00D73A5C">
        <w:rPr>
          <w:lang w:val="en-GB"/>
        </w:rPr>
        <w:t xml:space="preserve">outside the UL subband </w:t>
      </w:r>
      <w:r w:rsidR="002D60E7">
        <w:rPr>
          <w:lang w:val="en-GB"/>
        </w:rPr>
        <w:t xml:space="preserve">as DL only. </w:t>
      </w:r>
      <w:r w:rsidR="005B5DD8">
        <w:rPr>
          <w:lang w:val="en-GB"/>
        </w:rPr>
        <w:t xml:space="preserve">Option 2 </w:t>
      </w:r>
      <w:r w:rsidR="00D01BDB">
        <w:rPr>
          <w:lang w:val="en-GB"/>
        </w:rPr>
        <w:t>gives more flexibility for handling the flexible resources outside the UL subband.</w:t>
      </w:r>
      <w:r w:rsidR="00993F6D">
        <w:rPr>
          <w:lang w:val="en-GB"/>
        </w:rPr>
        <w:t xml:space="preserve"> In other words, it </w:t>
      </w:r>
      <w:r w:rsidR="000A7C3F">
        <w:rPr>
          <w:lang w:val="en-GB"/>
        </w:rPr>
        <w:t>implicitly</w:t>
      </w:r>
      <w:r w:rsidR="00993F6D">
        <w:rPr>
          <w:lang w:val="en-GB"/>
        </w:rPr>
        <w:t xml:space="preserve"> defines a </w:t>
      </w:r>
      <w:r w:rsidR="000A7C3F">
        <w:rPr>
          <w:lang w:val="en-GB"/>
        </w:rPr>
        <w:t>flexible subband in addition to the UL and DL subband.</w:t>
      </w:r>
      <w:r w:rsidR="00D01BDB">
        <w:rPr>
          <w:lang w:val="en-GB"/>
        </w:rPr>
        <w:t xml:space="preserve"> In some scenarios, when</w:t>
      </w:r>
      <w:r w:rsidR="006D49B1">
        <w:rPr>
          <w:lang w:val="en-GB"/>
        </w:rPr>
        <w:t xml:space="preserve"> these flexible resources are</w:t>
      </w:r>
      <w:r w:rsidR="00D01BDB">
        <w:rPr>
          <w:lang w:val="en-GB"/>
        </w:rPr>
        <w:t xml:space="preserve"> used as DL resources, then</w:t>
      </w:r>
      <w:r w:rsidR="005C2D99">
        <w:rPr>
          <w:lang w:val="en-GB"/>
        </w:rPr>
        <w:t xml:space="preserve"> a guardband may be needed between the UL and DL subbands </w:t>
      </w:r>
      <w:r w:rsidR="000F48D4">
        <w:rPr>
          <w:lang w:val="en-GB"/>
        </w:rPr>
        <w:t xml:space="preserve">and UE behaviour will be similar to option 1. When Flexible resources used for UL transmission, then the whole </w:t>
      </w:r>
      <w:r w:rsidR="00183CC0">
        <w:rPr>
          <w:lang w:val="en-GB"/>
        </w:rPr>
        <w:t xml:space="preserve">symbol is used </w:t>
      </w:r>
      <w:r w:rsidR="000A7C3F">
        <w:rPr>
          <w:lang w:val="en-GB"/>
        </w:rPr>
        <w:t>for only</w:t>
      </w:r>
      <w:r w:rsidR="00183CC0">
        <w:rPr>
          <w:lang w:val="en-GB"/>
        </w:rPr>
        <w:t xml:space="preserve"> UL</w:t>
      </w:r>
      <w:r w:rsidR="000A7C3F">
        <w:rPr>
          <w:lang w:val="en-GB"/>
        </w:rPr>
        <w:t xml:space="preserve"> transmission.</w:t>
      </w:r>
    </w:p>
    <w:p w14:paraId="3031F74F" w14:textId="77777777" w:rsidR="002C27CA" w:rsidRDefault="009751FD" w:rsidP="002C27CA">
      <w:pPr>
        <w:keepNext/>
        <w:jc w:val="center"/>
      </w:pPr>
      <w:r>
        <w:object w:dxaOrig="2851" w:dyaOrig="1921" w14:anchorId="0BB1E93F">
          <v:shape id="_x0000_i1032" type="#_x0000_t75" style="width:142.6pt;height:96.3pt" o:ole="">
            <v:imagedata r:id="rId31" o:title=""/>
          </v:shape>
          <o:OLEObject Type="Embed" ProgID="Visio.Drawing.15" ShapeID="_x0000_i1032" DrawAspect="Content" ObjectID="_1738161117" r:id="rId32"/>
        </w:object>
      </w:r>
    </w:p>
    <w:p w14:paraId="73B28DC1" w14:textId="397B6629" w:rsidR="002C27CA" w:rsidRDefault="002C27CA" w:rsidP="009D6A77">
      <w:pPr>
        <w:pStyle w:val="Caption"/>
        <w:jc w:val="center"/>
      </w:pPr>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12</w:t>
      </w:r>
      <w:r>
        <w:rPr>
          <w:noProof/>
        </w:rPr>
        <w:fldChar w:fldCharType="end"/>
      </w:r>
      <w:r>
        <w:t>: UL subband in flexible symbols</w:t>
      </w:r>
    </w:p>
    <w:p w14:paraId="36FFA144" w14:textId="377975F0" w:rsidR="009751FD" w:rsidRDefault="009751FD" w:rsidP="009D6A77">
      <w:pPr>
        <w:pStyle w:val="Caption"/>
        <w:jc w:val="center"/>
        <w:rPr>
          <w:lang w:val="en-GB"/>
        </w:rPr>
      </w:pPr>
    </w:p>
    <w:tbl>
      <w:tblPr>
        <w:tblStyle w:val="TableGrid"/>
        <w:tblW w:w="0" w:type="auto"/>
        <w:tblLook w:val="04A0" w:firstRow="1" w:lastRow="0" w:firstColumn="1" w:lastColumn="0" w:noHBand="0" w:noVBand="1"/>
      </w:tblPr>
      <w:tblGrid>
        <w:gridCol w:w="9962"/>
      </w:tblGrid>
      <w:tr w:rsidR="00FC5B0A" w14:paraId="52D381CC" w14:textId="77777777" w:rsidTr="00FC5B0A">
        <w:tc>
          <w:tcPr>
            <w:tcW w:w="9962" w:type="dxa"/>
          </w:tcPr>
          <w:p w14:paraId="34F5D23E" w14:textId="77777777" w:rsidR="005934CD" w:rsidRDefault="005934CD" w:rsidP="005934CD">
            <w:pPr>
              <w:spacing w:after="0"/>
              <w:rPr>
                <w:rFonts w:eastAsia="Malgun Gothic" w:cs="Times"/>
                <w:b/>
                <w:highlight w:val="green"/>
                <w:lang w:eastAsia="zh-CN"/>
              </w:rPr>
            </w:pPr>
            <w:r>
              <w:rPr>
                <w:rFonts w:eastAsia="Malgun Gothic" w:cs="Times" w:hint="eastAsia"/>
                <w:b/>
                <w:highlight w:val="green"/>
                <w:lang w:eastAsia="zh-CN"/>
              </w:rPr>
              <w:t>Agreement</w:t>
            </w:r>
          </w:p>
          <w:p w14:paraId="558F6AB1" w14:textId="77777777" w:rsidR="005934CD" w:rsidRDefault="005934CD" w:rsidP="009D6A77">
            <w:pPr>
              <w:spacing w:after="0"/>
              <w:rPr>
                <w:rFonts w:eastAsia="Malgun Gothic" w:cs="Times"/>
                <w:lang w:eastAsia="zh-CN"/>
              </w:rPr>
            </w:pPr>
            <w:r>
              <w:rPr>
                <w:rFonts w:eastAsia="Malgun Gothic" w:cs="Times" w:hint="eastAsia"/>
                <w:lang w:eastAsia="zh-CN"/>
              </w:rPr>
              <w:t>For SBFD operation</w:t>
            </w:r>
            <w:r>
              <w:rPr>
                <w:rFonts w:cs="Times" w:hint="eastAsia"/>
              </w:rPr>
              <w:t xml:space="preserve"> </w:t>
            </w:r>
            <w:r>
              <w:rPr>
                <w:rFonts w:eastAsia="Malgun Gothic" w:cs="Times" w:hint="eastAsia"/>
                <w:lang w:eastAsia="zh-CN"/>
              </w:rPr>
              <w:t xml:space="preserve">in a symbol configured as flexible in </w:t>
            </w:r>
            <w:r>
              <w:rPr>
                <w:rFonts w:cs="Times" w:hint="eastAsia"/>
                <w:i/>
                <w:iCs/>
              </w:rPr>
              <w:t>TDD-UL-DL-ConfigCommon</w:t>
            </w:r>
            <w:r>
              <w:rPr>
                <w:rFonts w:eastAsia="Malgun Gothic" w:cs="Times" w:hint="eastAsia"/>
                <w:lang w:eastAsia="zh-CN"/>
              </w:rPr>
              <w:t>, study the following options for SBFD aware UEs,</w:t>
            </w:r>
          </w:p>
          <w:p w14:paraId="79FCDDCA" w14:textId="77777777" w:rsidR="005934CD" w:rsidRDefault="005934CD" w:rsidP="009D6A77">
            <w:pPr>
              <w:tabs>
                <w:tab w:val="left" w:pos="0"/>
              </w:tabs>
              <w:spacing w:after="0"/>
              <w:rPr>
                <w:rFonts w:eastAsia="Malgun Gothic" w:cs="Times"/>
                <w:lang w:eastAsia="zh-CN"/>
              </w:rPr>
            </w:pPr>
            <w:r>
              <w:rPr>
                <w:rFonts w:eastAsia="Malgun Gothic" w:cs="Times" w:hint="eastAsia"/>
                <w:lang w:eastAsia="zh-CN"/>
              </w:rPr>
              <w:t xml:space="preserve">Option 1: </w:t>
            </w:r>
          </w:p>
          <w:p w14:paraId="74D5983F"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UL transmissions within UL subband are allowed in the symbol</w:t>
            </w:r>
          </w:p>
          <w:p w14:paraId="413EB17B"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UL transmissions outside UL subband are not allowed in the symbol</w:t>
            </w:r>
          </w:p>
          <w:p w14:paraId="1D2B9A9F"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lastRenderedPageBreak/>
              <w:t>Frequency locations of DL subband(s) are known to the SBFD aware UE</w:t>
            </w:r>
          </w:p>
          <w:p w14:paraId="2CD77E8F"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DL receptions within DL subband(s) are allowed in the symbol</w:t>
            </w:r>
          </w:p>
          <w:p w14:paraId="621F01A6"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FFS: Whether DL receptions outside DL subband(s) are allowed or not in the symbol</w:t>
            </w:r>
          </w:p>
          <w:p w14:paraId="5A8F2501" w14:textId="77777777" w:rsidR="005934CD" w:rsidRDefault="005934CD" w:rsidP="009D6A77">
            <w:pPr>
              <w:spacing w:after="0"/>
              <w:rPr>
                <w:rFonts w:eastAsiaTheme="minorHAnsi" w:cs="Times"/>
              </w:rPr>
            </w:pPr>
            <w:r>
              <w:rPr>
                <w:rFonts w:cs="Times" w:hint="eastAsia"/>
              </w:rPr>
              <w:t xml:space="preserve">Option 2: </w:t>
            </w:r>
          </w:p>
          <w:p w14:paraId="408B8030"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UL transmissions within UL subband are allowed in the symbol</w:t>
            </w:r>
          </w:p>
          <w:p w14:paraId="42C18FB3"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The RBs outside the UL subband can be used as either UL, or DL excluding guardband(s) if used, in the symbol from gNB</w:t>
            </w:r>
            <w:r>
              <w:rPr>
                <w:rFonts w:eastAsia="Malgun Gothic" w:cs="Times" w:hint="eastAsia"/>
                <w:lang w:eastAsia="zh-CN"/>
              </w:rPr>
              <w:t>’</w:t>
            </w:r>
            <w:r>
              <w:rPr>
                <w:rFonts w:eastAsia="Malgun Gothic" w:cs="Times" w:hint="eastAsia"/>
                <w:lang w:eastAsia="zh-CN"/>
              </w:rPr>
              <w:t>s perspective, and the transmission direction for all those RBs is the same</w:t>
            </w:r>
          </w:p>
          <w:p w14:paraId="16B28CD6" w14:textId="77777777" w:rsidR="005934CD" w:rsidRDefault="005934CD" w:rsidP="005934CD">
            <w:pPr>
              <w:numPr>
                <w:ilvl w:val="1"/>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FFS: SBFD aware UE behaviours</w:t>
            </w:r>
          </w:p>
          <w:p w14:paraId="5AD1BA2B" w14:textId="77777777" w:rsidR="005934CD" w:rsidRDefault="005934CD" w:rsidP="005934CD">
            <w:pPr>
              <w:numPr>
                <w:ilvl w:val="1"/>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FFS: Whether or not signalling of guardband(s) is needed</w:t>
            </w:r>
          </w:p>
          <w:p w14:paraId="3ADFE7F3"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FFS: Whether or not the symbol can be converted to a DL-only symbol</w:t>
            </w:r>
          </w:p>
          <w:p w14:paraId="3AD2376F"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Frequency locations of DL subband(s) are known to the SBFD aware UE</w:t>
            </w:r>
          </w:p>
          <w:p w14:paraId="2DA57537"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DL receptions within DL subband(s) are allowed in the symbol</w:t>
            </w:r>
          </w:p>
          <w:p w14:paraId="494403F5" w14:textId="2C1044FC" w:rsidR="00482E37" w:rsidRPr="009D6A77" w:rsidRDefault="005934CD" w:rsidP="009D6A77">
            <w:pPr>
              <w:spacing w:after="0"/>
              <w:rPr>
                <w:rFonts w:eastAsiaTheme="minorHAnsi" w:cs="Times"/>
                <w:sz w:val="14"/>
                <w:szCs w:val="14"/>
              </w:rPr>
            </w:pPr>
            <w:r>
              <w:rPr>
                <w:rFonts w:cs="Times" w:hint="eastAsia"/>
              </w:rPr>
              <w:t xml:space="preserve">Note: UL transmissions are within active UL BWP and DL receptions are within active DL BWP in the symbol for both options. </w:t>
            </w:r>
            <w:r>
              <w:rPr>
                <w:rFonts w:eastAsia="Malgun Gothic" w:cs="Times" w:hint="eastAsia"/>
                <w:lang w:eastAsia="zh-CN"/>
              </w:rPr>
              <w:t>For all RBs outside the UL subband, UE cannot use separate RBs for DL and UL simultaneously</w:t>
            </w:r>
          </w:p>
          <w:p w14:paraId="691B2E7E" w14:textId="77777777" w:rsidR="00FC5B0A" w:rsidRPr="009D6A77" w:rsidRDefault="00FC5B0A" w:rsidP="009D6A77">
            <w:pPr>
              <w:spacing w:after="0"/>
              <w:rPr>
                <w:sz w:val="14"/>
                <w:szCs w:val="14"/>
                <w:lang w:val="en-GB"/>
              </w:rPr>
            </w:pPr>
          </w:p>
        </w:tc>
      </w:tr>
    </w:tbl>
    <w:p w14:paraId="3D4C436C" w14:textId="77777777" w:rsidR="00FC5B0A" w:rsidRDefault="00FC5B0A" w:rsidP="0070057D">
      <w:pPr>
        <w:jc w:val="both"/>
        <w:rPr>
          <w:lang w:val="en-GB"/>
        </w:rPr>
      </w:pPr>
    </w:p>
    <w:p w14:paraId="58739B67" w14:textId="1EDBDFFE" w:rsidR="006D49B1" w:rsidRPr="009D6A77" w:rsidRDefault="00896FDB" w:rsidP="0070057D">
      <w:pPr>
        <w:jc w:val="both"/>
        <w:rPr>
          <w:rFonts w:eastAsia="Batang"/>
          <w:bCs/>
          <w:lang w:val="en-GB"/>
        </w:rPr>
      </w:pPr>
      <w:r>
        <w:rPr>
          <w:lang w:val="en-GB"/>
        </w:rPr>
        <w:t xml:space="preserve">The discussion of supporting SBFD operation in flexible symbols is motivated by </w:t>
      </w:r>
      <w:r w:rsidR="001A004D">
        <w:rPr>
          <w:lang w:val="en-GB"/>
        </w:rPr>
        <w:t xml:space="preserve">non-SBFD aware UE, e.g. legacy </w:t>
      </w:r>
      <w:r w:rsidR="00C87982">
        <w:rPr>
          <w:lang w:val="en-GB"/>
        </w:rPr>
        <w:t>UE</w:t>
      </w:r>
      <w:r w:rsidR="00F812AA">
        <w:rPr>
          <w:lang w:val="en-GB"/>
        </w:rPr>
        <w:t xml:space="preserve">s are </w:t>
      </w:r>
      <w:r w:rsidR="00C87982">
        <w:rPr>
          <w:lang w:val="en-GB"/>
        </w:rPr>
        <w:t>not</w:t>
      </w:r>
      <w:r>
        <w:rPr>
          <w:lang w:val="en-GB"/>
        </w:rPr>
        <w:t xml:space="preserve"> being left behind</w:t>
      </w:r>
      <w:r w:rsidR="00EC4297">
        <w:rPr>
          <w:lang w:val="en-GB"/>
        </w:rPr>
        <w:t xml:space="preserve"> </w:t>
      </w:r>
      <w:r w:rsidR="00F812AA">
        <w:rPr>
          <w:lang w:val="en-GB"/>
        </w:rPr>
        <w:t xml:space="preserve">and are able </w:t>
      </w:r>
      <w:r w:rsidR="00EC4297">
        <w:rPr>
          <w:lang w:val="en-GB"/>
        </w:rPr>
        <w:t xml:space="preserve">leverage UL coverage gain and latency </w:t>
      </w:r>
      <w:r w:rsidR="00F812AA">
        <w:rPr>
          <w:lang w:val="en-GB"/>
        </w:rPr>
        <w:t>by gNB</w:t>
      </w:r>
      <w:r w:rsidR="00EC4297">
        <w:rPr>
          <w:lang w:val="en-GB"/>
        </w:rPr>
        <w:t xml:space="preserve"> SBFD</w:t>
      </w:r>
      <w:r w:rsidR="00F812AA">
        <w:rPr>
          <w:lang w:val="en-GB"/>
        </w:rPr>
        <w:t xml:space="preserve"> operation</w:t>
      </w:r>
      <w:r>
        <w:rPr>
          <w:lang w:val="en-GB"/>
        </w:rPr>
        <w:t xml:space="preserve">. </w:t>
      </w:r>
      <w:r w:rsidR="001D37CB">
        <w:rPr>
          <w:rFonts w:eastAsia="Batang"/>
          <w:bCs/>
          <w:lang w:val="en-GB"/>
        </w:rPr>
        <w:t xml:space="preserve">If SBFD operation is limited to symbols configured as ‘DL’ in </w:t>
      </w:r>
      <w:r w:rsidR="001D37CB" w:rsidRPr="00806A9D">
        <w:rPr>
          <w:rFonts w:eastAsia="Batang"/>
          <w:bCs/>
          <w:i/>
          <w:iCs/>
          <w:lang w:val="en-GB"/>
        </w:rPr>
        <w:t>TDD-UL-DL-</w:t>
      </w:r>
      <w:r w:rsidR="001D37CB" w:rsidRPr="004B0D15">
        <w:rPr>
          <w:rFonts w:eastAsia="Batang"/>
          <w:i/>
          <w:lang w:val="en-GB"/>
        </w:rPr>
        <w:t>ConfigCommon</w:t>
      </w:r>
      <w:r w:rsidR="001D37CB">
        <w:rPr>
          <w:rFonts w:eastAsia="Batang"/>
          <w:bCs/>
          <w:lang w:val="en-GB"/>
        </w:rPr>
        <w:t xml:space="preserve">, then all non SBFD-aware UE will not be able to utilize the UL-SB and can’t leverage the UL coverage gain or latency reduction of SBFD. </w:t>
      </w:r>
      <w:r w:rsidR="00AF3CED">
        <w:rPr>
          <w:lang w:val="en-GB"/>
        </w:rPr>
        <w:t xml:space="preserve">In other words, if SBFD operation is limited to DL symbols </w:t>
      </w:r>
      <w:r w:rsidR="007E5EFC">
        <w:rPr>
          <w:lang w:val="en-GB"/>
        </w:rPr>
        <w:t xml:space="preserve">indicated the common TDD pattern, then legacy UE and also non-SBFD aware UE </w:t>
      </w:r>
      <w:r w:rsidR="00F812AA">
        <w:rPr>
          <w:lang w:val="en-GB"/>
        </w:rPr>
        <w:t xml:space="preserve">won’t </w:t>
      </w:r>
      <w:r w:rsidR="007E5EFC">
        <w:rPr>
          <w:lang w:val="en-GB"/>
        </w:rPr>
        <w:t xml:space="preserve">be able to </w:t>
      </w:r>
      <w:r w:rsidR="00EF1A29">
        <w:rPr>
          <w:lang w:val="en-GB"/>
        </w:rPr>
        <w:t>transmit UL in</w:t>
      </w:r>
      <w:r w:rsidR="007E5EFC">
        <w:rPr>
          <w:lang w:val="en-GB"/>
        </w:rPr>
        <w:t xml:space="preserve"> the </w:t>
      </w:r>
      <w:r w:rsidR="00FF6A75">
        <w:rPr>
          <w:lang w:val="en-GB"/>
        </w:rPr>
        <w:t xml:space="preserve">UL subband in SBFD symbols. </w:t>
      </w:r>
      <w:r w:rsidR="00BA78C6">
        <w:rPr>
          <w:lang w:val="en-GB"/>
        </w:rPr>
        <w:t xml:space="preserve"> </w:t>
      </w:r>
      <w:r w:rsidR="00F812AA">
        <w:rPr>
          <w:lang w:val="en-GB"/>
        </w:rPr>
        <w:t>To resolve this issue</w:t>
      </w:r>
      <w:r w:rsidR="00BA78C6">
        <w:rPr>
          <w:lang w:val="en-GB"/>
        </w:rPr>
        <w:t xml:space="preserve">, gNB </w:t>
      </w:r>
      <w:r w:rsidR="00C30FA3">
        <w:rPr>
          <w:lang w:val="en-GB"/>
        </w:rPr>
        <w:t>can indicate some of the</w:t>
      </w:r>
      <w:r w:rsidR="000E19AA">
        <w:rPr>
          <w:lang w:val="en-GB"/>
        </w:rPr>
        <w:t xml:space="preserve"> symbols as flexible</w:t>
      </w:r>
      <w:r w:rsidR="00EB7B36">
        <w:rPr>
          <w:lang w:val="en-GB"/>
        </w:rPr>
        <w:t xml:space="preserve"> to </w:t>
      </w:r>
      <w:r w:rsidR="00B12A81">
        <w:rPr>
          <w:lang w:val="en-GB"/>
        </w:rPr>
        <w:t>enable</w:t>
      </w:r>
      <w:r w:rsidR="00EB7B36">
        <w:rPr>
          <w:lang w:val="en-GB"/>
        </w:rPr>
        <w:t xml:space="preserve"> both SBFD-aware UE and non-SBFD aware UE UL transmission in the SBFD symbols. </w:t>
      </w:r>
      <w:r w:rsidR="009239F1">
        <w:rPr>
          <w:lang w:val="en-GB"/>
        </w:rPr>
        <w:t xml:space="preserve">From gNB perspectives, </w:t>
      </w:r>
      <w:r w:rsidR="0087369B">
        <w:rPr>
          <w:lang w:val="en-GB"/>
        </w:rPr>
        <w:t>the baseline SBFD operation in flexible symbols with UL-subband is similar</w:t>
      </w:r>
      <w:r w:rsidR="009239F1">
        <w:rPr>
          <w:lang w:val="en-GB"/>
        </w:rPr>
        <w:t xml:space="preserve"> </w:t>
      </w:r>
      <w:r w:rsidR="0087369B">
        <w:rPr>
          <w:lang w:val="en-GB"/>
        </w:rPr>
        <w:t xml:space="preserve">to DL symbols, where gNB can </w:t>
      </w:r>
      <w:r w:rsidR="0029277F">
        <w:rPr>
          <w:lang w:val="en-GB"/>
        </w:rPr>
        <w:t xml:space="preserve">receive UL in the UL subband only </w:t>
      </w:r>
      <w:r w:rsidR="00C256AE">
        <w:rPr>
          <w:lang w:val="en-GB"/>
        </w:rPr>
        <w:t xml:space="preserve">and transmit DL in the DL subband. Also, from SBFD-aware </w:t>
      </w:r>
      <w:r w:rsidR="009277B5">
        <w:rPr>
          <w:lang w:val="en-GB"/>
        </w:rPr>
        <w:t>perspective</w:t>
      </w:r>
      <w:r w:rsidR="00C256AE">
        <w:rPr>
          <w:lang w:val="en-GB"/>
        </w:rPr>
        <w:t xml:space="preserve">, it makes sense to have a unified UE behaviour </w:t>
      </w:r>
      <w:r w:rsidR="004851FE">
        <w:rPr>
          <w:lang w:val="en-GB"/>
        </w:rPr>
        <w:t xml:space="preserve">in SBFD symbols indicated either ‘fleixlbe’ or ‘downlink’ by </w:t>
      </w:r>
      <w:r w:rsidR="004851FE" w:rsidRPr="00806A9D">
        <w:rPr>
          <w:rFonts w:eastAsia="Batang"/>
          <w:b/>
          <w:i/>
          <w:iCs/>
          <w:szCs w:val="24"/>
          <w:lang w:val="en-GB"/>
        </w:rPr>
        <w:t>TDD-UL-DL-ConfigCommon</w:t>
      </w:r>
      <w:r w:rsidR="004851FE">
        <w:rPr>
          <w:rFonts w:eastAsia="Batang"/>
          <w:b/>
          <w:i/>
          <w:iCs/>
          <w:szCs w:val="24"/>
          <w:lang w:val="en-GB"/>
        </w:rPr>
        <w:t>’</w:t>
      </w:r>
    </w:p>
    <w:p w14:paraId="35EF0E39" w14:textId="1A478AB6" w:rsidR="006E0416" w:rsidRPr="009D6A77" w:rsidRDefault="00E6468D" w:rsidP="0070057D">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23</w:t>
      </w:r>
      <w:r w:rsidRPr="0066249B">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Pr>
          <w:rFonts w:eastAsia="Batang"/>
          <w:b/>
          <w:szCs w:val="24"/>
          <w:lang w:val="en-GB"/>
        </w:rPr>
        <w:t xml:space="preserve">SBFD operation should target both SBFD-aware UE and non SBFD-aware UE including both legacy UE and Rel-18+ UEs that are not SBFD-aware.  </w:t>
      </w:r>
    </w:p>
    <w:p w14:paraId="07686951" w14:textId="52785333" w:rsidR="00036AF9" w:rsidRDefault="00513588" w:rsidP="0070057D">
      <w:pPr>
        <w:jc w:val="both"/>
        <w:rPr>
          <w:rFonts w:eastAsia="Batang"/>
          <w:b/>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24</w:t>
      </w:r>
      <w:r w:rsidRPr="0066249B">
        <w:rPr>
          <w:rFonts w:eastAsia="Batang"/>
          <w:b/>
          <w:szCs w:val="24"/>
          <w:u w:val="single"/>
          <w:lang w:val="en-GB"/>
        </w:rPr>
        <w:fldChar w:fldCharType="end"/>
      </w:r>
      <w:r w:rsidRPr="007C457F">
        <w:rPr>
          <w:b/>
          <w:iCs/>
          <w:szCs w:val="16"/>
          <w:lang w:val="en-GB" w:eastAsia="ko-KR"/>
        </w:rPr>
        <w:t>:</w:t>
      </w:r>
      <w:r>
        <w:rPr>
          <w:b/>
          <w:iCs/>
          <w:szCs w:val="16"/>
          <w:lang w:val="en-GB" w:eastAsia="ko-KR"/>
        </w:rPr>
        <w:t xml:space="preserve"> </w:t>
      </w:r>
      <w:r w:rsidR="00764214" w:rsidRPr="0094322C">
        <w:rPr>
          <w:b/>
          <w:iCs/>
          <w:szCs w:val="16"/>
          <w:lang w:val="en-GB" w:eastAsia="ko-KR"/>
        </w:rPr>
        <w:t xml:space="preserve">gNB </w:t>
      </w:r>
      <w:r w:rsidRPr="0094322C">
        <w:rPr>
          <w:b/>
          <w:iCs/>
          <w:szCs w:val="16"/>
          <w:lang w:val="en-GB" w:eastAsia="ko-KR"/>
        </w:rPr>
        <w:t xml:space="preserve">SBFD operation </w:t>
      </w:r>
      <w:r w:rsidR="00697C6A" w:rsidRPr="0094322C">
        <w:rPr>
          <w:b/>
          <w:iCs/>
          <w:szCs w:val="16"/>
          <w:lang w:val="en-GB" w:eastAsia="ko-KR"/>
        </w:rPr>
        <w:t xml:space="preserve">in flexible symbols is </w:t>
      </w:r>
      <w:r w:rsidR="00ED0D7A" w:rsidRPr="0094322C">
        <w:rPr>
          <w:b/>
          <w:iCs/>
          <w:szCs w:val="16"/>
          <w:lang w:val="en-GB" w:eastAsia="ko-KR"/>
        </w:rPr>
        <w:t>essential</w:t>
      </w:r>
      <w:r w:rsidR="00CA5D6C" w:rsidRPr="0094322C">
        <w:rPr>
          <w:b/>
          <w:iCs/>
          <w:szCs w:val="16"/>
          <w:lang w:val="en-GB" w:eastAsia="ko-KR"/>
        </w:rPr>
        <w:t xml:space="preserve"> </w:t>
      </w:r>
      <w:r w:rsidR="00B53D9D" w:rsidRPr="0094322C">
        <w:rPr>
          <w:b/>
          <w:iCs/>
          <w:szCs w:val="16"/>
          <w:lang w:val="en-GB" w:eastAsia="ko-KR"/>
        </w:rPr>
        <w:t xml:space="preserve">for non-SBFD aware </w:t>
      </w:r>
      <w:r w:rsidR="00697C6A" w:rsidRPr="0094322C">
        <w:rPr>
          <w:b/>
          <w:iCs/>
          <w:szCs w:val="16"/>
          <w:lang w:val="en-GB" w:eastAsia="ko-KR"/>
        </w:rPr>
        <w:t xml:space="preserve">to </w:t>
      </w:r>
      <w:r w:rsidR="00F812AA">
        <w:rPr>
          <w:b/>
          <w:iCs/>
          <w:szCs w:val="16"/>
          <w:lang w:val="en-GB" w:eastAsia="ko-KR"/>
        </w:rPr>
        <w:t>enable</w:t>
      </w:r>
      <w:r w:rsidR="00697C6A" w:rsidRPr="0094322C">
        <w:rPr>
          <w:b/>
          <w:iCs/>
          <w:szCs w:val="16"/>
          <w:lang w:val="en-GB" w:eastAsia="ko-KR"/>
        </w:rPr>
        <w:t xml:space="preserve"> </w:t>
      </w:r>
      <w:r w:rsidR="00B8448B" w:rsidRPr="0094322C">
        <w:rPr>
          <w:b/>
          <w:iCs/>
          <w:szCs w:val="16"/>
          <w:lang w:val="en-GB" w:eastAsia="ko-KR"/>
        </w:rPr>
        <w:t>UL transmission in the SBFD symbols</w:t>
      </w:r>
      <w:r w:rsidR="00070F05" w:rsidRPr="0094322C">
        <w:rPr>
          <w:b/>
          <w:iCs/>
          <w:szCs w:val="16"/>
          <w:lang w:val="en-GB" w:eastAsia="ko-KR"/>
        </w:rPr>
        <w:t xml:space="preserve">, otherwise if </w:t>
      </w:r>
      <w:r w:rsidR="00BF5361" w:rsidRPr="009D6A77">
        <w:rPr>
          <w:rFonts w:eastAsia="Batang"/>
          <w:b/>
          <w:lang w:val="en-GB"/>
        </w:rPr>
        <w:t xml:space="preserve">SBFD operation is limited to symbols configured as ‘DL’, then non SBFD-aware UE will not be able to utilize the UL-SB </w:t>
      </w:r>
      <w:r w:rsidR="00755168">
        <w:rPr>
          <w:rFonts w:eastAsia="Batang"/>
          <w:b/>
          <w:lang w:val="en-GB"/>
        </w:rPr>
        <w:t xml:space="preserve">for </w:t>
      </w:r>
      <w:r w:rsidR="00BF5361" w:rsidRPr="009D6A77">
        <w:rPr>
          <w:rFonts w:eastAsia="Batang"/>
          <w:b/>
          <w:lang w:val="en-GB"/>
        </w:rPr>
        <w:t>the UL coverage gain or latency reduction</w:t>
      </w:r>
      <w:r w:rsidR="0094322C">
        <w:rPr>
          <w:rFonts w:eastAsia="Batang"/>
          <w:b/>
          <w:lang w:val="en-GB"/>
        </w:rPr>
        <w:t>.</w:t>
      </w:r>
    </w:p>
    <w:p w14:paraId="16E0F602" w14:textId="7DDBA602" w:rsidR="00243774" w:rsidRDefault="00243774" w:rsidP="0070057D">
      <w:pPr>
        <w:jc w:val="both"/>
        <w:rPr>
          <w:rFonts w:eastAsia="Batang"/>
          <w:b/>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25</w:t>
      </w:r>
      <w:r w:rsidRPr="0066249B">
        <w:rPr>
          <w:rFonts w:eastAsia="Batang"/>
          <w:b/>
          <w:szCs w:val="24"/>
          <w:u w:val="single"/>
          <w:lang w:val="en-GB"/>
        </w:rPr>
        <w:fldChar w:fldCharType="end"/>
      </w:r>
      <w:r w:rsidRPr="007C457F">
        <w:rPr>
          <w:b/>
          <w:iCs/>
          <w:szCs w:val="16"/>
          <w:lang w:val="en-GB" w:eastAsia="ko-KR"/>
        </w:rPr>
        <w:t>:</w:t>
      </w:r>
      <w:r>
        <w:rPr>
          <w:b/>
          <w:iCs/>
          <w:szCs w:val="16"/>
          <w:lang w:val="en-GB" w:eastAsia="ko-KR"/>
        </w:rPr>
        <w:t xml:space="preserve"> </w:t>
      </w:r>
      <w:r w:rsidR="00E56A30">
        <w:rPr>
          <w:b/>
          <w:iCs/>
          <w:szCs w:val="16"/>
          <w:lang w:val="en-GB" w:eastAsia="ko-KR"/>
        </w:rPr>
        <w:t xml:space="preserve">From UE </w:t>
      </w:r>
      <w:r w:rsidR="00845CD9">
        <w:rPr>
          <w:b/>
          <w:iCs/>
          <w:szCs w:val="16"/>
          <w:lang w:val="en-GB" w:eastAsia="ko-KR"/>
        </w:rPr>
        <w:t>perspective</w:t>
      </w:r>
      <w:r w:rsidR="00E56A30">
        <w:rPr>
          <w:b/>
          <w:iCs/>
          <w:szCs w:val="16"/>
          <w:lang w:val="en-GB" w:eastAsia="ko-KR"/>
        </w:rPr>
        <w:t xml:space="preserve">, </w:t>
      </w:r>
      <w:r w:rsidR="001B655A">
        <w:rPr>
          <w:b/>
          <w:iCs/>
          <w:szCs w:val="16"/>
          <w:lang w:val="en-GB" w:eastAsia="ko-KR"/>
        </w:rPr>
        <w:t>c</w:t>
      </w:r>
      <w:r>
        <w:rPr>
          <w:b/>
          <w:iCs/>
          <w:szCs w:val="16"/>
          <w:lang w:val="en-GB" w:eastAsia="ko-KR"/>
        </w:rPr>
        <w:t xml:space="preserve">ommon </w:t>
      </w:r>
      <w:r w:rsidR="00BC0E7B">
        <w:rPr>
          <w:b/>
          <w:iCs/>
          <w:szCs w:val="16"/>
          <w:lang w:val="en-GB" w:eastAsia="ko-KR"/>
        </w:rPr>
        <w:t xml:space="preserve">SBFD-aware </w:t>
      </w:r>
      <w:r>
        <w:rPr>
          <w:b/>
          <w:iCs/>
          <w:szCs w:val="16"/>
          <w:lang w:val="en-GB" w:eastAsia="ko-KR"/>
        </w:rPr>
        <w:t xml:space="preserve">UE behaviour in SBFD symbols indicated as ‘Downlink’ or ‘Flexible’ </w:t>
      </w:r>
      <w:r w:rsidR="00744302">
        <w:rPr>
          <w:b/>
          <w:iCs/>
          <w:szCs w:val="16"/>
          <w:lang w:val="en-GB" w:eastAsia="ko-KR"/>
        </w:rPr>
        <w:t>is preferred</w:t>
      </w:r>
      <w:r w:rsidR="00F965FA">
        <w:rPr>
          <w:b/>
          <w:iCs/>
          <w:szCs w:val="16"/>
          <w:lang w:val="en-GB" w:eastAsia="ko-KR"/>
        </w:rPr>
        <w:t>.</w:t>
      </w:r>
    </w:p>
    <w:p w14:paraId="27BE2AB9" w14:textId="3CFFF1D4" w:rsidR="000E2AB9" w:rsidRPr="00931943" w:rsidRDefault="000E2AB9" w:rsidP="000E2AB9">
      <w:pPr>
        <w:jc w:val="both"/>
        <w:rPr>
          <w:rFonts w:eastAsia="Batang"/>
          <w:b/>
          <w:lang w:val="en-GB"/>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9D6A77">
        <w:rPr>
          <w:rFonts w:eastAsia="Batang"/>
          <w:b/>
          <w:noProof/>
          <w:szCs w:val="22"/>
          <w:u w:val="single"/>
          <w:lang w:val="en-GB"/>
        </w:rPr>
        <w:t>14</w:t>
      </w:r>
      <w:r w:rsidRPr="00C52030">
        <w:rPr>
          <w:rFonts w:eastAsia="Batang"/>
          <w:b/>
          <w:szCs w:val="22"/>
          <w:u w:val="single"/>
          <w:lang w:val="en-GB"/>
        </w:rPr>
        <w:fldChar w:fldCharType="end"/>
      </w:r>
      <w:r w:rsidRPr="00663F9B">
        <w:rPr>
          <w:rFonts w:eastAsia="Batang"/>
          <w:b/>
          <w:szCs w:val="22"/>
          <w:lang w:val="en-GB"/>
        </w:rPr>
        <w:t>:</w:t>
      </w:r>
      <w:r>
        <w:rPr>
          <w:rFonts w:eastAsia="Batang"/>
          <w:b/>
          <w:szCs w:val="22"/>
          <w:lang w:val="en-GB"/>
        </w:rPr>
        <w:t xml:space="preserve">Support option 1 as the </w:t>
      </w:r>
      <w:r>
        <w:rPr>
          <w:rFonts w:eastAsia="Batang"/>
          <w:b/>
          <w:lang w:val="en-GB"/>
        </w:rPr>
        <w:t xml:space="preserve">baseline operation for </w:t>
      </w:r>
      <w:r w:rsidR="00780DB7">
        <w:rPr>
          <w:rFonts w:eastAsia="Batang"/>
          <w:b/>
          <w:lang w:val="en-GB"/>
        </w:rPr>
        <w:t xml:space="preserve">SBFD operation in flexible symbols. </w:t>
      </w:r>
    </w:p>
    <w:p w14:paraId="5EF78A0D" w14:textId="43C0B655" w:rsidR="0094322C" w:rsidRPr="009D6A77" w:rsidRDefault="003A5BA7" w:rsidP="0070057D">
      <w:pPr>
        <w:jc w:val="both"/>
        <w:rPr>
          <w:bCs/>
          <w:iCs/>
          <w:szCs w:val="16"/>
          <w:lang w:val="en-GB" w:eastAsia="ko-KR"/>
        </w:rPr>
      </w:pPr>
      <w:r w:rsidRPr="009D6A77">
        <w:rPr>
          <w:bCs/>
          <w:iCs/>
          <w:szCs w:val="16"/>
          <w:lang w:val="en-GB" w:eastAsia="ko-KR"/>
        </w:rPr>
        <w:t>Regarding</w:t>
      </w:r>
      <w:r>
        <w:rPr>
          <w:bCs/>
          <w:iCs/>
          <w:szCs w:val="16"/>
          <w:lang w:val="en-GB" w:eastAsia="ko-KR"/>
        </w:rPr>
        <w:t xml:space="preserve"> the FFS bullet in option 1, </w:t>
      </w:r>
      <w:r w:rsidR="00416336">
        <w:rPr>
          <w:bCs/>
          <w:iCs/>
          <w:szCs w:val="16"/>
          <w:lang w:val="en-GB" w:eastAsia="ko-KR"/>
        </w:rPr>
        <w:t xml:space="preserve">similar </w:t>
      </w:r>
      <w:r w:rsidR="00C70952">
        <w:rPr>
          <w:bCs/>
          <w:iCs/>
          <w:szCs w:val="16"/>
          <w:lang w:val="en-GB" w:eastAsia="ko-KR"/>
        </w:rPr>
        <w:t xml:space="preserve">method in section </w:t>
      </w:r>
      <w:r w:rsidR="00F812AA">
        <w:rPr>
          <w:bCs/>
          <w:iCs/>
          <w:szCs w:val="16"/>
          <w:lang w:val="en-GB" w:eastAsia="ko-KR"/>
        </w:rPr>
        <w:fldChar w:fldCharType="begin"/>
      </w:r>
      <w:r w:rsidR="00F812AA">
        <w:rPr>
          <w:bCs/>
          <w:iCs/>
          <w:szCs w:val="16"/>
          <w:lang w:val="en-GB" w:eastAsia="ko-KR"/>
        </w:rPr>
        <w:instrText xml:space="preserve"> REF _Ref127188792 \r \h </w:instrText>
      </w:r>
      <w:r w:rsidR="00F812AA">
        <w:rPr>
          <w:bCs/>
          <w:iCs/>
          <w:szCs w:val="16"/>
          <w:lang w:val="en-GB" w:eastAsia="ko-KR"/>
        </w:rPr>
      </w:r>
      <w:r w:rsidR="00F812AA">
        <w:rPr>
          <w:bCs/>
          <w:iCs/>
          <w:szCs w:val="16"/>
          <w:lang w:val="en-GB" w:eastAsia="ko-KR"/>
        </w:rPr>
        <w:fldChar w:fldCharType="separate"/>
      </w:r>
      <w:r w:rsidR="009D6A77">
        <w:rPr>
          <w:bCs/>
          <w:iCs/>
          <w:szCs w:val="16"/>
          <w:lang w:val="en-GB" w:eastAsia="ko-KR"/>
        </w:rPr>
        <w:t>2.8.1.1</w:t>
      </w:r>
      <w:r w:rsidR="00F812AA">
        <w:rPr>
          <w:bCs/>
          <w:iCs/>
          <w:szCs w:val="16"/>
          <w:lang w:val="en-GB" w:eastAsia="ko-KR"/>
        </w:rPr>
        <w:fldChar w:fldCharType="end"/>
      </w:r>
      <w:r w:rsidR="00C70952">
        <w:rPr>
          <w:bCs/>
          <w:iCs/>
          <w:szCs w:val="16"/>
          <w:lang w:val="en-GB" w:eastAsia="ko-KR"/>
        </w:rPr>
        <w:t xml:space="preserve"> for dynamic SBFD </w:t>
      </w:r>
      <w:r w:rsidR="00FD2363">
        <w:rPr>
          <w:bCs/>
          <w:iCs/>
          <w:szCs w:val="16"/>
          <w:lang w:val="en-GB" w:eastAsia="ko-KR"/>
        </w:rPr>
        <w:t xml:space="preserve">symbols </w:t>
      </w:r>
      <w:r w:rsidR="00C70952">
        <w:rPr>
          <w:bCs/>
          <w:iCs/>
          <w:szCs w:val="16"/>
          <w:lang w:val="en-GB" w:eastAsia="ko-KR"/>
        </w:rPr>
        <w:t>update</w:t>
      </w:r>
      <w:r w:rsidR="00FD2363">
        <w:rPr>
          <w:bCs/>
          <w:iCs/>
          <w:szCs w:val="16"/>
          <w:lang w:val="en-GB" w:eastAsia="ko-KR"/>
        </w:rPr>
        <w:t xml:space="preserve"> could be </w:t>
      </w:r>
      <w:r w:rsidR="00EB0C85">
        <w:rPr>
          <w:bCs/>
          <w:iCs/>
          <w:szCs w:val="16"/>
          <w:lang w:val="en-GB" w:eastAsia="ko-KR"/>
        </w:rPr>
        <w:t xml:space="preserve">used to enable DL </w:t>
      </w:r>
      <w:r w:rsidR="006A6F0F">
        <w:rPr>
          <w:bCs/>
          <w:iCs/>
          <w:szCs w:val="16"/>
          <w:lang w:val="en-GB" w:eastAsia="ko-KR"/>
        </w:rPr>
        <w:t xml:space="preserve">reception in the </w:t>
      </w:r>
      <w:r w:rsidR="00D440ED">
        <w:rPr>
          <w:bCs/>
          <w:iCs/>
          <w:szCs w:val="16"/>
          <w:lang w:val="en-GB" w:eastAsia="ko-KR"/>
        </w:rPr>
        <w:t>whole symbols, e.g switch flexible</w:t>
      </w:r>
      <w:r w:rsidR="00275F7E">
        <w:rPr>
          <w:bCs/>
          <w:iCs/>
          <w:szCs w:val="16"/>
          <w:lang w:val="en-GB" w:eastAsia="ko-KR"/>
        </w:rPr>
        <w:t xml:space="preserve"> with UL-SB</w:t>
      </w:r>
      <w:r w:rsidR="00D440ED">
        <w:rPr>
          <w:bCs/>
          <w:iCs/>
          <w:szCs w:val="16"/>
          <w:lang w:val="en-GB" w:eastAsia="ko-KR"/>
        </w:rPr>
        <w:t xml:space="preserve"> symbol to </w:t>
      </w:r>
      <w:r w:rsidR="00275F7E">
        <w:rPr>
          <w:bCs/>
          <w:iCs/>
          <w:szCs w:val="16"/>
          <w:lang w:val="en-GB" w:eastAsia="ko-KR"/>
        </w:rPr>
        <w:t xml:space="preserve">legacy </w:t>
      </w:r>
      <w:r w:rsidR="00D440ED">
        <w:rPr>
          <w:bCs/>
          <w:iCs/>
          <w:szCs w:val="16"/>
          <w:lang w:val="en-GB" w:eastAsia="ko-KR"/>
        </w:rPr>
        <w:t xml:space="preserve">downlink symbols. </w:t>
      </w:r>
    </w:p>
    <w:p w14:paraId="48745A36" w14:textId="311D0DDA" w:rsidR="00482E37" w:rsidRDefault="00482E37" w:rsidP="00482E37">
      <w:pPr>
        <w:pStyle w:val="Heading4"/>
      </w:pPr>
      <w:r>
        <w:t>Dynamic indication/update of the SBFD configuration in FL symbols</w:t>
      </w:r>
    </w:p>
    <w:p w14:paraId="0F8197C1" w14:textId="17EB1CC9" w:rsidR="00844160" w:rsidRDefault="00F812AA" w:rsidP="000204A6">
      <w:pPr>
        <w:jc w:val="both"/>
        <w:rPr>
          <w:lang w:val="en-GB"/>
        </w:rPr>
      </w:pPr>
      <w:r w:rsidRPr="009D6A77">
        <w:rPr>
          <w:bCs/>
          <w:iCs/>
          <w:szCs w:val="16"/>
          <w:lang w:val="en-GB" w:eastAsia="ko-KR"/>
        </w:rPr>
        <w:t xml:space="preserve">In general, it important </w:t>
      </w:r>
      <w:r w:rsidRPr="00F812AA">
        <w:rPr>
          <w:bCs/>
          <w:iCs/>
          <w:szCs w:val="16"/>
          <w:lang w:val="en-GB" w:eastAsia="ko-KR"/>
        </w:rPr>
        <w:t xml:space="preserve">for </w:t>
      </w:r>
      <w:r w:rsidRPr="00F812AA">
        <w:rPr>
          <w:bCs/>
          <w:lang w:val="en-GB"/>
        </w:rPr>
        <w:t>RAN</w:t>
      </w:r>
      <w:r w:rsidR="000204A6" w:rsidRPr="00F812AA">
        <w:rPr>
          <w:bCs/>
          <w:lang w:val="en-GB"/>
        </w:rPr>
        <w:t>1 to study</w:t>
      </w:r>
      <w:r>
        <w:rPr>
          <w:bCs/>
          <w:lang w:val="en-GB"/>
        </w:rPr>
        <w:t xml:space="preserve"> the benefits of</w:t>
      </w:r>
      <w:r w:rsidR="000204A6" w:rsidRPr="00F812AA">
        <w:rPr>
          <w:bCs/>
          <w:lang w:val="en-GB"/>
        </w:rPr>
        <w:t xml:space="preserve"> dynamic update for SBFD symbols configured with an UL subband in a legacy </w:t>
      </w:r>
      <w:r w:rsidR="00742AE0" w:rsidRPr="00F812AA">
        <w:rPr>
          <w:bCs/>
          <w:lang w:val="en-GB"/>
        </w:rPr>
        <w:t>flexible</w:t>
      </w:r>
      <w:r w:rsidR="000204A6" w:rsidRPr="00F812AA">
        <w:rPr>
          <w:bCs/>
          <w:lang w:val="en-GB"/>
        </w:rPr>
        <w:t xml:space="preserve"> symbol. </w:t>
      </w:r>
      <w:r w:rsidR="00B0597C" w:rsidRPr="00F812AA">
        <w:rPr>
          <w:bCs/>
          <w:lang w:val="en-GB"/>
        </w:rPr>
        <w:t>For</w:t>
      </w:r>
      <w:r w:rsidR="00B0597C">
        <w:rPr>
          <w:lang w:val="en-GB"/>
        </w:rPr>
        <w:t xml:space="preserve"> option 1</w:t>
      </w:r>
      <w:r w:rsidR="00844160">
        <w:rPr>
          <w:lang w:val="en-GB"/>
        </w:rPr>
        <w:t xml:space="preserve"> where flexible treated as DL</w:t>
      </w:r>
      <w:r w:rsidR="00B0597C">
        <w:rPr>
          <w:lang w:val="en-GB"/>
        </w:rPr>
        <w:t>,</w:t>
      </w:r>
      <w:r w:rsidR="000204A6">
        <w:rPr>
          <w:lang w:val="en-GB"/>
        </w:rPr>
        <w:t xml:space="preserve"> </w:t>
      </w:r>
      <w:r w:rsidR="00B0597C">
        <w:rPr>
          <w:lang w:val="en-GB"/>
        </w:rPr>
        <w:t>s</w:t>
      </w:r>
      <w:r w:rsidR="00F02408">
        <w:rPr>
          <w:lang w:val="en-GB"/>
        </w:rPr>
        <w:t>imilar</w:t>
      </w:r>
      <w:r w:rsidR="000204A6">
        <w:rPr>
          <w:lang w:val="en-GB"/>
        </w:rPr>
        <w:t xml:space="preserve"> method as described </w:t>
      </w:r>
      <w:r w:rsidR="00060018">
        <w:rPr>
          <w:lang w:val="en-GB"/>
        </w:rPr>
        <w:t xml:space="preserve">for </w:t>
      </w:r>
      <w:r w:rsidR="0023606A">
        <w:rPr>
          <w:lang w:val="en-GB"/>
        </w:rPr>
        <w:t>SBFD symbol configured on DL symbol</w:t>
      </w:r>
      <w:r w:rsidR="000204A6">
        <w:rPr>
          <w:lang w:val="en-GB"/>
        </w:rPr>
        <w:t xml:space="preserve"> could be applied</w:t>
      </w:r>
      <w:r w:rsidR="00844160">
        <w:rPr>
          <w:lang w:val="en-GB"/>
        </w:rPr>
        <w:t>.</w:t>
      </w:r>
    </w:p>
    <w:p w14:paraId="116E17E5" w14:textId="24C9FE8B" w:rsidR="000204A6" w:rsidRDefault="001A1D3C" w:rsidP="000A7E73">
      <w:pPr>
        <w:jc w:val="both"/>
        <w:rPr>
          <w:lang w:val="en-GB"/>
        </w:rPr>
      </w:pPr>
      <w:r>
        <w:rPr>
          <w:lang w:val="en-GB"/>
        </w:rPr>
        <w:lastRenderedPageBreak/>
        <w:t xml:space="preserve">Option-2 provides </w:t>
      </w:r>
      <w:r w:rsidR="00D40B0C">
        <w:rPr>
          <w:lang w:val="en-GB"/>
        </w:rPr>
        <w:t xml:space="preserve">flexibility to adapt </w:t>
      </w:r>
      <w:r w:rsidR="000A7E73">
        <w:rPr>
          <w:lang w:val="en-GB"/>
        </w:rPr>
        <w:t xml:space="preserve">the resources </w:t>
      </w:r>
      <w:r w:rsidR="00D40B0C">
        <w:rPr>
          <w:lang w:val="en-GB"/>
        </w:rPr>
        <w:t xml:space="preserve">with traffic </w:t>
      </w:r>
      <w:r w:rsidR="000A7E73">
        <w:rPr>
          <w:lang w:val="en-GB"/>
        </w:rPr>
        <w:t xml:space="preserve">load and </w:t>
      </w:r>
      <w:r w:rsidR="00D40B0C">
        <w:rPr>
          <w:lang w:val="en-GB"/>
        </w:rPr>
        <w:t>direction</w:t>
      </w:r>
      <w:r w:rsidR="00CD7C39">
        <w:rPr>
          <w:lang w:val="en-GB"/>
        </w:rPr>
        <w:t xml:space="preserve"> as compared to Option-1</w:t>
      </w:r>
      <w:r w:rsidR="00D40B0C">
        <w:rPr>
          <w:lang w:val="en-GB"/>
        </w:rPr>
        <w:t>.</w:t>
      </w:r>
      <w:r w:rsidR="00EA06CE">
        <w:rPr>
          <w:lang w:val="en-GB"/>
        </w:rPr>
        <w:t xml:space="preserve"> The baseline operation for </w:t>
      </w:r>
      <w:r w:rsidR="002760BC">
        <w:rPr>
          <w:lang w:val="en-GB"/>
        </w:rPr>
        <w:t>option 2</w:t>
      </w:r>
      <w:r w:rsidR="00187F4F">
        <w:rPr>
          <w:lang w:val="en-GB"/>
        </w:rPr>
        <w:t xml:space="preserve"> includes </w:t>
      </w:r>
      <w:r w:rsidR="002443DD">
        <w:rPr>
          <w:lang w:val="en-GB"/>
        </w:rPr>
        <w:t>using the symbols as SBFDs</w:t>
      </w:r>
      <w:r w:rsidR="005B2156">
        <w:rPr>
          <w:lang w:val="en-GB"/>
        </w:rPr>
        <w:t xml:space="preserve"> </w:t>
      </w:r>
      <w:r w:rsidR="0066335F">
        <w:rPr>
          <w:lang w:val="en-GB"/>
        </w:rPr>
        <w:t xml:space="preserve">with DL/UL subbands </w:t>
      </w:r>
      <w:r w:rsidR="005B2156">
        <w:rPr>
          <w:lang w:val="en-GB"/>
        </w:rPr>
        <w:t xml:space="preserve">or using the </w:t>
      </w:r>
      <w:r w:rsidR="0004602C">
        <w:rPr>
          <w:lang w:val="en-GB"/>
        </w:rPr>
        <w:t xml:space="preserve">whole symbols as uplink symbols. </w:t>
      </w:r>
      <w:r w:rsidR="00EA06CE">
        <w:rPr>
          <w:lang w:val="en-GB"/>
        </w:rPr>
        <w:t xml:space="preserve"> </w:t>
      </w:r>
      <w:r w:rsidR="0004602C">
        <w:rPr>
          <w:lang w:val="en-GB"/>
        </w:rPr>
        <w:t>For example, if there is heavy UL traffic, then it makes sense to utilize the whole symbol as an uplink symbol.</w:t>
      </w:r>
      <w:r w:rsidR="00F25FDD">
        <w:rPr>
          <w:lang w:val="en-GB"/>
        </w:rPr>
        <w:t xml:space="preserve"> </w:t>
      </w:r>
      <w:r w:rsidR="00B26963">
        <w:rPr>
          <w:lang w:val="en-GB"/>
        </w:rPr>
        <w:t xml:space="preserve">Then, whether whole symbols to be used as downlink only symbol, a similar </w:t>
      </w:r>
      <w:r w:rsidR="002C12F2">
        <w:rPr>
          <w:lang w:val="en-GB"/>
        </w:rPr>
        <w:t>methodology of dynamic SBFD symbol update could be used.</w:t>
      </w:r>
      <w:r w:rsidR="000A7E73">
        <w:rPr>
          <w:lang w:val="en-GB"/>
        </w:rPr>
        <w:t xml:space="preserve"> In addition, more flexible functionality could include indication of FL symbol configured with an UL subband to fallback to legacy FL symbol or update to fixed SBFD symbol with </w:t>
      </w:r>
      <w:r w:rsidR="00870913">
        <w:rPr>
          <w:lang w:val="en-GB"/>
        </w:rPr>
        <w:t>e.g.,</w:t>
      </w:r>
      <w:r w:rsidR="000A7E73">
        <w:rPr>
          <w:lang w:val="en-GB"/>
        </w:rPr>
        <w:t xml:space="preserve"> either D/U/D or D/U </w:t>
      </w:r>
      <w:r w:rsidR="00870913">
        <w:rPr>
          <w:lang w:val="en-GB"/>
        </w:rPr>
        <w:t>pattern or</w:t>
      </w:r>
      <w:r w:rsidR="000A7E73">
        <w:rPr>
          <w:lang w:val="en-GB"/>
        </w:rPr>
        <w:t xml:space="preserve"> update to legacy DL symbol. </w:t>
      </w:r>
      <w:r w:rsidR="00844160">
        <w:rPr>
          <w:lang w:val="en-GB"/>
        </w:rPr>
        <w:t xml:space="preserve">One solution </w:t>
      </w:r>
      <w:r w:rsidR="000A7E73">
        <w:rPr>
          <w:lang w:val="en-GB"/>
        </w:rPr>
        <w:t xml:space="preserve">for the dynamic update </w:t>
      </w:r>
      <w:r w:rsidR="00844160">
        <w:rPr>
          <w:lang w:val="en-GB"/>
        </w:rPr>
        <w:t>is by extending the SFI functionality</w:t>
      </w:r>
      <w:r w:rsidR="000A7E73">
        <w:rPr>
          <w:lang w:val="en-GB"/>
        </w:rPr>
        <w:t xml:space="preserve"> to indicate dynamic update of SBFD symbol</w:t>
      </w:r>
      <w:r w:rsidR="00844160">
        <w:rPr>
          <w:lang w:val="en-GB"/>
        </w:rPr>
        <w:t xml:space="preserve">.  As discussed earlier, </w:t>
      </w:r>
      <w:r w:rsidR="00303ADF">
        <w:rPr>
          <w:lang w:val="en-GB"/>
        </w:rPr>
        <w:t>the indication could be per symbol</w:t>
      </w:r>
      <w:r w:rsidR="006D5FDD">
        <w:rPr>
          <w:lang w:val="en-GB"/>
        </w:rPr>
        <w:t xml:space="preserve"> or </w:t>
      </w:r>
      <w:r w:rsidR="00303ADF">
        <w:rPr>
          <w:lang w:val="en-GB"/>
        </w:rPr>
        <w:t xml:space="preserve">slot level. The indication can </w:t>
      </w:r>
      <w:r w:rsidR="000A7E73">
        <w:rPr>
          <w:lang w:val="en-GB"/>
        </w:rPr>
        <w:t xml:space="preserve">permanently </w:t>
      </w:r>
      <w:r w:rsidR="00303ADF">
        <w:rPr>
          <w:lang w:val="en-GB"/>
        </w:rPr>
        <w:t>change a periodic</w:t>
      </w:r>
      <w:r w:rsidR="000A7E73">
        <w:rPr>
          <w:lang w:val="en-GB"/>
        </w:rPr>
        <w:t xml:space="preserve"> (or </w:t>
      </w:r>
      <w:r w:rsidR="00303ADF">
        <w:rPr>
          <w:lang w:val="en-GB"/>
        </w:rPr>
        <w:t>semi-persistent</w:t>
      </w:r>
      <w:r w:rsidR="000A7E73">
        <w:rPr>
          <w:lang w:val="en-GB"/>
        </w:rPr>
        <w:t>)</w:t>
      </w:r>
      <w:r w:rsidR="00303ADF">
        <w:rPr>
          <w:lang w:val="en-GB"/>
        </w:rPr>
        <w:t xml:space="preserve"> pattern </w:t>
      </w:r>
      <w:r w:rsidR="00DB1C25">
        <w:rPr>
          <w:lang w:val="en-GB"/>
        </w:rPr>
        <w:t xml:space="preserve">of SBFD symbols pattern </w:t>
      </w:r>
      <w:r w:rsidR="00303ADF">
        <w:rPr>
          <w:lang w:val="en-GB"/>
        </w:rPr>
        <w:t xml:space="preserve">or can change one or multiple occasions </w:t>
      </w:r>
      <w:r w:rsidR="000A7E73">
        <w:rPr>
          <w:lang w:val="en-GB"/>
        </w:rPr>
        <w:t xml:space="preserve">of the SBFD </w:t>
      </w:r>
      <w:r w:rsidR="00870913">
        <w:rPr>
          <w:lang w:val="en-GB"/>
        </w:rPr>
        <w:t>symbols</w:t>
      </w:r>
      <w:r w:rsidR="00303ADF">
        <w:rPr>
          <w:lang w:val="en-GB"/>
        </w:rPr>
        <w:t xml:space="preserve"> pattern. Application time could be needed to apply the updated pattern, e.g. in the case of gNB/UE retuning RF/filter adaptation needed.</w:t>
      </w:r>
      <w:r w:rsidR="000A7E73">
        <w:rPr>
          <w:lang w:val="en-GB"/>
        </w:rPr>
        <w:t xml:space="preserve"> </w:t>
      </w:r>
      <w:r w:rsidR="00F41C48">
        <w:rPr>
          <w:lang w:val="en-GB"/>
        </w:rPr>
        <w:t>Again,</w:t>
      </w:r>
      <w:r w:rsidR="009B1772">
        <w:rPr>
          <w:lang w:val="en-GB"/>
        </w:rPr>
        <w:t xml:space="preserve"> </w:t>
      </w:r>
      <w:r w:rsidR="00F41C48">
        <w:rPr>
          <w:lang w:val="en-GB"/>
        </w:rPr>
        <w:t>t</w:t>
      </w:r>
      <w:r w:rsidR="00F02408">
        <w:rPr>
          <w:lang w:val="en-GB"/>
        </w:rPr>
        <w:t>he indication field could be configurable/optional, e.g.</w:t>
      </w:r>
      <w:r w:rsidR="000204A6">
        <w:rPr>
          <w:lang w:val="en-GB"/>
        </w:rPr>
        <w:t xml:space="preserve"> default configuration could be no update needed</w:t>
      </w:r>
      <w:r w:rsidR="006625B2">
        <w:rPr>
          <w:lang w:val="en-GB"/>
        </w:rPr>
        <w:t>.</w:t>
      </w:r>
    </w:p>
    <w:p w14:paraId="62D555C5" w14:textId="03000189" w:rsidR="00870913" w:rsidRPr="009D6A77" w:rsidRDefault="000204A6" w:rsidP="009D6A77">
      <w:pPr>
        <w:spacing w:after="0"/>
        <w:jc w:val="both"/>
        <w:rPr>
          <w:rFonts w:eastAsia="Batang"/>
          <w:b/>
          <w:lang w:val="en-GB"/>
        </w:rPr>
      </w:pPr>
      <w:r w:rsidRPr="00867A66">
        <w:rPr>
          <w:rFonts w:eastAsia="Batang"/>
          <w:b/>
          <w:szCs w:val="22"/>
          <w:u w:val="single"/>
          <w:lang w:val="en-GB"/>
        </w:rPr>
        <w:t xml:space="preserve">Proposal </w:t>
      </w:r>
      <w:r w:rsidRPr="00867A66">
        <w:rPr>
          <w:rFonts w:eastAsia="Batang"/>
          <w:b/>
          <w:szCs w:val="22"/>
          <w:u w:val="single"/>
          <w:lang w:val="en-GB"/>
        </w:rPr>
        <w:fldChar w:fldCharType="begin"/>
      </w:r>
      <w:r w:rsidRPr="00867A66">
        <w:rPr>
          <w:rFonts w:eastAsia="Batang"/>
          <w:b/>
          <w:szCs w:val="22"/>
          <w:u w:val="single"/>
          <w:lang w:val="en-GB"/>
        </w:rPr>
        <w:instrText xml:space="preserve"> seq prop </w:instrText>
      </w:r>
      <w:r w:rsidRPr="00867A66">
        <w:rPr>
          <w:rFonts w:eastAsia="Batang"/>
          <w:b/>
          <w:szCs w:val="22"/>
          <w:u w:val="single"/>
          <w:lang w:val="en-GB"/>
        </w:rPr>
        <w:fldChar w:fldCharType="separate"/>
      </w:r>
      <w:r w:rsidR="009D6A77">
        <w:rPr>
          <w:rFonts w:eastAsia="Batang"/>
          <w:b/>
          <w:noProof/>
          <w:szCs w:val="22"/>
          <w:u w:val="single"/>
          <w:lang w:val="en-GB"/>
        </w:rPr>
        <w:t>15</w:t>
      </w:r>
      <w:r w:rsidRPr="00867A66">
        <w:rPr>
          <w:rFonts w:eastAsia="Batang"/>
          <w:b/>
          <w:szCs w:val="22"/>
          <w:u w:val="single"/>
          <w:lang w:val="en-GB"/>
        </w:rPr>
        <w:fldChar w:fldCharType="end"/>
      </w:r>
      <w:r w:rsidRPr="009D6A77">
        <w:rPr>
          <w:rFonts w:eastAsia="Batang"/>
          <w:b/>
          <w:szCs w:val="22"/>
          <w:u w:val="single"/>
          <w:lang w:val="en-GB"/>
        </w:rPr>
        <w:t>:</w:t>
      </w:r>
      <w:r w:rsidRPr="000A7E73">
        <w:rPr>
          <w:rFonts w:eastAsia="Batang"/>
          <w:b/>
          <w:szCs w:val="22"/>
          <w:lang w:val="en-GB"/>
        </w:rPr>
        <w:t xml:space="preserve">RAN1 to </w:t>
      </w:r>
      <w:r>
        <w:rPr>
          <w:rFonts w:eastAsia="Batang"/>
          <w:b/>
          <w:szCs w:val="22"/>
          <w:lang w:val="en-GB"/>
        </w:rPr>
        <w:t>f</w:t>
      </w:r>
      <w:r w:rsidRPr="000A7E73">
        <w:rPr>
          <w:rFonts w:eastAsia="Batang"/>
          <w:b/>
          <w:szCs w:val="22"/>
          <w:lang w:val="en-GB"/>
        </w:rPr>
        <w:t xml:space="preserve">urther discuss dynamic update for SBFD symbols configured with an UL subband in a legacy </w:t>
      </w:r>
      <w:r w:rsidR="009C59A0" w:rsidRPr="000A7E73">
        <w:rPr>
          <w:rFonts w:eastAsia="Batang"/>
          <w:b/>
          <w:szCs w:val="22"/>
          <w:lang w:val="en-GB"/>
        </w:rPr>
        <w:t>flexible</w:t>
      </w:r>
      <w:r w:rsidRPr="000A7E73">
        <w:rPr>
          <w:rFonts w:eastAsia="Batang"/>
          <w:b/>
          <w:szCs w:val="22"/>
          <w:lang w:val="en-GB"/>
        </w:rPr>
        <w:t xml:space="preserve"> symbol.</w:t>
      </w:r>
    </w:p>
    <w:p w14:paraId="6A6C1090" w14:textId="22106D21" w:rsidR="00870913" w:rsidRDefault="00870913" w:rsidP="00870913">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 xml:space="preserve">SBFD symbols conversion to ‘downlink’ or ‘flexible’ symbols. </w:t>
      </w:r>
    </w:p>
    <w:p w14:paraId="6B375012" w14:textId="55160414" w:rsidR="00870913" w:rsidRPr="009D6A77" w:rsidRDefault="00870913" w:rsidP="00870913">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Granularity for dynamic update (</w:t>
      </w:r>
      <w:r w:rsidR="00831D61">
        <w:rPr>
          <w:rFonts w:ascii="Times New Roman" w:eastAsia="Batang" w:hAnsi="Times New Roman"/>
          <w:b/>
          <w:sz w:val="20"/>
          <w:lang w:val="en-GB"/>
        </w:rPr>
        <w:t>e.g.,</w:t>
      </w:r>
      <w:r>
        <w:rPr>
          <w:rFonts w:ascii="Times New Roman" w:eastAsia="Batang" w:hAnsi="Times New Roman"/>
          <w:b/>
          <w:sz w:val="20"/>
          <w:lang w:val="en-GB"/>
        </w:rPr>
        <w:t xml:space="preserve"> per symbol or</w:t>
      </w:r>
      <w:r w:rsidR="00831D61">
        <w:rPr>
          <w:rFonts w:ascii="Times New Roman" w:eastAsia="Batang" w:hAnsi="Times New Roman"/>
          <w:b/>
          <w:sz w:val="20"/>
          <w:lang w:val="en-GB"/>
        </w:rPr>
        <w:t xml:space="preserve"> per</w:t>
      </w:r>
      <w:r>
        <w:rPr>
          <w:rFonts w:ascii="Times New Roman" w:eastAsia="Batang" w:hAnsi="Times New Roman"/>
          <w:b/>
          <w:sz w:val="20"/>
          <w:lang w:val="en-GB"/>
        </w:rPr>
        <w:t xml:space="preserve"> slot). </w:t>
      </w:r>
    </w:p>
    <w:p w14:paraId="55293372" w14:textId="5375D4A8" w:rsidR="000A7E73" w:rsidRDefault="000A7E73" w:rsidP="00921537">
      <w:pPr>
        <w:pStyle w:val="ListParagraph"/>
        <w:numPr>
          <w:ilvl w:val="0"/>
          <w:numId w:val="98"/>
        </w:numPr>
        <w:jc w:val="both"/>
        <w:rPr>
          <w:rFonts w:ascii="Times New Roman" w:eastAsia="Batang" w:hAnsi="Times New Roman"/>
          <w:b/>
          <w:sz w:val="20"/>
          <w:lang w:val="en-GB"/>
        </w:rPr>
      </w:pPr>
      <w:r w:rsidRPr="009D6A77">
        <w:rPr>
          <w:rFonts w:ascii="Times New Roman" w:eastAsia="Batang" w:hAnsi="Times New Roman"/>
          <w:b/>
          <w:sz w:val="20"/>
          <w:lang w:val="en-GB"/>
        </w:rPr>
        <w:t xml:space="preserve">Whether the </w:t>
      </w:r>
      <w:r w:rsidR="00870913">
        <w:rPr>
          <w:rFonts w:ascii="Times New Roman" w:eastAsia="Batang" w:hAnsi="Times New Roman"/>
          <w:b/>
          <w:sz w:val="20"/>
          <w:lang w:val="en-GB"/>
        </w:rPr>
        <w:t xml:space="preserve">SBFD symbols </w:t>
      </w:r>
      <w:r w:rsidRPr="009D6A77">
        <w:rPr>
          <w:rFonts w:ascii="Times New Roman" w:eastAsia="Batang" w:hAnsi="Times New Roman"/>
          <w:b/>
          <w:sz w:val="20"/>
          <w:lang w:val="en-GB"/>
        </w:rPr>
        <w:t>update is stick</w:t>
      </w:r>
      <w:r>
        <w:rPr>
          <w:rFonts w:ascii="Times New Roman" w:eastAsia="Batang" w:hAnsi="Times New Roman"/>
          <w:b/>
          <w:sz w:val="20"/>
          <w:lang w:val="en-GB"/>
        </w:rPr>
        <w:t>y</w:t>
      </w:r>
      <w:r w:rsidRPr="009D6A77">
        <w:rPr>
          <w:rFonts w:ascii="Times New Roman" w:eastAsia="Batang" w:hAnsi="Times New Roman"/>
          <w:b/>
          <w:sz w:val="20"/>
          <w:lang w:val="en-GB"/>
        </w:rPr>
        <w:t xml:space="preserve"> or </w:t>
      </w:r>
      <w:r>
        <w:rPr>
          <w:rFonts w:ascii="Times New Roman" w:eastAsia="Batang" w:hAnsi="Times New Roman"/>
          <w:b/>
          <w:sz w:val="20"/>
          <w:lang w:val="en-GB"/>
        </w:rPr>
        <w:t>just for one or multiple SBFD symbols occasion</w:t>
      </w:r>
      <w:r w:rsidR="00870913">
        <w:rPr>
          <w:rFonts w:ascii="Times New Roman" w:eastAsia="Batang" w:hAnsi="Times New Roman"/>
          <w:b/>
          <w:sz w:val="20"/>
          <w:lang w:val="en-GB"/>
        </w:rPr>
        <w:t>s</w:t>
      </w:r>
    </w:p>
    <w:p w14:paraId="063F0DA4" w14:textId="77777777" w:rsidR="00870913" w:rsidRPr="000A1F10" w:rsidRDefault="00870913" w:rsidP="00870913">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FFS: application time</w:t>
      </w:r>
    </w:p>
    <w:p w14:paraId="1E024DE8" w14:textId="77777777" w:rsidR="00870913" w:rsidRPr="009D6A77" w:rsidRDefault="00870913" w:rsidP="009D6A77">
      <w:pPr>
        <w:pStyle w:val="ListParagraph"/>
        <w:jc w:val="both"/>
        <w:rPr>
          <w:rFonts w:eastAsia="Batang"/>
          <w:b/>
          <w:lang w:val="en-GB"/>
        </w:rPr>
      </w:pPr>
    </w:p>
    <w:p w14:paraId="654DCCA0" w14:textId="309D6378" w:rsidR="00871BBD" w:rsidRDefault="00871BBD" w:rsidP="00663F9B">
      <w:pPr>
        <w:pStyle w:val="Heading2"/>
        <w:rPr>
          <w:lang w:eastAsia="zh-CN"/>
        </w:rPr>
      </w:pPr>
      <w:r>
        <w:rPr>
          <w:lang w:eastAsia="zh-CN"/>
        </w:rPr>
        <w:t xml:space="preserve">SBFD for </w:t>
      </w:r>
      <w:r w:rsidR="00097E73">
        <w:rPr>
          <w:lang w:eastAsia="zh-CN"/>
        </w:rPr>
        <w:t>initial access</w:t>
      </w:r>
      <w:r w:rsidR="004F22D3">
        <w:rPr>
          <w:lang w:eastAsia="zh-CN"/>
        </w:rPr>
        <w:t xml:space="preserve"> and </w:t>
      </w:r>
      <w:r w:rsidR="00ED0B70">
        <w:rPr>
          <w:lang w:eastAsia="zh-CN"/>
        </w:rPr>
        <w:t>mobility</w:t>
      </w:r>
    </w:p>
    <w:p w14:paraId="7C01FCDE" w14:textId="44CE65D8" w:rsidR="00576680" w:rsidRDefault="00576680" w:rsidP="007B0990">
      <w:pPr>
        <w:pStyle w:val="Heading3"/>
        <w:rPr>
          <w:lang w:eastAsia="zh-CN"/>
        </w:rPr>
      </w:pPr>
      <w:r>
        <w:rPr>
          <w:lang w:eastAsia="zh-CN"/>
        </w:rPr>
        <w:t>Initial access</w:t>
      </w:r>
    </w:p>
    <w:p w14:paraId="7B88AFD3" w14:textId="0037FD3B" w:rsidR="00791DB2" w:rsidRDefault="009C5F15" w:rsidP="007B0990">
      <w:pPr>
        <w:jc w:val="both"/>
        <w:rPr>
          <w:lang w:eastAsia="zh-CN"/>
        </w:rPr>
      </w:pPr>
      <w:r>
        <w:rPr>
          <w:lang w:eastAsia="zh-CN"/>
        </w:rPr>
        <w:t xml:space="preserve">The SBFD-aware </w:t>
      </w:r>
      <w:r w:rsidR="00BF1362">
        <w:rPr>
          <w:lang w:eastAsia="zh-CN"/>
        </w:rPr>
        <w:t xml:space="preserve">UE </w:t>
      </w:r>
      <w:r>
        <w:rPr>
          <w:lang w:eastAsia="zh-CN"/>
        </w:rPr>
        <w:t>discussion</w:t>
      </w:r>
      <w:r w:rsidR="00D07946">
        <w:rPr>
          <w:lang w:eastAsia="zh-CN"/>
        </w:rPr>
        <w:t xml:space="preserve"> so far is limited to RRC-CONNECTED UE</w:t>
      </w:r>
      <w:r w:rsidR="00B81798">
        <w:rPr>
          <w:lang w:eastAsia="zh-CN"/>
        </w:rPr>
        <w:t>s</w:t>
      </w:r>
      <w:r w:rsidR="00E8228F">
        <w:rPr>
          <w:lang w:eastAsia="zh-CN"/>
        </w:rPr>
        <w:t xml:space="preserve">. </w:t>
      </w:r>
      <w:r w:rsidR="00791DB2">
        <w:rPr>
          <w:lang w:eastAsia="zh-CN"/>
        </w:rPr>
        <w:t xml:space="preserve">The SBFD benefits, UL coverage enhancement </w:t>
      </w:r>
      <w:r w:rsidR="00E42CCB">
        <w:rPr>
          <w:lang w:eastAsia="zh-CN"/>
        </w:rPr>
        <w:t>and</w:t>
      </w:r>
      <w:r w:rsidR="00626747">
        <w:rPr>
          <w:lang w:eastAsia="zh-CN"/>
        </w:rPr>
        <w:t xml:space="preserve"> other benefits </w:t>
      </w:r>
      <w:r w:rsidR="00791DB2">
        <w:rPr>
          <w:lang w:eastAsia="zh-CN"/>
        </w:rPr>
        <w:t xml:space="preserve">could be </w:t>
      </w:r>
      <w:r w:rsidR="0054095E">
        <w:rPr>
          <w:lang w:eastAsia="zh-CN"/>
        </w:rPr>
        <w:t xml:space="preserve">leveraged during </w:t>
      </w:r>
      <w:r w:rsidR="00791DB2">
        <w:rPr>
          <w:lang w:eastAsia="zh-CN"/>
        </w:rPr>
        <w:t>initial access for RRC-Idle UE as well.</w:t>
      </w:r>
      <w:r w:rsidR="00D70361">
        <w:rPr>
          <w:lang w:eastAsia="zh-CN"/>
        </w:rPr>
        <w:t xml:space="preserve"> </w:t>
      </w:r>
      <w:r w:rsidR="00786BC4">
        <w:rPr>
          <w:lang w:eastAsia="zh-CN"/>
        </w:rPr>
        <w:t>If gNB broadcast</w:t>
      </w:r>
      <w:r w:rsidR="00EA3AB5">
        <w:rPr>
          <w:lang w:eastAsia="zh-CN"/>
        </w:rPr>
        <w:t>s the UL/DL subband configuration</w:t>
      </w:r>
      <w:r w:rsidR="00144021">
        <w:rPr>
          <w:lang w:eastAsia="zh-CN"/>
        </w:rPr>
        <w:t xml:space="preserve">, </w:t>
      </w:r>
      <w:r w:rsidR="00C0216F">
        <w:rPr>
          <w:lang w:eastAsia="zh-CN"/>
        </w:rPr>
        <w:t>e.g.,</w:t>
      </w:r>
      <w:r w:rsidR="00144021">
        <w:rPr>
          <w:lang w:eastAsia="zh-CN"/>
        </w:rPr>
        <w:t xml:space="preserve"> via SIB1, </w:t>
      </w:r>
      <w:r w:rsidR="001C4A30">
        <w:rPr>
          <w:lang w:eastAsia="zh-CN"/>
        </w:rPr>
        <w:t>then</w:t>
      </w:r>
      <w:r w:rsidR="006222EE">
        <w:rPr>
          <w:lang w:eastAsia="zh-CN"/>
        </w:rPr>
        <w:t xml:space="preserve"> the SBFD-aware UE will have the knowledge of the time and locations of the UL/DL subband within </w:t>
      </w:r>
      <w:r w:rsidR="00E04418">
        <w:rPr>
          <w:lang w:eastAsia="zh-CN"/>
        </w:rPr>
        <w:t xml:space="preserve">the initial UL/DL BWPs. </w:t>
      </w:r>
    </w:p>
    <w:p w14:paraId="020DF08E" w14:textId="6D4BF1AB" w:rsidR="00070C4B" w:rsidRPr="00070C4B" w:rsidRDefault="00070C4B" w:rsidP="007B0990">
      <w:pPr>
        <w:jc w:val="both"/>
        <w:rPr>
          <w:lang w:eastAsia="zh-CN"/>
        </w:rPr>
      </w:pPr>
      <w:r w:rsidRPr="00070C4B">
        <w:rPr>
          <w:lang w:eastAsia="zh-CN"/>
        </w:rPr>
        <w:t>For RRC idle</w:t>
      </w:r>
      <w:r w:rsidR="00C0216F">
        <w:rPr>
          <w:lang w:eastAsia="zh-CN"/>
        </w:rPr>
        <w:t xml:space="preserve"> UE</w:t>
      </w:r>
      <w:r w:rsidRPr="00070C4B">
        <w:rPr>
          <w:lang w:eastAsia="zh-CN"/>
        </w:rPr>
        <w:t xml:space="preserve">, the knowledge of the UL/DL subband configuration is </w:t>
      </w:r>
      <w:r w:rsidR="00887871" w:rsidRPr="00070C4B">
        <w:rPr>
          <w:lang w:eastAsia="zh-CN"/>
        </w:rPr>
        <w:t xml:space="preserve">beneficial </w:t>
      </w:r>
      <w:r w:rsidR="00C16E93">
        <w:rPr>
          <w:lang w:eastAsia="zh-CN"/>
        </w:rPr>
        <w:t>during the initial access, a</w:t>
      </w:r>
      <w:r w:rsidR="005B2A7D">
        <w:rPr>
          <w:lang w:eastAsia="zh-CN"/>
        </w:rPr>
        <w:t>s</w:t>
      </w:r>
      <w:r w:rsidR="00C16E93">
        <w:rPr>
          <w:lang w:eastAsia="zh-CN"/>
        </w:rPr>
        <w:t xml:space="preserve"> the UE can utilize the UL subbands to enable RACH messages repetition </w:t>
      </w:r>
      <w:r w:rsidR="0025038D">
        <w:rPr>
          <w:lang w:eastAsia="zh-CN"/>
        </w:rPr>
        <w:t xml:space="preserve">and frequency hopping which enhances UL coverages during initial access. </w:t>
      </w:r>
      <w:r w:rsidR="00425D1D">
        <w:rPr>
          <w:lang w:eastAsia="zh-CN"/>
        </w:rPr>
        <w:t xml:space="preserve">In release 17, msg3 repetition was introduced to improve UL coverage and Rel-18 will specify techniques to enable PRACH repetition. In addition, </w:t>
      </w:r>
      <w:r w:rsidR="00510665">
        <w:rPr>
          <w:lang w:eastAsia="zh-CN"/>
        </w:rPr>
        <w:t xml:space="preserve">UL subband will enable configuration of additional RACH occasions (in addition to the ones of configured at the initial UL BWP) which will reduce the RACH </w:t>
      </w:r>
      <w:r w:rsidR="00D93DFF">
        <w:rPr>
          <w:lang w:eastAsia="zh-CN"/>
        </w:rPr>
        <w:t>collision and reduce</w:t>
      </w:r>
      <w:r w:rsidR="00993F57">
        <w:rPr>
          <w:lang w:eastAsia="zh-CN"/>
        </w:rPr>
        <w:t xml:space="preserve"> latency of</w:t>
      </w:r>
      <w:r w:rsidR="00D93DFF">
        <w:rPr>
          <w:lang w:eastAsia="zh-CN"/>
        </w:rPr>
        <w:t xml:space="preserve"> the </w:t>
      </w:r>
      <w:r w:rsidR="00756710">
        <w:rPr>
          <w:lang w:eastAsia="zh-CN"/>
        </w:rPr>
        <w:t xml:space="preserve">initial access </w:t>
      </w:r>
      <w:r w:rsidR="00993F57">
        <w:rPr>
          <w:lang w:eastAsia="zh-CN"/>
        </w:rPr>
        <w:t>procedure</w:t>
      </w:r>
      <w:r w:rsidR="00D93DFF">
        <w:rPr>
          <w:lang w:eastAsia="zh-CN"/>
        </w:rPr>
        <w:t xml:space="preserve"> for the UE. </w:t>
      </w:r>
    </w:p>
    <w:p w14:paraId="5BB1F702" w14:textId="00BC6E26" w:rsidR="00887871" w:rsidRDefault="00887871" w:rsidP="00887871">
      <w:pPr>
        <w:spacing w:after="0"/>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26</w:t>
      </w:r>
      <w:r w:rsidRPr="0066249B">
        <w:rPr>
          <w:rFonts w:eastAsia="Batang"/>
          <w:b/>
          <w:szCs w:val="24"/>
          <w:u w:val="single"/>
          <w:lang w:val="en-GB"/>
        </w:rPr>
        <w:fldChar w:fldCharType="end"/>
      </w:r>
      <w:r w:rsidRPr="007C457F">
        <w:rPr>
          <w:b/>
          <w:iCs/>
          <w:szCs w:val="16"/>
          <w:lang w:val="en-GB" w:eastAsia="ko-KR"/>
        </w:rPr>
        <w:t>:</w:t>
      </w:r>
      <w:r w:rsidR="009E305E">
        <w:rPr>
          <w:b/>
          <w:iCs/>
          <w:szCs w:val="16"/>
          <w:lang w:val="en-GB" w:eastAsia="ko-KR"/>
        </w:rPr>
        <w:t xml:space="preserve"> </w:t>
      </w:r>
      <w:r w:rsidR="000678CE">
        <w:rPr>
          <w:b/>
          <w:iCs/>
          <w:szCs w:val="16"/>
          <w:lang w:val="en-GB" w:eastAsia="ko-KR"/>
        </w:rPr>
        <w:t xml:space="preserve">UE </w:t>
      </w:r>
      <w:r w:rsidR="000641E2">
        <w:rPr>
          <w:b/>
          <w:iCs/>
          <w:szCs w:val="16"/>
          <w:lang w:val="en-GB" w:eastAsia="ko-KR"/>
        </w:rPr>
        <w:t>indication</w:t>
      </w:r>
      <w:r w:rsidR="000678CE">
        <w:rPr>
          <w:b/>
          <w:iCs/>
          <w:szCs w:val="16"/>
          <w:lang w:val="en-GB" w:eastAsia="ko-KR"/>
        </w:rPr>
        <w:t xml:space="preserve"> of the UL/DL subband confi</w:t>
      </w:r>
      <w:r w:rsidR="003516C5">
        <w:rPr>
          <w:b/>
          <w:iCs/>
          <w:szCs w:val="16"/>
          <w:lang w:val="en-GB" w:eastAsia="ko-KR"/>
        </w:rPr>
        <w:t>gurations at</w:t>
      </w:r>
      <w:r w:rsidR="000A3039">
        <w:rPr>
          <w:b/>
          <w:iCs/>
          <w:szCs w:val="16"/>
          <w:lang w:val="en-GB" w:eastAsia="ko-KR"/>
        </w:rPr>
        <w:t xml:space="preserve"> initial</w:t>
      </w:r>
      <w:r w:rsidR="00A070A8">
        <w:rPr>
          <w:b/>
          <w:iCs/>
          <w:szCs w:val="16"/>
          <w:lang w:val="en-GB" w:eastAsia="ko-KR"/>
        </w:rPr>
        <w:t xml:space="preserve"> access</w:t>
      </w:r>
      <w:r w:rsidR="00C65D2A">
        <w:rPr>
          <w:b/>
          <w:iCs/>
          <w:szCs w:val="16"/>
          <w:lang w:val="en-GB" w:eastAsia="ko-KR"/>
        </w:rPr>
        <w:t xml:space="preserve"> is beneficial </w:t>
      </w:r>
      <w:r w:rsidR="0039024D">
        <w:rPr>
          <w:b/>
          <w:iCs/>
          <w:szCs w:val="16"/>
          <w:lang w:val="en-GB" w:eastAsia="ko-KR"/>
        </w:rPr>
        <w:t>to enable:</w:t>
      </w:r>
    </w:p>
    <w:p w14:paraId="7CCC816A" w14:textId="6AF85017" w:rsidR="0039024D" w:rsidRPr="007B0990" w:rsidRDefault="0000749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Improve UL coverage for RACH messages by enabling repetition</w:t>
      </w:r>
      <w:r w:rsidR="006F3BDE">
        <w:rPr>
          <w:rFonts w:ascii="Times New Roman" w:eastAsia="SimSun" w:hAnsi="Times New Roman"/>
          <w:b/>
          <w:iCs/>
          <w:sz w:val="20"/>
          <w:szCs w:val="16"/>
          <w:lang w:val="en-GB" w:eastAsia="ko-KR"/>
        </w:rPr>
        <w:t xml:space="preserve"> </w:t>
      </w:r>
      <w:r w:rsidRPr="007B0990">
        <w:rPr>
          <w:rFonts w:ascii="Times New Roman" w:eastAsia="SimSun" w:hAnsi="Times New Roman"/>
          <w:b/>
          <w:iCs/>
          <w:sz w:val="20"/>
          <w:szCs w:val="16"/>
          <w:lang w:val="en-GB" w:eastAsia="ko-KR"/>
        </w:rPr>
        <w:t>and/or frequency hopping</w:t>
      </w:r>
    </w:p>
    <w:p w14:paraId="58C025CB" w14:textId="78F4D51E" w:rsidR="009B1049" w:rsidRPr="007B0990" w:rsidRDefault="009B104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Enable additional RACH occasions which reduce the collision of the CB</w:t>
      </w:r>
      <w:r w:rsidR="00A56CFA" w:rsidRPr="007B0990">
        <w:rPr>
          <w:rFonts w:ascii="Times New Roman" w:eastAsia="SimSun" w:hAnsi="Times New Roman"/>
          <w:b/>
          <w:iCs/>
          <w:sz w:val="20"/>
          <w:szCs w:val="16"/>
          <w:lang w:val="en-GB" w:eastAsia="ko-KR"/>
        </w:rPr>
        <w:t>RA</w:t>
      </w:r>
    </w:p>
    <w:p w14:paraId="026C9D82" w14:textId="01A5309E" w:rsidR="006846C0" w:rsidRPr="007B0990" w:rsidRDefault="00A56CFA" w:rsidP="007B0990">
      <w:pPr>
        <w:pStyle w:val="ListParagraph"/>
        <w:numPr>
          <w:ilvl w:val="0"/>
          <w:numId w:val="45"/>
        </w:numPr>
        <w:rPr>
          <w:b/>
          <w:szCs w:val="16"/>
          <w:lang w:val="en-GB" w:eastAsia="ko-KR"/>
        </w:rPr>
      </w:pPr>
      <w:r w:rsidRPr="007B0990">
        <w:rPr>
          <w:rFonts w:ascii="Times New Roman" w:eastAsia="SimSun" w:hAnsi="Times New Roman"/>
          <w:b/>
          <w:iCs/>
          <w:sz w:val="20"/>
          <w:szCs w:val="16"/>
          <w:lang w:val="en-GB" w:eastAsia="ko-KR"/>
        </w:rPr>
        <w:t>Reduce the latency for random/initial access procedure.</w:t>
      </w:r>
    </w:p>
    <w:p w14:paraId="34207193" w14:textId="77777777" w:rsidR="00887871" w:rsidRPr="00B50944" w:rsidRDefault="00887871" w:rsidP="00806A9D">
      <w:pPr>
        <w:pStyle w:val="ListParagraph"/>
        <w:rPr>
          <w:b/>
          <w:lang w:val="en-GB" w:eastAsia="zh-CN"/>
        </w:rPr>
      </w:pPr>
    </w:p>
    <w:p w14:paraId="75FE84A8" w14:textId="7081F897" w:rsidR="005C387F" w:rsidRDefault="005C387F" w:rsidP="005C387F">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9D6A77">
        <w:rPr>
          <w:rFonts w:eastAsia="Batang"/>
          <w:b/>
          <w:noProof/>
          <w:szCs w:val="22"/>
          <w:u w:val="single"/>
          <w:lang w:val="en-GB"/>
        </w:rPr>
        <w:t>16</w:t>
      </w:r>
      <w:r w:rsidRPr="00DE3F99">
        <w:rPr>
          <w:rFonts w:eastAsia="Batang"/>
          <w:b/>
          <w:bCs/>
          <w:szCs w:val="22"/>
          <w:u w:val="single"/>
          <w:lang w:val="en-GB"/>
        </w:rPr>
        <w:fldChar w:fldCharType="end"/>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7270DF36" w14:textId="13D93CE3" w:rsidR="00856649" w:rsidRPr="007B0990" w:rsidRDefault="006F3BDE" w:rsidP="00871BBD">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9D6A77">
        <w:rPr>
          <w:rFonts w:eastAsia="Batang"/>
          <w:b/>
          <w:noProof/>
          <w:szCs w:val="22"/>
          <w:u w:val="single"/>
          <w:lang w:val="en-GB"/>
        </w:rPr>
        <w:t>17</w:t>
      </w:r>
      <w:r w:rsidRPr="00DE3F99">
        <w:rPr>
          <w:rFonts w:eastAsia="Batang"/>
          <w:b/>
          <w:bCs/>
          <w:szCs w:val="22"/>
          <w:u w:val="single"/>
          <w:lang w:val="en-GB"/>
        </w:rPr>
        <w:fldChar w:fldCharType="end"/>
      </w:r>
      <w:r w:rsidRPr="00DE3F99">
        <w:rPr>
          <w:rFonts w:eastAsia="Batang"/>
          <w:b/>
          <w:bCs/>
          <w:szCs w:val="22"/>
          <w:lang w:val="en-GB"/>
        </w:rPr>
        <w:t xml:space="preserve">: </w:t>
      </w:r>
      <w:r>
        <w:rPr>
          <w:rFonts w:eastAsiaTheme="minorEastAsia"/>
          <w:b/>
          <w:bCs/>
          <w:lang w:eastAsia="zh-CN"/>
        </w:rPr>
        <w:t>Suppor</w:t>
      </w:r>
      <w:r w:rsidR="006F0E81">
        <w:rPr>
          <w:rFonts w:eastAsiaTheme="minorEastAsia"/>
          <w:b/>
          <w:bCs/>
          <w:lang w:eastAsia="zh-CN"/>
        </w:rPr>
        <w:t xml:space="preserve">t </w:t>
      </w:r>
      <w:r w:rsidR="0022689D">
        <w:rPr>
          <w:rFonts w:eastAsiaTheme="minorEastAsia"/>
          <w:b/>
          <w:bCs/>
          <w:lang w:eastAsia="zh-CN"/>
        </w:rPr>
        <w:t xml:space="preserve">broadcast </w:t>
      </w:r>
      <w:r w:rsidR="005C387F">
        <w:rPr>
          <w:rFonts w:eastAsiaTheme="minorEastAsia"/>
          <w:b/>
          <w:bCs/>
          <w:lang w:eastAsia="zh-CN"/>
        </w:rPr>
        <w:t xml:space="preserve">of </w:t>
      </w:r>
      <w:r w:rsidR="006F0E81">
        <w:rPr>
          <w:rFonts w:eastAsiaTheme="minorEastAsia"/>
          <w:b/>
          <w:bCs/>
          <w:lang w:eastAsia="zh-CN"/>
        </w:rPr>
        <w:t xml:space="preserve">the UL/DL subband </w:t>
      </w:r>
      <w:r w:rsidR="002930A6">
        <w:rPr>
          <w:rFonts w:eastAsiaTheme="minorEastAsia"/>
          <w:b/>
          <w:bCs/>
          <w:lang w:eastAsia="zh-CN"/>
        </w:rPr>
        <w:t xml:space="preserve">locations </w:t>
      </w:r>
      <w:r w:rsidR="006F0E81">
        <w:rPr>
          <w:rFonts w:eastAsiaTheme="minorEastAsia"/>
          <w:b/>
          <w:bCs/>
          <w:lang w:eastAsia="zh-CN"/>
        </w:rPr>
        <w:t xml:space="preserve">for the </w:t>
      </w:r>
      <w:r w:rsidR="006F0E81" w:rsidRPr="007B0990">
        <w:rPr>
          <w:rFonts w:eastAsiaTheme="minorEastAsia"/>
          <w:b/>
          <w:bCs/>
          <w:lang w:eastAsia="zh-CN"/>
        </w:rPr>
        <w:t>i</w:t>
      </w:r>
      <w:r w:rsidR="00856649" w:rsidRPr="007B0990">
        <w:rPr>
          <w:rFonts w:eastAsiaTheme="minorEastAsia"/>
          <w:b/>
          <w:bCs/>
          <w:lang w:eastAsia="zh-CN"/>
        </w:rPr>
        <w:t xml:space="preserve">nitial UL/DL BWP </w:t>
      </w:r>
      <w:r w:rsidR="006F0E81" w:rsidRPr="007B0990">
        <w:rPr>
          <w:rFonts w:eastAsiaTheme="minorEastAsia"/>
          <w:b/>
          <w:bCs/>
          <w:lang w:eastAsia="zh-CN"/>
        </w:rPr>
        <w:t>for SBFD-aware UE.</w:t>
      </w:r>
    </w:p>
    <w:p w14:paraId="49208BD0" w14:textId="27B08962" w:rsidR="000E4D77" w:rsidRDefault="00440271" w:rsidP="000E4D77">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9D6A77">
        <w:rPr>
          <w:rFonts w:eastAsia="Batang"/>
          <w:b/>
          <w:noProof/>
          <w:szCs w:val="22"/>
          <w:u w:val="single"/>
          <w:lang w:val="en-GB"/>
        </w:rPr>
        <w:t>18</w:t>
      </w:r>
      <w:r w:rsidRPr="00DE3F99">
        <w:rPr>
          <w:rFonts w:eastAsia="Batang"/>
          <w:b/>
          <w:bCs/>
          <w:szCs w:val="22"/>
          <w:u w:val="single"/>
          <w:lang w:val="en-GB"/>
        </w:rPr>
        <w:fldChar w:fldCharType="end"/>
      </w:r>
      <w:r w:rsidRPr="007B0990">
        <w:rPr>
          <w:rFonts w:eastAsia="Batang"/>
          <w:b/>
          <w:bCs/>
          <w:szCs w:val="22"/>
          <w:lang w:val="en-GB"/>
        </w:rPr>
        <w:t>: Support</w:t>
      </w:r>
      <w:r w:rsidR="00F23335">
        <w:rPr>
          <w:rFonts w:eastAsia="Batang"/>
          <w:b/>
          <w:bCs/>
          <w:szCs w:val="22"/>
          <w:lang w:val="en-GB"/>
        </w:rPr>
        <w:t xml:space="preserve"> configurations of</w:t>
      </w:r>
      <w:r w:rsidRPr="007B0990">
        <w:rPr>
          <w:rFonts w:eastAsia="Batang"/>
          <w:b/>
          <w:bCs/>
          <w:szCs w:val="22"/>
          <w:lang w:val="en-GB"/>
        </w:rPr>
        <w:t xml:space="preserve"> </w:t>
      </w:r>
      <w:r w:rsidR="006E411E" w:rsidRPr="004C34A0">
        <w:rPr>
          <w:rFonts w:eastAsiaTheme="minorEastAsia"/>
          <w:b/>
          <w:lang w:eastAsia="zh-CN"/>
        </w:rPr>
        <w:t xml:space="preserve">initial </w:t>
      </w:r>
      <w:r w:rsidR="002554AD" w:rsidRPr="004C34A0">
        <w:rPr>
          <w:rFonts w:eastAsiaTheme="minorEastAsia"/>
          <w:b/>
          <w:lang w:eastAsia="zh-CN"/>
        </w:rPr>
        <w:t xml:space="preserve">access </w:t>
      </w:r>
      <w:r w:rsidR="006E411E" w:rsidRPr="004C34A0">
        <w:rPr>
          <w:rFonts w:eastAsiaTheme="minorEastAsia"/>
          <w:b/>
          <w:lang w:eastAsia="zh-CN"/>
        </w:rPr>
        <w:t xml:space="preserve">messages </w:t>
      </w:r>
      <w:r w:rsidR="002554AD" w:rsidRPr="004C34A0">
        <w:rPr>
          <w:rFonts w:eastAsiaTheme="minorEastAsia"/>
          <w:b/>
          <w:lang w:eastAsia="zh-CN"/>
        </w:rPr>
        <w:t>on UL subbands of SBFD symbols</w:t>
      </w:r>
      <w:r w:rsidR="006A57DD">
        <w:rPr>
          <w:rFonts w:eastAsiaTheme="minorEastAsia"/>
          <w:b/>
          <w:bCs/>
          <w:lang w:eastAsia="zh-CN"/>
        </w:rPr>
        <w:t xml:space="preserve"> for both RRC-idl</w:t>
      </w:r>
      <w:r w:rsidR="008D2DD6">
        <w:rPr>
          <w:rFonts w:eastAsiaTheme="minorEastAsia"/>
          <w:b/>
          <w:bCs/>
          <w:lang w:eastAsia="zh-CN"/>
        </w:rPr>
        <w:t>e</w:t>
      </w:r>
      <w:r w:rsidR="006A57DD">
        <w:rPr>
          <w:rFonts w:eastAsiaTheme="minorEastAsia"/>
          <w:b/>
          <w:bCs/>
          <w:lang w:eastAsia="zh-CN"/>
        </w:rPr>
        <w:t xml:space="preserve"> and RRC connected UEs</w:t>
      </w:r>
      <w:r w:rsidR="008D2DD6">
        <w:rPr>
          <w:rFonts w:eastAsiaTheme="minorEastAsia"/>
          <w:b/>
          <w:bCs/>
          <w:lang w:eastAsia="zh-CN"/>
        </w:rPr>
        <w:t>.</w:t>
      </w:r>
    </w:p>
    <w:p w14:paraId="0F0598E1" w14:textId="731FEF55" w:rsidR="00576680" w:rsidRPr="00BE013C" w:rsidRDefault="00576680" w:rsidP="007B0990">
      <w:pPr>
        <w:pStyle w:val="Heading3"/>
        <w:rPr>
          <w:lang w:eastAsia="zh-CN"/>
        </w:rPr>
      </w:pPr>
      <w:r>
        <w:rPr>
          <w:lang w:eastAsia="zh-CN"/>
        </w:rPr>
        <w:t xml:space="preserve">Cell Selection Considering gNB </w:t>
      </w:r>
      <w:r w:rsidR="00BA374B">
        <w:rPr>
          <w:lang w:eastAsia="zh-CN"/>
        </w:rPr>
        <w:t>full duplex</w:t>
      </w:r>
      <w:r>
        <w:rPr>
          <w:lang w:eastAsia="zh-CN"/>
        </w:rPr>
        <w:t xml:space="preserve"> capability</w:t>
      </w:r>
    </w:p>
    <w:p w14:paraId="64C6AB4E" w14:textId="5B93FBB1" w:rsidR="00576680" w:rsidRDefault="00576680" w:rsidP="00576680">
      <w:pPr>
        <w:jc w:val="both"/>
      </w:pPr>
      <w:r w:rsidRPr="003F10DD">
        <w:t xml:space="preserve">Till Rel-17, the cell selection is mainly based on DL RSRP/RSRQ/SINR measurement, e.g. for connected UE in </w:t>
      </w:r>
      <w:r>
        <w:t>conditional handover</w:t>
      </w:r>
      <w:r w:rsidRPr="003F10DD">
        <w:t xml:space="preserve"> or idle UE for cell reselection</w:t>
      </w:r>
      <w:r w:rsidR="00507CE4">
        <w:t>. The</w:t>
      </w:r>
      <w:r w:rsidR="000352BD">
        <w:t>n, the</w:t>
      </w:r>
      <w:r w:rsidRPr="003F10DD">
        <w:t xml:space="preserve"> UE may not identify and exploit gNB </w:t>
      </w:r>
      <w:r w:rsidR="00AC539C">
        <w:t>full duplex</w:t>
      </w:r>
      <w:r w:rsidRPr="003F10DD">
        <w:t xml:space="preserve"> capability in absence of related information. </w:t>
      </w:r>
      <w:r>
        <w:t>It would be beneficial for</w:t>
      </w:r>
      <w:r w:rsidRPr="003F10DD">
        <w:t xml:space="preserve"> gNB </w:t>
      </w:r>
      <w:r>
        <w:t>to</w:t>
      </w:r>
      <w:r w:rsidRPr="003F10DD">
        <w:t xml:space="preserve"> indicate whether a candidate cell support SBFD or not. The indication can be broadcasted e.g. in RMSI, or sent in RRC</w:t>
      </w:r>
      <w:r>
        <w:t xml:space="preserve"> message for each candidate cell</w:t>
      </w:r>
      <w:r w:rsidRPr="003F10DD">
        <w:t xml:space="preserve">. </w:t>
      </w:r>
      <w:r>
        <w:t xml:space="preserve">Such indication can facilitate UE’s cell selection, e.g. SBFD </w:t>
      </w:r>
      <w:r w:rsidR="00BA374B">
        <w:t>aware</w:t>
      </w:r>
      <w:r>
        <w:t xml:space="preserve"> UE can prioritize SBFD cells over non-SBFD cells with similar link quality. </w:t>
      </w:r>
    </w:p>
    <w:p w14:paraId="51A86A3B" w14:textId="4065F486" w:rsidR="00887871" w:rsidRPr="007B0990" w:rsidRDefault="00576680" w:rsidP="007B0990">
      <w:pPr>
        <w:rPr>
          <w:color w:val="FF0000"/>
          <w:lang w:eastAsia="zh-CN"/>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77208E">
        <w:rPr>
          <w:rFonts w:eastAsia="Batang"/>
          <w:b/>
          <w:szCs w:val="24"/>
          <w:u w:val="single"/>
          <w:lang w:val="en-GB"/>
        </w:rPr>
        <w:instrText xml:space="preserve"> seq prop </w:instrText>
      </w:r>
      <w:r w:rsidRPr="00E5108F">
        <w:rPr>
          <w:rFonts w:eastAsia="Batang"/>
          <w:b/>
          <w:szCs w:val="24"/>
          <w:u w:val="single"/>
          <w:lang w:val="en-GB"/>
        </w:rPr>
        <w:fldChar w:fldCharType="separate"/>
      </w:r>
      <w:r w:rsidR="009D6A77">
        <w:rPr>
          <w:rFonts w:eastAsia="Batang"/>
          <w:b/>
          <w:noProof/>
          <w:szCs w:val="24"/>
          <w:u w:val="single"/>
          <w:lang w:val="en-GB"/>
        </w:rPr>
        <w:t>19</w:t>
      </w:r>
      <w:r w:rsidRPr="00E5108F">
        <w:rPr>
          <w:rFonts w:eastAsia="Batang"/>
          <w:b/>
          <w:szCs w:val="24"/>
          <w:u w:val="single"/>
          <w:lang w:val="en-GB"/>
        </w:rPr>
        <w:fldChar w:fldCharType="end"/>
      </w:r>
      <w:r w:rsidRPr="00E5108F">
        <w:rPr>
          <w:b/>
          <w:lang w:eastAsia="zh-CN"/>
        </w:rPr>
        <w:t xml:space="preserve">: </w:t>
      </w:r>
      <w:r w:rsidRPr="00E5108F">
        <w:rPr>
          <w:b/>
        </w:rPr>
        <w:t>Study</w:t>
      </w:r>
      <w:r w:rsidRPr="003F10DD">
        <w:rPr>
          <w:b/>
        </w:rPr>
        <w:t xml:space="preserve"> mechanism to facilitate </w:t>
      </w:r>
      <w:r>
        <w:rPr>
          <w:b/>
        </w:rPr>
        <w:t xml:space="preserve">SBFD </w:t>
      </w:r>
      <w:r w:rsidR="005425E4">
        <w:rPr>
          <w:b/>
        </w:rPr>
        <w:t>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27A0A0C3" w14:textId="64A69277" w:rsidR="00C91DE7" w:rsidRDefault="00C91DE7" w:rsidP="00663F9B">
      <w:pPr>
        <w:pStyle w:val="Heading2"/>
        <w:rPr>
          <w:lang w:eastAsia="zh-CN"/>
        </w:rPr>
      </w:pPr>
      <w:r>
        <w:rPr>
          <w:lang w:eastAsia="zh-CN"/>
        </w:rPr>
        <w:lastRenderedPageBreak/>
        <w:t>Transparent SBFD and coexistence with legacy UE</w:t>
      </w:r>
    </w:p>
    <w:p w14:paraId="584426C4" w14:textId="1A330B45" w:rsidR="00C91DE7" w:rsidRDefault="00C91DE7" w:rsidP="00C91DE7">
      <w:pPr>
        <w:tabs>
          <w:tab w:val="num" w:pos="1440"/>
        </w:tabs>
        <w:jc w:val="both"/>
      </w:pPr>
      <w:r>
        <w:t xml:space="preserve">A subband full duplex </w:t>
      </w:r>
      <w:r w:rsidRPr="00250209">
        <w:t xml:space="preserve">gNB </w:t>
      </w:r>
      <w:r>
        <w:t>will serve mixed UE types; legacy HD UE which are not aware of full duplex gNB and other Rel-1</w:t>
      </w:r>
      <w:r w:rsidR="00301326">
        <w:t>9+</w:t>
      </w:r>
      <w:r>
        <w:t xml:space="preserve"> UE that </w:t>
      </w:r>
      <w:r w:rsidR="00E47FF6">
        <w:t>don’t support</w:t>
      </w:r>
      <w:r w:rsidR="008D6865">
        <w:t xml:space="preserve"> </w:t>
      </w:r>
      <w:r w:rsidR="002C178A">
        <w:t xml:space="preserve">operation in </w:t>
      </w:r>
      <w:r>
        <w:t>full duplex gNB.</w:t>
      </w:r>
    </w:p>
    <w:p w14:paraId="49900372" w14:textId="77777777" w:rsidR="00C91DE7" w:rsidRDefault="00C91DE7" w:rsidP="00663F9B">
      <w:pPr>
        <w:pStyle w:val="Heading3"/>
      </w:pPr>
      <w:r>
        <w:t>Transparent SBFD operation for legacy UE</w:t>
      </w:r>
    </w:p>
    <w:p w14:paraId="34E108E0" w14:textId="3B8A5F41" w:rsidR="00C91DE7" w:rsidRDefault="00C91DE7" w:rsidP="00C91DE7">
      <w:pPr>
        <w:tabs>
          <w:tab w:val="num" w:pos="1440"/>
        </w:tabs>
        <w:jc w:val="both"/>
      </w:pPr>
      <w:r>
        <w:t xml:space="preserve">As discussed in section </w:t>
      </w:r>
      <w:r w:rsidR="00407FD6">
        <w:fldChar w:fldCharType="begin"/>
      </w:r>
      <w:r w:rsidR="00407FD6">
        <w:instrText xml:space="preserve"> REF _Ref118456934 \n \h </w:instrText>
      </w:r>
      <w:r w:rsidR="00407FD6">
        <w:fldChar w:fldCharType="separate"/>
      </w:r>
      <w:r w:rsidR="009D6A77">
        <w:t>2.4</w:t>
      </w:r>
      <w:r w:rsidR="00407FD6">
        <w:fldChar w:fldCharType="end"/>
      </w:r>
      <w:r>
        <w:t xml:space="preserve">, current </w:t>
      </w:r>
      <w:r w:rsidRPr="002A5D62">
        <w:t>3GPP spec can enable SBFD in transparent manner to UE</w:t>
      </w:r>
      <w:r>
        <w:t xml:space="preserve">. gNB can rely dynamically schedule uplink in the UL subband or DL in one subband or both subband using DCI format 1_1/1_2 and 0_1/0_2. To schedule DL PDSCH across both subbands, recourse allocation type 0 could be used to select the RBGs across the two subbands. However, the resolution of the RBGs (1 RBG = 16 RBs) for large BWP may cause some limitation on the scheduling flexibility and the DL/UL subband sizes and location. The other approach to avoid UL subband is to configure a PDSCH rate-matching pattern for the UL subbands. However, this will have some limitation for fallback DCI as rate-matching pattern can’t be disabled. </w:t>
      </w:r>
    </w:p>
    <w:p w14:paraId="381E58C2" w14:textId="77777777" w:rsidR="00C91DE7" w:rsidRDefault="00C91DE7" w:rsidP="00C91DE7">
      <w:pPr>
        <w:tabs>
          <w:tab w:val="num" w:pos="1440"/>
        </w:tabs>
        <w:jc w:val="both"/>
      </w:pPr>
      <w:r>
        <w:t xml:space="preserve">CORESET #0, SIB1 and Type-0 CSS can be configured in one the DL subband. Other CORESETs are very flexibly configured using bitmaps of 6RB granularity which can be contiguous or non-contiguous RBs. The DL CSI-RS can be configured for each subband or a wideband CSI-RS can be configured in the DL slot. SRS for antenna switching (DL CSI acquisition) can be configured wideband in one of the UL symbols/slots. One wideband BWP is configured and SBFD slot is indicated as flexible. </w:t>
      </w:r>
    </w:p>
    <w:p w14:paraId="7F3FED14" w14:textId="15EF0108" w:rsidR="00C91DE7" w:rsidRDefault="00C91DE7" w:rsidP="00C91DE7">
      <w:pPr>
        <w:tabs>
          <w:tab w:val="num" w:pos="1440"/>
        </w:tabs>
        <w:spacing w:after="0"/>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27</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527719F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3E2C02C1"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397280C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CORESET #0, SIB1 and Type-0 CSS can be configured in one the DL subband. Other CORESETs are very flexibly configured using bitmaps.</w:t>
      </w:r>
    </w:p>
    <w:p w14:paraId="78C323E3"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r w:rsidRPr="00BE013C">
        <w:rPr>
          <w:rFonts w:ascii="Times New Roman" w:hAnsi="Times New Roman"/>
          <w:b/>
          <w:iCs/>
          <w:sz w:val="20"/>
          <w:szCs w:val="14"/>
          <w:lang w:val="en-GB" w:eastAsia="ko-KR"/>
        </w:rPr>
        <w:t>subband or wideband CSI-RS configuration in DL slot</w:t>
      </w:r>
    </w:p>
    <w:p w14:paraId="73C3CD98" w14:textId="13274C79" w:rsidR="00C91DE7" w:rsidRPr="007B0990" w:rsidRDefault="00C91DE7" w:rsidP="00663F9B">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39B33209" w14:textId="77777777" w:rsidR="00C91DE7" w:rsidRDefault="00C91DE7" w:rsidP="00663F9B">
      <w:pPr>
        <w:pStyle w:val="Heading3"/>
      </w:pPr>
      <w:r>
        <w:t>Legacy UE coexistence issue</w:t>
      </w:r>
    </w:p>
    <w:p w14:paraId="71E95288" w14:textId="6D2126C5" w:rsidR="00C91DE7" w:rsidRDefault="00C91DE7" w:rsidP="00663F9B">
      <w:pPr>
        <w:tabs>
          <w:tab w:val="num" w:pos="1440"/>
        </w:tabs>
        <w:jc w:val="both"/>
      </w:pPr>
      <w:r>
        <w:t>gNB should utilize Rel-16 CLI framework to detect when legacy UEs are jammed due to intra-cell inter-UE CLI.  When jamming is identified between two pair</w:t>
      </w:r>
      <w:r w:rsidR="00D3268D">
        <w:t xml:space="preserve"> of UEs</w:t>
      </w:r>
      <w:r>
        <w:t xml:space="preserve"> by means of CLI reporting, gNB should properly schedule UEs. For legacy UEs not supporting Rel-16 CLI, gNB can schedule these UEs on DL only symbols or on DL resources with sufficient frequency isolation to UL subband. For example, </w:t>
      </w:r>
      <w:r w:rsidR="00427C17">
        <w:t xml:space="preserve">as </w:t>
      </w:r>
      <w:r>
        <w:t>shown</w:t>
      </w:r>
      <w:r w:rsidR="00EF12EA">
        <w:t xml:space="preserve"> </w:t>
      </w:r>
      <w:r w:rsidR="00FA40CE">
        <w:fldChar w:fldCharType="begin"/>
      </w:r>
      <w:r w:rsidR="00FA40CE">
        <w:instrText xml:space="preserve"> REF _Ref127524097 \h </w:instrText>
      </w:r>
      <w:r w:rsidR="00FA40CE">
        <w:fldChar w:fldCharType="separate"/>
      </w:r>
      <w:r w:rsidR="009D6A77">
        <w:t xml:space="preserve">Figure </w:t>
      </w:r>
      <w:r w:rsidR="009D6A77">
        <w:rPr>
          <w:noProof/>
        </w:rPr>
        <w:t>2</w:t>
      </w:r>
      <w:r w:rsidR="009D6A77">
        <w:noBreakHyphen/>
      </w:r>
      <w:r w:rsidR="009D6A77">
        <w:rPr>
          <w:noProof/>
        </w:rPr>
        <w:t>13</w:t>
      </w:r>
      <w:r w:rsidR="00FA40CE">
        <w:fldChar w:fldCharType="end"/>
      </w:r>
      <w:r>
        <w:t xml:space="preserve"> UE2/3 could be TDMed or FDMed with large frequency guard gap to avoid or reduce CLI.</w:t>
      </w:r>
      <w:r w:rsidR="00A6653C">
        <w:t xml:space="preserve"> </w:t>
      </w:r>
      <w:r>
        <w:t>As part of R18 duplex enhancement, RAN4 should study the co-channel coexistence with legacy UE using current RF requirements as baseline, e.g selectivity and inband emission and identify the performance baseline.</w:t>
      </w:r>
    </w:p>
    <w:p w14:paraId="1F1020AC" w14:textId="494D56E3" w:rsidR="00C91DE7" w:rsidRDefault="00C91DE7" w:rsidP="00C91DE7">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20</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gNB should handle legacy UE by utilizing Rel-16 CLI framework and proper scheduling. </w:t>
      </w:r>
    </w:p>
    <w:p w14:paraId="48C2244D" w14:textId="3DDFA9D0" w:rsidR="00C91DE7" w:rsidRDefault="00C91DE7" w:rsidP="00C91DE7">
      <w:pPr>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For the coexistence study of legacy UE, </w:t>
      </w:r>
      <w:r w:rsidRPr="00112C18">
        <w:rPr>
          <w:b/>
          <w:bCs/>
          <w:lang w:val="en-GB"/>
        </w:rPr>
        <w:t>No change in UE RF requirements.</w:t>
      </w:r>
      <w:r w:rsidRPr="000A5595">
        <w:rPr>
          <w:lang w:val="en-GB"/>
        </w:rPr>
        <w:t xml:space="preserve"> </w:t>
      </w:r>
    </w:p>
    <w:p w14:paraId="1B252964" w14:textId="5D7BBCCE" w:rsidR="00C91DE7" w:rsidRDefault="00A6653C" w:rsidP="00C91DE7">
      <w:pPr>
        <w:keepNext/>
        <w:jc w:val="center"/>
      </w:pPr>
      <w:r>
        <w:object w:dxaOrig="9316" w:dyaOrig="4516" w14:anchorId="17620D30">
          <v:shape id="_x0000_i1033" type="#_x0000_t75" style="width:323.05pt;height:157.1pt" o:ole="">
            <v:imagedata r:id="rId33" o:title=""/>
          </v:shape>
          <o:OLEObject Type="Embed" ProgID="Visio.Drawing.15" ShapeID="_x0000_i1033" DrawAspect="Content" ObjectID="_1738161118" r:id="rId34"/>
        </w:object>
      </w:r>
    </w:p>
    <w:p w14:paraId="7BB19374" w14:textId="00338587" w:rsidR="00C91DE7" w:rsidRDefault="00C91DE7" w:rsidP="00C91DE7">
      <w:pPr>
        <w:pStyle w:val="Caption"/>
        <w:jc w:val="center"/>
      </w:pPr>
      <w:bookmarkStart w:id="20" w:name="_Ref127524097"/>
      <w:bookmarkStart w:id="21" w:name="_Ref114590531"/>
      <w:r>
        <w:t xml:space="preserve">Figure </w:t>
      </w:r>
      <w:r>
        <w:fldChar w:fldCharType="begin"/>
      </w:r>
      <w:r>
        <w:instrText xml:space="preserve"> STYLEREF 1 \s </w:instrText>
      </w:r>
      <w:r>
        <w:fldChar w:fldCharType="separate"/>
      </w:r>
      <w:r w:rsidR="009D6A77">
        <w:rPr>
          <w:noProof/>
        </w:rPr>
        <w:t>2</w:t>
      </w:r>
      <w:r>
        <w:rPr>
          <w:noProof/>
        </w:rPr>
        <w:fldChar w:fldCharType="end"/>
      </w:r>
      <w:r w:rsidR="00282361">
        <w:noBreakHyphen/>
      </w:r>
      <w:r>
        <w:fldChar w:fldCharType="begin"/>
      </w:r>
      <w:r>
        <w:instrText xml:space="preserve"> SEQ Figure \* ARABIC \s 1 </w:instrText>
      </w:r>
      <w:r>
        <w:fldChar w:fldCharType="separate"/>
      </w:r>
      <w:r w:rsidR="009D6A77">
        <w:rPr>
          <w:noProof/>
        </w:rPr>
        <w:t>13</w:t>
      </w:r>
      <w:r>
        <w:rPr>
          <w:noProof/>
        </w:rPr>
        <w:fldChar w:fldCharType="end"/>
      </w:r>
      <w:bookmarkEnd w:id="20"/>
      <w:bookmarkEnd w:id="21"/>
      <w:r>
        <w:t>: Coexistence with legacy UE and inter-UE CLI</w:t>
      </w:r>
    </w:p>
    <w:p w14:paraId="0D5E8A04" w14:textId="77777777" w:rsidR="006650F1" w:rsidRDefault="006650F1" w:rsidP="006650F1">
      <w:pPr>
        <w:pStyle w:val="Heading1"/>
        <w:jc w:val="both"/>
        <w:rPr>
          <w:lang w:eastAsia="zh-CN"/>
        </w:rPr>
      </w:pPr>
      <w:r>
        <w:rPr>
          <w:lang w:eastAsia="zh-CN"/>
        </w:rPr>
        <w:lastRenderedPageBreak/>
        <w:t>Techniques and solution for enabling SBFD</w:t>
      </w:r>
    </w:p>
    <w:p w14:paraId="53D0CB11" w14:textId="77777777" w:rsidR="00524832" w:rsidRDefault="006650F1" w:rsidP="00806A9D">
      <w:pPr>
        <w:jc w:val="both"/>
        <w:rPr>
          <w:lang w:val="en-GB" w:eastAsia="zh-CN"/>
        </w:rPr>
      </w:pPr>
      <w:r>
        <w:rPr>
          <w:lang w:val="en-GB" w:eastAsia="zh-CN"/>
        </w:rPr>
        <w:t>This section addresses possible enhancement for SBFD aware UE</w:t>
      </w:r>
      <w:r w:rsidR="009D3CA5">
        <w:rPr>
          <w:lang w:val="en-GB" w:eastAsia="zh-CN"/>
        </w:rPr>
        <w:t xml:space="preserve"> (</w:t>
      </w:r>
      <w:r w:rsidR="0078561D">
        <w:rPr>
          <w:lang w:val="en-GB" w:eastAsia="zh-CN"/>
        </w:rPr>
        <w:t>i.e.,</w:t>
      </w:r>
      <w:r w:rsidR="009D3CA5">
        <w:rPr>
          <w:lang w:val="en-GB" w:eastAsia="zh-CN"/>
        </w:rPr>
        <w:t xml:space="preserve"> non-transparent SBFD operation)</w:t>
      </w:r>
      <w:r w:rsidR="00AA2712">
        <w:rPr>
          <w:lang w:val="en-GB" w:eastAsia="zh-CN"/>
        </w:rPr>
        <w:t xml:space="preserve"> for UL </w:t>
      </w:r>
      <w:r w:rsidR="00901A39">
        <w:rPr>
          <w:lang w:val="en-GB" w:eastAsia="zh-CN"/>
        </w:rPr>
        <w:t>transmission a</w:t>
      </w:r>
      <w:r w:rsidR="00AA2712">
        <w:rPr>
          <w:lang w:val="en-GB" w:eastAsia="zh-CN"/>
        </w:rPr>
        <w:t xml:space="preserve">nd DL </w:t>
      </w:r>
      <w:r w:rsidR="00901A39">
        <w:rPr>
          <w:lang w:val="en-GB" w:eastAsia="zh-CN"/>
        </w:rPr>
        <w:t>reception across SBFD and non-SBFD symbols</w:t>
      </w:r>
      <w:r w:rsidR="00505478">
        <w:rPr>
          <w:lang w:val="en-GB" w:eastAsia="zh-CN"/>
        </w:rPr>
        <w:t>.</w:t>
      </w:r>
    </w:p>
    <w:p w14:paraId="2BF03509" w14:textId="5BED7CB7" w:rsidR="006650F1" w:rsidRDefault="00EF22E0" w:rsidP="006650F1">
      <w:pPr>
        <w:pStyle w:val="Heading2"/>
        <w:rPr>
          <w:lang w:eastAsia="zh-CN"/>
        </w:rPr>
      </w:pPr>
      <w:bookmarkStart w:id="22" w:name="_Ref115081152"/>
      <w:r>
        <w:rPr>
          <w:lang w:eastAsia="zh-CN"/>
        </w:rPr>
        <w:t xml:space="preserve">DL </w:t>
      </w:r>
      <w:r w:rsidR="006650F1">
        <w:rPr>
          <w:lang w:eastAsia="zh-CN"/>
        </w:rPr>
        <w:t>Resource allocation</w:t>
      </w:r>
      <w:bookmarkEnd w:id="22"/>
      <w:r w:rsidR="006650F1">
        <w:rPr>
          <w:lang w:eastAsia="zh-CN"/>
        </w:rPr>
        <w:t xml:space="preserve"> </w:t>
      </w:r>
    </w:p>
    <w:p w14:paraId="392F6D37" w14:textId="44E31AF1" w:rsidR="006650F1" w:rsidRPr="003E7703" w:rsidRDefault="006650F1" w:rsidP="009D6A77">
      <w:pPr>
        <w:jc w:val="both"/>
        <w:rPr>
          <w:lang w:eastAsia="zh-CN"/>
        </w:rPr>
      </w:pPr>
      <w:r>
        <w:rPr>
          <w:lang w:val="en-GB" w:eastAsia="zh-CN"/>
        </w:rPr>
        <w:t xml:space="preserve">In the </w:t>
      </w:r>
      <w:r w:rsidR="00117186">
        <w:rPr>
          <w:lang w:val="en-GB" w:eastAsia="zh-CN"/>
        </w:rPr>
        <w:t xml:space="preserve">very </w:t>
      </w:r>
      <w:r w:rsidR="007534A1">
        <w:rPr>
          <w:lang w:val="en-GB" w:eastAsia="zh-CN"/>
        </w:rPr>
        <w:t xml:space="preserve">first </w:t>
      </w:r>
      <w:r w:rsidR="00F15CDF">
        <w:rPr>
          <w:lang w:val="en-GB" w:eastAsia="zh-CN"/>
        </w:rPr>
        <w:t xml:space="preserve">RAN1 meeting </w:t>
      </w:r>
      <w:r w:rsidR="00C3083B">
        <w:rPr>
          <w:lang w:val="en-GB" w:eastAsia="zh-CN"/>
        </w:rPr>
        <w:t xml:space="preserve">of Rel-18 study on duplex evolution </w:t>
      </w:r>
      <w:r>
        <w:rPr>
          <w:lang w:val="en-GB" w:eastAsia="zh-CN"/>
        </w:rPr>
        <w:t xml:space="preserve"> it was agreed to study the impact and potential enhancement of resource allocation for SBFD-aware operation. </w:t>
      </w:r>
    </w:p>
    <w:tbl>
      <w:tblPr>
        <w:tblStyle w:val="TableGrid"/>
        <w:tblW w:w="0" w:type="auto"/>
        <w:tblLook w:val="04A0" w:firstRow="1" w:lastRow="0" w:firstColumn="1" w:lastColumn="0" w:noHBand="0" w:noVBand="1"/>
      </w:tblPr>
      <w:tblGrid>
        <w:gridCol w:w="9962"/>
      </w:tblGrid>
      <w:tr w:rsidR="006650F1" w14:paraId="5A778D91" w14:textId="77777777" w:rsidTr="006B4256">
        <w:tc>
          <w:tcPr>
            <w:tcW w:w="9962" w:type="dxa"/>
          </w:tcPr>
          <w:p w14:paraId="6B7DB3BD" w14:textId="77777777" w:rsidR="006650F1" w:rsidRPr="00BE013C" w:rsidRDefault="006650F1" w:rsidP="006B4256">
            <w:pPr>
              <w:spacing w:before="0" w:after="0"/>
              <w:rPr>
                <w:b/>
                <w:bCs/>
                <w:lang w:val="en-GB" w:eastAsia="zh-CN"/>
              </w:rPr>
            </w:pPr>
            <w:r w:rsidRPr="00BE013C">
              <w:rPr>
                <w:b/>
                <w:bCs/>
                <w:highlight w:val="green"/>
                <w:lang w:val="en-GB" w:eastAsia="zh-CN"/>
              </w:rPr>
              <w:t>Agreement</w:t>
            </w:r>
            <w:r w:rsidRPr="00BE013C">
              <w:rPr>
                <w:b/>
                <w:bCs/>
                <w:lang w:val="en-GB" w:eastAsia="zh-CN"/>
              </w:rPr>
              <w:t>:</w:t>
            </w:r>
          </w:p>
          <w:p w14:paraId="506554EB" w14:textId="77777777" w:rsidR="006650F1" w:rsidRPr="00BE013C" w:rsidRDefault="006650F1" w:rsidP="006B4256">
            <w:pPr>
              <w:spacing w:before="0" w:after="0"/>
              <w:rPr>
                <w:lang w:eastAsia="zh-CN"/>
              </w:rPr>
            </w:pPr>
            <w:r w:rsidRPr="000225A6">
              <w:rPr>
                <w:lang w:val="en-GB" w:eastAsia="zh-CN"/>
              </w:rPr>
              <w:t>Study the impact/potential enhancements of resource allocation in symbols with subbands that gNB would use for SBFD operation.</w:t>
            </w:r>
          </w:p>
        </w:tc>
      </w:tr>
    </w:tbl>
    <w:p w14:paraId="7B359FEC" w14:textId="77777777" w:rsidR="00DC382F" w:rsidRPr="009D6A77" w:rsidRDefault="00DC382F" w:rsidP="006650F1">
      <w:pPr>
        <w:rPr>
          <w:sz w:val="10"/>
          <w:szCs w:val="10"/>
          <w:lang w:eastAsia="zh-CN"/>
        </w:rPr>
      </w:pPr>
    </w:p>
    <w:p w14:paraId="648A2AC5" w14:textId="68D45132" w:rsidR="00146138" w:rsidRDefault="00DC382F" w:rsidP="006650F1">
      <w:pPr>
        <w:rPr>
          <w:lang w:eastAsia="zh-CN"/>
        </w:rPr>
      </w:pPr>
      <w:r>
        <w:rPr>
          <w:lang w:eastAsia="zh-CN"/>
        </w:rPr>
        <w:t xml:space="preserve">In the last RAN1 meeting, </w:t>
      </w:r>
      <w:r w:rsidR="00BC13F6">
        <w:rPr>
          <w:lang w:eastAsia="zh-CN"/>
        </w:rPr>
        <w:t xml:space="preserve">further </w:t>
      </w:r>
      <w:r w:rsidR="00F07475">
        <w:rPr>
          <w:lang w:eastAsia="zh-CN"/>
        </w:rPr>
        <w:t xml:space="preserve">discussion on resource allocations concluded to study </w:t>
      </w:r>
      <w:r>
        <w:rPr>
          <w:lang w:eastAsia="zh-CN"/>
        </w:rPr>
        <w:t>the potential enhancement of DL resource allocation for PDSCH and CSI-RS</w:t>
      </w:r>
      <w:r w:rsidR="00725C5A">
        <w:rPr>
          <w:lang w:eastAsia="zh-CN"/>
        </w:rPr>
        <w:t xml:space="preserve"> considering unaligned boundaries</w:t>
      </w:r>
      <w:r>
        <w:rPr>
          <w:lang w:eastAsia="zh-CN"/>
        </w:rPr>
        <w:t xml:space="preserve">. </w:t>
      </w:r>
      <w:r>
        <w:rPr>
          <w:lang w:val="en-GB" w:eastAsia="zh-CN"/>
        </w:rPr>
        <w:t>In this section, we address three issues related to resource allocation.</w:t>
      </w:r>
    </w:p>
    <w:tbl>
      <w:tblPr>
        <w:tblStyle w:val="TableGrid"/>
        <w:tblW w:w="0" w:type="auto"/>
        <w:tblLook w:val="04A0" w:firstRow="1" w:lastRow="0" w:firstColumn="1" w:lastColumn="0" w:noHBand="0" w:noVBand="1"/>
      </w:tblPr>
      <w:tblGrid>
        <w:gridCol w:w="9962"/>
      </w:tblGrid>
      <w:tr w:rsidR="00F674F1" w14:paraId="024AB909" w14:textId="77777777" w:rsidTr="00F674F1">
        <w:tc>
          <w:tcPr>
            <w:tcW w:w="9962" w:type="dxa"/>
          </w:tcPr>
          <w:p w14:paraId="16D7822B" w14:textId="77777777" w:rsidR="00B90ABB" w:rsidRDefault="00B90ABB" w:rsidP="00B90ABB">
            <w:pPr>
              <w:spacing w:after="0"/>
              <w:rPr>
                <w:rFonts w:eastAsia="Malgun Gothic" w:cstheme="minorBidi"/>
                <w:b/>
                <w:highlight w:val="green"/>
                <w:lang w:eastAsia="zh-CN"/>
              </w:rPr>
            </w:pPr>
            <w:r>
              <w:rPr>
                <w:rFonts w:eastAsia="Malgun Gothic" w:hint="eastAsia"/>
                <w:b/>
                <w:highlight w:val="green"/>
                <w:lang w:eastAsia="zh-CN"/>
              </w:rPr>
              <w:t>Agreement</w:t>
            </w:r>
          </w:p>
          <w:p w14:paraId="64A97C8B" w14:textId="77777777" w:rsidR="00B90ABB" w:rsidRDefault="00B90ABB" w:rsidP="00B90ABB">
            <w:pPr>
              <w:spacing w:after="120"/>
              <w:rPr>
                <w:rFonts w:eastAsia="Microsoft YaHei"/>
                <w:lang w:eastAsia="zh-CN"/>
              </w:rPr>
            </w:pPr>
            <w:r>
              <w:rPr>
                <w:rFonts w:eastAsia="Microsoft YaHei" w:hint="eastAsia"/>
                <w:lang w:eastAsia="zh-CN"/>
              </w:rPr>
              <w:t>Study the impact and benefits of potential enhancements to resource allocation in frequency-domain for SBFD operation, considering unaligned boundaries between resource block group(s)/reporting subband(s) and SBFD subbands, including</w:t>
            </w:r>
            <w:r>
              <w:rPr>
                <w:rFonts w:eastAsia="Malgun Gothic" w:hint="eastAsia"/>
                <w:lang w:eastAsia="zh-CN"/>
              </w:rPr>
              <w:t xml:space="preserve"> at least the following:</w:t>
            </w:r>
          </w:p>
          <w:p w14:paraId="551BC0EE" w14:textId="77777777" w:rsidR="00B90ABB" w:rsidRDefault="00B90ABB" w:rsidP="00B90ABB">
            <w:pPr>
              <w:pStyle w:val="ListParagraph"/>
              <w:numPr>
                <w:ilvl w:val="0"/>
                <w:numId w:val="87"/>
              </w:numPr>
              <w:suppressAutoHyphens/>
              <w:spacing w:after="50" w:line="256" w:lineRule="auto"/>
              <w:rPr>
                <w:rFonts w:ascii="Times New Roman" w:eastAsia="Malgun Gothic" w:hAnsi="Times New Roman"/>
                <w:sz w:val="20"/>
                <w:szCs w:val="20"/>
                <w:lang w:eastAsia="ja-JP"/>
              </w:rPr>
            </w:pPr>
            <w:r>
              <w:rPr>
                <w:rFonts w:ascii="Times New Roman" w:eastAsia="Malgun Gothic" w:hAnsi="Times New Roman"/>
                <w:sz w:val="20"/>
                <w:szCs w:val="20"/>
              </w:rPr>
              <w:t>RBG for PDSCH RA type 0</w:t>
            </w:r>
          </w:p>
          <w:p w14:paraId="24C53B89" w14:textId="77777777" w:rsidR="00B90ABB" w:rsidRDefault="00B90ABB" w:rsidP="00B90ABB">
            <w:pPr>
              <w:pStyle w:val="ListParagraph"/>
              <w:numPr>
                <w:ilvl w:val="0"/>
                <w:numId w:val="87"/>
              </w:numPr>
              <w:suppressAutoHyphens/>
              <w:spacing w:after="50" w:line="256" w:lineRule="auto"/>
              <w:rPr>
                <w:rFonts w:ascii="Times New Roman" w:eastAsia="Malgun Gothic" w:hAnsi="Times New Roman"/>
                <w:sz w:val="20"/>
                <w:szCs w:val="20"/>
              </w:rPr>
            </w:pPr>
            <w:r>
              <w:rPr>
                <w:rFonts w:ascii="Times New Roman" w:eastAsia="Malgun Gothic" w:hAnsi="Times New Roman"/>
                <w:sz w:val="20"/>
                <w:szCs w:val="20"/>
              </w:rPr>
              <w:t>CSI reporting configuration</w:t>
            </w:r>
          </w:p>
          <w:p w14:paraId="3D89BEC7" w14:textId="77777777" w:rsidR="00B90ABB" w:rsidRDefault="00B90ABB" w:rsidP="00B90ABB">
            <w:pPr>
              <w:pStyle w:val="ListParagraph"/>
              <w:numPr>
                <w:ilvl w:val="0"/>
                <w:numId w:val="87"/>
              </w:numPr>
              <w:suppressAutoHyphens/>
              <w:spacing w:after="50" w:line="256" w:lineRule="auto"/>
              <w:rPr>
                <w:rFonts w:ascii="Times New Roman" w:eastAsia="Malgun Gothic" w:hAnsi="Times New Roman"/>
                <w:sz w:val="20"/>
                <w:szCs w:val="20"/>
              </w:rPr>
            </w:pPr>
            <w:r>
              <w:rPr>
                <w:rFonts w:ascii="Times New Roman" w:eastAsia="Malgun Gothic" w:hAnsi="Times New Roman"/>
                <w:sz w:val="20"/>
                <w:szCs w:val="20"/>
              </w:rPr>
              <w:t>CSI-RS resource configuration</w:t>
            </w:r>
          </w:p>
          <w:p w14:paraId="47AAE61D" w14:textId="10663D80" w:rsidR="00B90ABB" w:rsidRPr="009D6A77" w:rsidRDefault="00B90ABB" w:rsidP="009D6A77">
            <w:pPr>
              <w:pStyle w:val="ListParagraph"/>
              <w:numPr>
                <w:ilvl w:val="0"/>
                <w:numId w:val="87"/>
              </w:numPr>
              <w:suppressAutoHyphens/>
              <w:spacing w:after="50" w:line="256" w:lineRule="auto"/>
              <w:rPr>
                <w:rFonts w:eastAsia="Malgun Gothic"/>
              </w:rPr>
            </w:pPr>
            <w:r>
              <w:rPr>
                <w:rFonts w:ascii="Times New Roman" w:eastAsia="Malgun Gothic" w:hAnsi="Times New Roman"/>
                <w:sz w:val="20"/>
                <w:szCs w:val="20"/>
              </w:rPr>
              <w:t>PRG of PDSCH</w:t>
            </w:r>
          </w:p>
        </w:tc>
      </w:tr>
    </w:tbl>
    <w:p w14:paraId="5EA473BC" w14:textId="2EDB1F38" w:rsidR="002507E6" w:rsidRDefault="00CA2980" w:rsidP="002507E6">
      <w:pPr>
        <w:pStyle w:val="Heading3"/>
        <w:rPr>
          <w:lang w:eastAsia="zh-CN"/>
        </w:rPr>
      </w:pPr>
      <w:r>
        <w:rPr>
          <w:lang w:eastAsia="zh-CN"/>
        </w:rPr>
        <w:t xml:space="preserve">PDSCH </w:t>
      </w:r>
      <w:r w:rsidR="0043487F">
        <w:rPr>
          <w:lang w:eastAsia="zh-CN"/>
        </w:rPr>
        <w:t>F</w:t>
      </w:r>
      <w:r w:rsidR="002B593F">
        <w:rPr>
          <w:lang w:eastAsia="zh-CN"/>
        </w:rPr>
        <w:t xml:space="preserve">req. </w:t>
      </w:r>
      <w:r w:rsidR="0043487F">
        <w:rPr>
          <w:lang w:eastAsia="zh-CN"/>
        </w:rPr>
        <w:t>D</w:t>
      </w:r>
      <w:r w:rsidR="002B593F">
        <w:rPr>
          <w:lang w:eastAsia="zh-CN"/>
        </w:rPr>
        <w:t xml:space="preserve">omain </w:t>
      </w:r>
      <w:r w:rsidR="0043487F">
        <w:rPr>
          <w:lang w:eastAsia="zh-CN"/>
        </w:rPr>
        <w:t>R</w:t>
      </w:r>
      <w:r w:rsidR="002B593F">
        <w:rPr>
          <w:lang w:eastAsia="zh-CN"/>
        </w:rPr>
        <w:t xml:space="preserve">esource </w:t>
      </w:r>
      <w:r w:rsidR="0043487F">
        <w:rPr>
          <w:lang w:eastAsia="zh-CN"/>
        </w:rPr>
        <w:t>A</w:t>
      </w:r>
      <w:r w:rsidR="002507E6">
        <w:rPr>
          <w:lang w:eastAsia="zh-CN"/>
        </w:rPr>
        <w:t>llocation and Partial RBG</w:t>
      </w:r>
      <w:r w:rsidR="00C05213">
        <w:rPr>
          <w:lang w:eastAsia="zh-CN"/>
        </w:rPr>
        <w:t>/PRG</w:t>
      </w:r>
    </w:p>
    <w:p w14:paraId="65F8D5E7" w14:textId="339B24EB" w:rsidR="002507E6" w:rsidRDefault="00DC382F" w:rsidP="002507E6">
      <w:pPr>
        <w:jc w:val="both"/>
        <w:rPr>
          <w:lang w:eastAsia="zh-CN"/>
        </w:rPr>
      </w:pPr>
      <w:r>
        <w:rPr>
          <w:lang w:eastAsia="zh-CN"/>
        </w:rPr>
        <w:t xml:space="preserve">Type </w:t>
      </w:r>
      <w:r w:rsidR="00B37FA0">
        <w:rPr>
          <w:lang w:eastAsia="zh-CN"/>
        </w:rPr>
        <w:t>0 resource</w:t>
      </w:r>
      <w:r w:rsidR="002507E6">
        <w:rPr>
          <w:lang w:eastAsia="zh-CN"/>
        </w:rPr>
        <w:t xml:space="preserve"> allocation is pretty-much flexible to schedule PDSCH across the two </w:t>
      </w:r>
      <w:r w:rsidR="002D41FE">
        <w:rPr>
          <w:lang w:eastAsia="zh-CN"/>
        </w:rPr>
        <w:t>non-contiguous</w:t>
      </w:r>
      <w:r w:rsidR="002507E6">
        <w:rPr>
          <w:lang w:eastAsia="zh-CN"/>
        </w:rPr>
        <w:t xml:space="preserve"> </w:t>
      </w:r>
      <w:r w:rsidR="002D41FE">
        <w:rPr>
          <w:lang w:eastAsia="zh-CN"/>
        </w:rPr>
        <w:t xml:space="preserve">DL </w:t>
      </w:r>
      <w:r w:rsidR="002507E6">
        <w:rPr>
          <w:lang w:eastAsia="zh-CN"/>
        </w:rPr>
        <w:t xml:space="preserve">subbands, where bits </w:t>
      </w:r>
      <w:r w:rsidR="00B82B43">
        <w:rPr>
          <w:lang w:eastAsia="zh-CN"/>
        </w:rPr>
        <w:t>correspon</w:t>
      </w:r>
      <w:r w:rsidR="00807D22">
        <w:rPr>
          <w:lang w:eastAsia="zh-CN"/>
        </w:rPr>
        <w:t>ding</w:t>
      </w:r>
      <w:r w:rsidR="002507E6">
        <w:rPr>
          <w:lang w:eastAsia="zh-CN"/>
        </w:rPr>
        <w:t xml:space="preserve"> to the RBGs of UL</w:t>
      </w:r>
      <w:r w:rsidR="00807D22">
        <w:rPr>
          <w:lang w:eastAsia="zh-CN"/>
        </w:rPr>
        <w:t xml:space="preserve">-SB and the guardband </w:t>
      </w:r>
      <w:r w:rsidR="002507E6">
        <w:rPr>
          <w:lang w:eastAsia="zh-CN"/>
        </w:rPr>
        <w:t xml:space="preserve">should be indicated as zeros. However, there could be some inflexibility in scheduling granularity for large BWP especially when the DL subbands is not aligned with RBG grid of the FDRA. </w:t>
      </w:r>
      <w:r w:rsidR="00FE28B2">
        <w:rPr>
          <w:lang w:eastAsia="zh-CN"/>
        </w:rPr>
        <w:t xml:space="preserve">In current specification, </w:t>
      </w:r>
      <w:r w:rsidR="002507E6">
        <w:rPr>
          <w:lang w:eastAsia="zh-CN"/>
        </w:rPr>
        <w:t xml:space="preserve">the first and last RBG </w:t>
      </w:r>
      <w:r w:rsidR="00FE28B2">
        <w:rPr>
          <w:lang w:eastAsia="zh-CN"/>
        </w:rPr>
        <w:t xml:space="preserve">within the UE DL BWP </w:t>
      </w:r>
      <w:r w:rsidR="002507E6">
        <w:rPr>
          <w:lang w:eastAsia="zh-CN"/>
        </w:rPr>
        <w:t>could be partial</w:t>
      </w:r>
      <w:r w:rsidR="004544CB">
        <w:rPr>
          <w:lang w:eastAsia="zh-CN"/>
        </w:rPr>
        <w:t>,</w:t>
      </w:r>
      <w:r w:rsidR="002507E6">
        <w:rPr>
          <w:lang w:eastAsia="zh-CN"/>
        </w:rPr>
        <w:t xml:space="preserve"> depending on </w:t>
      </w:r>
      <w:r w:rsidR="00FE28B2">
        <w:rPr>
          <w:lang w:eastAsia="zh-CN"/>
        </w:rPr>
        <w:t>starting</w:t>
      </w:r>
      <w:r w:rsidR="002507E6">
        <w:rPr>
          <w:lang w:eastAsia="zh-CN"/>
        </w:rPr>
        <w:t xml:space="preserve"> RB of the BWP</w:t>
      </w:r>
      <w:r w:rsidR="00FE28B2">
        <w:rPr>
          <w:lang w:eastAsia="zh-CN"/>
        </w:rPr>
        <w:t>,</w:t>
      </w:r>
      <w:r w:rsidR="002507E6">
        <w:rPr>
          <w:lang w:eastAsia="zh-CN"/>
        </w:rPr>
        <w:t xml:space="preserve"> BWP size</w:t>
      </w:r>
      <w:r w:rsidR="00FE28B2">
        <w:rPr>
          <w:lang w:eastAsia="zh-CN"/>
        </w:rPr>
        <w:t xml:space="preserve"> and </w:t>
      </w:r>
      <w:r w:rsidR="00012A4B">
        <w:rPr>
          <w:lang w:eastAsia="zh-CN"/>
        </w:rPr>
        <w:t>CRB grid</w:t>
      </w:r>
      <w:r w:rsidR="002507E6">
        <w:rPr>
          <w:lang w:eastAsia="zh-CN"/>
        </w:rPr>
        <w:t>, while the rest of the RBGs is given by P, the nominal RBG size as defined 5</w:t>
      </w:r>
      <w:r w:rsidR="002507E6" w:rsidRPr="00491A67">
        <w:t>.1.2.2.1</w:t>
      </w:r>
      <w:r w:rsidR="002507E6">
        <w:t xml:space="preserve"> </w:t>
      </w:r>
      <w:r w:rsidR="002507E6">
        <w:rPr>
          <w:lang w:eastAsia="zh-CN"/>
        </w:rPr>
        <w:t xml:space="preserve">of TS 38.214. For BWP sizes larger than 145 RBs, the RBG size is 16 RBs. In some scenarios, where DL subband is not aligned with RGB boundaries as shown in </w:t>
      </w:r>
      <w:r w:rsidR="00FA40CE">
        <w:rPr>
          <w:lang w:eastAsia="zh-CN"/>
        </w:rPr>
        <w:fldChar w:fldCharType="begin"/>
      </w:r>
      <w:r w:rsidR="00FA40CE">
        <w:rPr>
          <w:lang w:eastAsia="zh-CN"/>
        </w:rPr>
        <w:instrText xml:space="preserve"> REF _Ref127524116 \h </w:instrText>
      </w:r>
      <w:r w:rsidR="00FA40CE">
        <w:rPr>
          <w:lang w:eastAsia="zh-CN"/>
        </w:rPr>
      </w:r>
      <w:r w:rsidR="00FA40CE">
        <w:rPr>
          <w:lang w:eastAsia="zh-CN"/>
        </w:rPr>
        <w:fldChar w:fldCharType="separate"/>
      </w:r>
      <w:r w:rsidR="009D6A77">
        <w:t xml:space="preserve">Figure </w:t>
      </w:r>
      <w:r w:rsidR="009D6A77">
        <w:rPr>
          <w:noProof/>
        </w:rPr>
        <w:t>3</w:t>
      </w:r>
      <w:r w:rsidR="009D6A77">
        <w:noBreakHyphen/>
      </w:r>
      <w:r w:rsidR="009D6A77">
        <w:rPr>
          <w:noProof/>
        </w:rPr>
        <w:t>1</w:t>
      </w:r>
      <w:r w:rsidR="00FA40CE">
        <w:rPr>
          <w:lang w:eastAsia="zh-CN"/>
        </w:rPr>
        <w:fldChar w:fldCharType="end"/>
      </w:r>
      <w:r w:rsidR="002507E6">
        <w:rPr>
          <w:lang w:eastAsia="zh-CN"/>
        </w:rPr>
        <w:t>, then the</w:t>
      </w:r>
      <w:r w:rsidR="001407A0">
        <w:rPr>
          <w:lang w:eastAsia="zh-CN"/>
        </w:rPr>
        <w:t>se</w:t>
      </w:r>
      <w:r w:rsidR="002507E6">
        <w:rPr>
          <w:lang w:eastAsia="zh-CN"/>
        </w:rPr>
        <w:t xml:space="preserve"> two</w:t>
      </w:r>
      <w:r w:rsidR="001407A0">
        <w:rPr>
          <w:lang w:eastAsia="zh-CN"/>
        </w:rPr>
        <w:t xml:space="preserve"> partial</w:t>
      </w:r>
      <w:r w:rsidR="002507E6">
        <w:rPr>
          <w:lang w:eastAsia="zh-CN"/>
        </w:rPr>
        <w:t xml:space="preserve"> RBGs can’t be </w:t>
      </w:r>
      <w:r w:rsidR="00256A84">
        <w:rPr>
          <w:lang w:eastAsia="zh-CN"/>
        </w:rPr>
        <w:t>utilized,</w:t>
      </w:r>
      <w:r w:rsidR="002507E6">
        <w:rPr>
          <w:lang w:eastAsia="zh-CN"/>
        </w:rPr>
        <w:t xml:space="preserve"> and this could result into lower resource utilization. </w:t>
      </w:r>
      <w:r w:rsidR="00256A84">
        <w:rPr>
          <w:lang w:eastAsia="zh-CN"/>
        </w:rPr>
        <w:t xml:space="preserve">One solution is to extend </w:t>
      </w:r>
      <w:r w:rsidR="002507E6">
        <w:rPr>
          <w:lang w:eastAsia="zh-CN"/>
        </w:rPr>
        <w:t xml:space="preserve"> the current NR designs of partial RBG at</w:t>
      </w:r>
      <w:r w:rsidR="00C759E1">
        <w:rPr>
          <w:lang w:eastAsia="zh-CN"/>
        </w:rPr>
        <w:t xml:space="preserve"> the</w:t>
      </w:r>
      <w:r w:rsidR="002507E6">
        <w:rPr>
          <w:lang w:eastAsia="zh-CN"/>
        </w:rPr>
        <w:t xml:space="preserve"> BWP boundaries </w:t>
      </w:r>
      <w:r w:rsidR="00BF314B">
        <w:rPr>
          <w:lang w:eastAsia="zh-CN"/>
        </w:rPr>
        <w:t>to enable partial</w:t>
      </w:r>
      <w:r w:rsidR="00691FDD">
        <w:rPr>
          <w:lang w:eastAsia="zh-CN"/>
        </w:rPr>
        <w:t xml:space="preserve"> RBGs at</w:t>
      </w:r>
      <w:r w:rsidR="002507E6">
        <w:rPr>
          <w:lang w:eastAsia="zh-CN"/>
        </w:rPr>
        <w:t xml:space="preserve"> the DL subband boundaries as well. </w:t>
      </w:r>
    </w:p>
    <w:p w14:paraId="1632DA42" w14:textId="77777777" w:rsidR="002507E6" w:rsidRDefault="008A3B75" w:rsidP="002507E6">
      <w:pPr>
        <w:keepNext/>
        <w:jc w:val="center"/>
      </w:pPr>
      <w:r>
        <w:object w:dxaOrig="13725" w:dyaOrig="4275" w14:anchorId="1C3CAC23">
          <v:shape id="_x0000_i1034" type="#_x0000_t75" style="width:367pt;height:114.55pt" o:ole="">
            <v:imagedata r:id="rId35" o:title=""/>
          </v:shape>
          <o:OLEObject Type="Embed" ProgID="Visio.Drawing.15" ShapeID="_x0000_i1034" DrawAspect="Content" ObjectID="_1738161119" r:id="rId36"/>
        </w:object>
      </w:r>
    </w:p>
    <w:p w14:paraId="37EBD990" w14:textId="26F74332" w:rsidR="002507E6" w:rsidRDefault="002507E6" w:rsidP="002507E6">
      <w:pPr>
        <w:pStyle w:val="Caption"/>
        <w:jc w:val="center"/>
        <w:rPr>
          <w:rFonts w:eastAsia="Batang"/>
          <w:szCs w:val="24"/>
          <w:lang w:val="en-GB"/>
        </w:rPr>
      </w:pPr>
      <w:bookmarkStart w:id="23" w:name="_Ref127524116"/>
      <w:bookmarkStart w:id="24" w:name="_Ref114749654"/>
      <w:r>
        <w:t xml:space="preserve">Figure </w:t>
      </w:r>
      <w:r w:rsidR="00282361">
        <w:fldChar w:fldCharType="begin"/>
      </w:r>
      <w:r w:rsidR="00282361">
        <w:instrText xml:space="preserve"> STYLEREF 1 \s </w:instrText>
      </w:r>
      <w:r w:rsidR="00282361">
        <w:fldChar w:fldCharType="separate"/>
      </w:r>
      <w:r w:rsidR="009D6A77">
        <w:rPr>
          <w:noProof/>
        </w:rPr>
        <w:t>3</w:t>
      </w:r>
      <w:r w:rsidR="00282361">
        <w:fldChar w:fldCharType="end"/>
      </w:r>
      <w:r w:rsidR="00282361">
        <w:noBreakHyphen/>
      </w:r>
      <w:r w:rsidR="00282361">
        <w:fldChar w:fldCharType="begin"/>
      </w:r>
      <w:r w:rsidR="00282361">
        <w:instrText xml:space="preserve"> SEQ Figure \* ARABIC \s 1 </w:instrText>
      </w:r>
      <w:r w:rsidR="00282361">
        <w:fldChar w:fldCharType="separate"/>
      </w:r>
      <w:r w:rsidR="009D6A77">
        <w:rPr>
          <w:noProof/>
        </w:rPr>
        <w:t>1</w:t>
      </w:r>
      <w:r w:rsidR="00282361">
        <w:fldChar w:fldCharType="end"/>
      </w:r>
      <w:bookmarkEnd w:id="23"/>
      <w:bookmarkEnd w:id="24"/>
      <w:r>
        <w:t xml:space="preserve"> Partial RBG at boundary of the DL subband</w:t>
      </w:r>
    </w:p>
    <w:p w14:paraId="6E063D01" w14:textId="045EE1D1" w:rsidR="002507E6" w:rsidRDefault="002507E6" w:rsidP="002507E6">
      <w:pPr>
        <w:rPr>
          <w:rFonts w:eastAsia="Batang"/>
          <w:b/>
          <w:bCs/>
          <w:szCs w:val="24"/>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28</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Type 0 </w:t>
      </w:r>
      <w:r w:rsidR="00B12327">
        <w:rPr>
          <w:rFonts w:eastAsia="Batang"/>
          <w:b/>
          <w:bCs/>
          <w:szCs w:val="24"/>
          <w:lang w:val="en-GB"/>
        </w:rPr>
        <w:t xml:space="preserve">Resource allocation </w:t>
      </w:r>
      <w:r>
        <w:rPr>
          <w:rFonts w:eastAsia="Batang"/>
          <w:b/>
          <w:bCs/>
          <w:szCs w:val="24"/>
          <w:lang w:val="en-GB"/>
        </w:rPr>
        <w:t xml:space="preserve">is flexible to enable DL scheduling across the two subbands.  </w:t>
      </w:r>
      <w:r w:rsidR="00666182">
        <w:rPr>
          <w:rFonts w:eastAsia="Batang"/>
          <w:b/>
          <w:bCs/>
          <w:szCs w:val="24"/>
          <w:lang w:val="en-GB"/>
        </w:rPr>
        <w:t>However, t</w:t>
      </w:r>
      <w:r>
        <w:rPr>
          <w:rFonts w:eastAsia="Batang"/>
          <w:b/>
          <w:bCs/>
          <w:szCs w:val="24"/>
          <w:lang w:val="en-GB"/>
        </w:rPr>
        <w:t xml:space="preserve">here could be some restriction on scheduling flexibility if </w:t>
      </w:r>
      <w:r w:rsidR="00666182">
        <w:rPr>
          <w:rFonts w:eastAsia="Batang"/>
          <w:b/>
          <w:bCs/>
          <w:szCs w:val="24"/>
          <w:lang w:val="en-GB"/>
        </w:rPr>
        <w:t xml:space="preserve">the DL </w:t>
      </w:r>
      <w:r>
        <w:rPr>
          <w:rFonts w:eastAsia="Batang"/>
          <w:b/>
          <w:bCs/>
          <w:szCs w:val="24"/>
          <w:lang w:val="en-GB"/>
        </w:rPr>
        <w:t xml:space="preserve">subbands are not aligned with the RBG grid. </w:t>
      </w:r>
    </w:p>
    <w:p w14:paraId="005F4B73" w14:textId="2FEB4F39" w:rsidR="002507E6" w:rsidRDefault="002507E6" w:rsidP="002507E6">
      <w:pPr>
        <w:rPr>
          <w:b/>
          <w:bCs/>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22</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8763CC">
        <w:rPr>
          <w:b/>
          <w:bCs/>
          <w:lang w:eastAsia="zh-CN"/>
        </w:rPr>
        <w:t>P</w:t>
      </w:r>
      <w:r>
        <w:rPr>
          <w:b/>
          <w:bCs/>
          <w:lang w:eastAsia="zh-CN"/>
        </w:rPr>
        <w:t>artial RBG</w:t>
      </w:r>
      <w:r w:rsidR="008763CC">
        <w:rPr>
          <w:b/>
          <w:bCs/>
          <w:lang w:eastAsia="zh-CN"/>
        </w:rPr>
        <w:t>s</w:t>
      </w:r>
      <w:r w:rsidR="00E914DA">
        <w:rPr>
          <w:b/>
          <w:bCs/>
          <w:lang w:eastAsia="zh-CN"/>
        </w:rPr>
        <w:t xml:space="preserve"> for Type-0 RA</w:t>
      </w:r>
      <w:r>
        <w:rPr>
          <w:b/>
          <w:bCs/>
          <w:lang w:eastAsia="zh-CN"/>
        </w:rPr>
        <w:t xml:space="preserve"> </w:t>
      </w:r>
      <w:r w:rsidR="0043487F">
        <w:rPr>
          <w:b/>
          <w:bCs/>
          <w:lang w:eastAsia="zh-CN"/>
        </w:rPr>
        <w:t xml:space="preserve">are extended </w:t>
      </w:r>
      <w:r w:rsidR="00E43C60">
        <w:rPr>
          <w:b/>
          <w:bCs/>
          <w:lang w:eastAsia="zh-CN"/>
        </w:rPr>
        <w:t xml:space="preserve">within the UE DL-BWP </w:t>
      </w:r>
      <w:r w:rsidR="0043487F">
        <w:rPr>
          <w:b/>
          <w:bCs/>
          <w:lang w:eastAsia="zh-CN"/>
        </w:rPr>
        <w:t xml:space="preserve">to allow </w:t>
      </w:r>
      <w:r w:rsidR="00E43C60">
        <w:rPr>
          <w:b/>
          <w:bCs/>
          <w:lang w:eastAsia="zh-CN"/>
        </w:rPr>
        <w:t>partial RBGs at</w:t>
      </w:r>
      <w:r>
        <w:rPr>
          <w:b/>
          <w:bCs/>
          <w:lang w:eastAsia="zh-CN"/>
        </w:rPr>
        <w:t xml:space="preserve"> DL subband(s) boundaries</w:t>
      </w:r>
      <w:r w:rsidR="00E43C60">
        <w:rPr>
          <w:b/>
          <w:bCs/>
          <w:lang w:eastAsia="zh-CN"/>
        </w:rPr>
        <w:t>.</w:t>
      </w:r>
    </w:p>
    <w:p w14:paraId="3B00801B" w14:textId="13C440AC" w:rsidR="00F07778" w:rsidRDefault="00A70D5C" w:rsidP="0049324D">
      <w:pPr>
        <w:jc w:val="both"/>
        <w:rPr>
          <w:lang w:eastAsia="zh-CN"/>
        </w:rPr>
      </w:pPr>
      <w:r>
        <w:rPr>
          <w:lang w:eastAsia="zh-CN"/>
        </w:rPr>
        <w:t>Regarding the PRG</w:t>
      </w:r>
      <w:r w:rsidR="005C6ABF">
        <w:rPr>
          <w:lang w:eastAsia="zh-CN"/>
        </w:rPr>
        <w:t xml:space="preserve"> size for PDSCH, the precoding granularity can be 2 or 4 </w:t>
      </w:r>
      <w:r w:rsidR="00E56390">
        <w:rPr>
          <w:lang w:eastAsia="zh-CN"/>
        </w:rPr>
        <w:t>P</w:t>
      </w:r>
      <w:r w:rsidR="005C6ABF">
        <w:rPr>
          <w:lang w:eastAsia="zh-CN"/>
        </w:rPr>
        <w:t xml:space="preserve">RBs or wideband precoding. </w:t>
      </w:r>
      <w:r w:rsidR="00FD4A2D">
        <w:rPr>
          <w:lang w:eastAsia="zh-CN"/>
        </w:rPr>
        <w:t xml:space="preserve">Then, similar problem </w:t>
      </w:r>
      <w:r w:rsidR="0049324D">
        <w:rPr>
          <w:lang w:eastAsia="zh-CN"/>
        </w:rPr>
        <w:t>arises</w:t>
      </w:r>
      <w:r w:rsidR="00513537">
        <w:rPr>
          <w:lang w:eastAsia="zh-CN"/>
        </w:rPr>
        <w:t xml:space="preserve"> for the</w:t>
      </w:r>
      <w:r w:rsidR="002924E1">
        <w:rPr>
          <w:lang w:eastAsia="zh-CN"/>
        </w:rPr>
        <w:t xml:space="preserve"> precoding granularity for </w:t>
      </w:r>
      <w:r w:rsidR="006E0D35">
        <w:rPr>
          <w:lang w:eastAsia="zh-CN"/>
        </w:rPr>
        <w:t>the PRBs</w:t>
      </w:r>
      <w:r w:rsidR="00513537">
        <w:rPr>
          <w:lang w:eastAsia="zh-CN"/>
        </w:rPr>
        <w:t xml:space="preserve"> at the edge of the downlink subband. </w:t>
      </w:r>
      <w:r w:rsidR="006C30AD">
        <w:rPr>
          <w:lang w:eastAsia="zh-CN"/>
        </w:rPr>
        <w:t>Similar</w:t>
      </w:r>
      <w:r w:rsidR="002924E1">
        <w:rPr>
          <w:lang w:eastAsia="zh-CN"/>
        </w:rPr>
        <w:t xml:space="preserve"> t</w:t>
      </w:r>
      <w:r w:rsidR="006C30AD">
        <w:rPr>
          <w:lang w:eastAsia="zh-CN"/>
        </w:rPr>
        <w:t xml:space="preserve">o </w:t>
      </w:r>
      <w:r w:rsidR="002924E1">
        <w:rPr>
          <w:lang w:eastAsia="zh-CN"/>
        </w:rPr>
        <w:t xml:space="preserve">the </w:t>
      </w:r>
      <w:r w:rsidR="006C30AD">
        <w:rPr>
          <w:lang w:eastAsia="zh-CN"/>
        </w:rPr>
        <w:t xml:space="preserve">partial RBG, partial PRG can be </w:t>
      </w:r>
      <w:r w:rsidR="006E0D35">
        <w:rPr>
          <w:lang w:eastAsia="zh-CN"/>
        </w:rPr>
        <w:t>extended for the PRBs at the edge of the downlink subband</w:t>
      </w:r>
      <w:r w:rsidR="00F07778">
        <w:rPr>
          <w:lang w:eastAsia="zh-CN"/>
        </w:rPr>
        <w:t xml:space="preserve">. </w:t>
      </w:r>
      <w:r w:rsidR="00C164EE">
        <w:rPr>
          <w:lang w:eastAsia="zh-CN"/>
        </w:rPr>
        <w:t>However, whether this is allowed</w:t>
      </w:r>
      <w:r w:rsidR="00D55E89">
        <w:rPr>
          <w:lang w:eastAsia="zh-CN"/>
        </w:rPr>
        <w:t xml:space="preserve"> for PRG =4 only or both PRG = 2 and 4 should be further discussed by RAN1.</w:t>
      </w:r>
      <w:r w:rsidR="004C47C0">
        <w:rPr>
          <w:lang w:eastAsia="zh-CN"/>
        </w:rPr>
        <w:t xml:space="preserve"> In addition, what is the </w:t>
      </w:r>
      <w:r w:rsidR="00CC528D">
        <w:rPr>
          <w:lang w:eastAsia="zh-CN"/>
        </w:rPr>
        <w:t>minimum size of partial PRG.</w:t>
      </w:r>
      <w:r w:rsidR="009F0F47">
        <w:rPr>
          <w:lang w:eastAsia="zh-CN"/>
        </w:rPr>
        <w:t xml:space="preserve"> </w:t>
      </w:r>
      <w:r w:rsidR="00581F10">
        <w:rPr>
          <w:lang w:eastAsia="zh-CN"/>
        </w:rPr>
        <w:t>On the other hand, w</w:t>
      </w:r>
      <w:r w:rsidR="00F07778">
        <w:rPr>
          <w:lang w:eastAsia="zh-CN"/>
        </w:rPr>
        <w:t>hen the PDSCH is wideband precoded,</w:t>
      </w:r>
      <w:r w:rsidR="00CD4282">
        <w:rPr>
          <w:lang w:eastAsia="zh-CN"/>
        </w:rPr>
        <w:t xml:space="preserve"> e.g. as for the PDSCH scheduled by </w:t>
      </w:r>
      <w:r w:rsidR="00097D22">
        <w:rPr>
          <w:lang w:eastAsia="zh-CN"/>
        </w:rPr>
        <w:t xml:space="preserve">fallback </w:t>
      </w:r>
      <w:r w:rsidR="00CD4282">
        <w:rPr>
          <w:lang w:eastAsia="zh-CN"/>
        </w:rPr>
        <w:t>DCI format 1_0</w:t>
      </w:r>
      <w:r w:rsidR="00097D22">
        <w:rPr>
          <w:lang w:eastAsia="zh-CN"/>
        </w:rPr>
        <w:t>, then</w:t>
      </w:r>
      <w:r w:rsidR="00214AFE">
        <w:rPr>
          <w:lang w:eastAsia="zh-CN"/>
        </w:rPr>
        <w:t xml:space="preserve"> in order</w:t>
      </w:r>
      <w:r w:rsidR="00097D22">
        <w:rPr>
          <w:lang w:eastAsia="zh-CN"/>
        </w:rPr>
        <w:t xml:space="preserve"> to keep the wideband DMRS, the scheduled PRBs</w:t>
      </w:r>
      <w:r w:rsidR="00C164EE">
        <w:rPr>
          <w:lang w:eastAsia="zh-CN"/>
        </w:rPr>
        <w:t xml:space="preserve"> should be limited to one downlink subband. </w:t>
      </w:r>
    </w:p>
    <w:p w14:paraId="0039D9A2" w14:textId="6E7BC6D2" w:rsidR="009F0F47" w:rsidRDefault="009F0F47" w:rsidP="009D6A77">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29</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002D38F9">
        <w:rPr>
          <w:rFonts w:eastAsia="Batang"/>
          <w:b/>
          <w:bCs/>
          <w:szCs w:val="24"/>
          <w:lang w:val="en-GB"/>
        </w:rPr>
        <w:t>Partial PRG for PDSCH</w:t>
      </w:r>
      <w:r w:rsidR="000B76F9">
        <w:rPr>
          <w:rFonts w:eastAsia="Batang"/>
          <w:b/>
          <w:bCs/>
          <w:szCs w:val="24"/>
          <w:lang w:val="en-GB"/>
        </w:rPr>
        <w:t xml:space="preserve"> could be extended for the edge PRBs at the downlink subband</w:t>
      </w:r>
      <w:r w:rsidR="008D0F12">
        <w:rPr>
          <w:rFonts w:eastAsia="Batang"/>
          <w:b/>
          <w:bCs/>
          <w:szCs w:val="24"/>
          <w:lang w:val="en-GB"/>
        </w:rPr>
        <w:t xml:space="preserve"> within the UE DL BPW. However, further discussion </w:t>
      </w:r>
      <w:r w:rsidR="00965460">
        <w:rPr>
          <w:rFonts w:eastAsia="Batang"/>
          <w:b/>
          <w:bCs/>
          <w:szCs w:val="24"/>
          <w:lang w:val="en-GB"/>
        </w:rPr>
        <w:t xml:space="preserve">is needed </w:t>
      </w:r>
      <w:r w:rsidR="008D0F12">
        <w:rPr>
          <w:rFonts w:eastAsia="Batang"/>
          <w:b/>
          <w:bCs/>
          <w:szCs w:val="24"/>
          <w:lang w:val="en-GB"/>
        </w:rPr>
        <w:t>whether to limit it for PRG = 4 only and minimum size of the partial PRG.</w:t>
      </w:r>
    </w:p>
    <w:p w14:paraId="12AC1DBF" w14:textId="69E1D614" w:rsidR="00965460" w:rsidRDefault="00965460" w:rsidP="009D6A77">
      <w:pPr>
        <w:spacing w:after="0"/>
        <w:rPr>
          <w:b/>
          <w:bCs/>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23</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Pr>
          <w:b/>
          <w:bCs/>
          <w:lang w:eastAsia="zh-CN"/>
        </w:rPr>
        <w:t xml:space="preserve">Partial RPG for PDSCH </w:t>
      </w:r>
      <w:r w:rsidR="009D2085">
        <w:rPr>
          <w:b/>
          <w:bCs/>
          <w:lang w:eastAsia="zh-CN"/>
        </w:rPr>
        <w:t>are extended at least for PRG size = 4</w:t>
      </w:r>
      <w:r>
        <w:rPr>
          <w:b/>
          <w:bCs/>
          <w:lang w:eastAsia="zh-CN"/>
        </w:rPr>
        <w:t>.</w:t>
      </w:r>
    </w:p>
    <w:p w14:paraId="01777380" w14:textId="0BB120B8" w:rsidR="00A632A2" w:rsidRPr="009D6A77" w:rsidRDefault="00A632A2" w:rsidP="009D6A77">
      <w:pPr>
        <w:pStyle w:val="ListParagraph"/>
        <w:numPr>
          <w:ilvl w:val="0"/>
          <w:numId w:val="88"/>
        </w:numPr>
        <w:rPr>
          <w:b/>
          <w:bCs/>
          <w:lang w:eastAsia="zh-CN"/>
        </w:rPr>
      </w:pPr>
      <w:r w:rsidRPr="00A632A2">
        <w:rPr>
          <w:rFonts w:ascii="Times New Roman" w:eastAsia="SimSun" w:hAnsi="Times New Roman"/>
          <w:b/>
          <w:bCs/>
          <w:sz w:val="20"/>
          <w:szCs w:val="20"/>
          <w:lang w:eastAsia="zh-CN"/>
        </w:rPr>
        <w:t>FFS: minimum size of the partial PRG</w:t>
      </w:r>
      <w:r>
        <w:rPr>
          <w:b/>
          <w:bCs/>
          <w:lang w:eastAsia="zh-CN"/>
        </w:rPr>
        <w:t>.</w:t>
      </w:r>
    </w:p>
    <w:p w14:paraId="430CF6F8" w14:textId="77777777" w:rsidR="009F0F47" w:rsidRDefault="009F0F47" w:rsidP="0049324D">
      <w:pPr>
        <w:jc w:val="both"/>
        <w:rPr>
          <w:lang w:eastAsia="zh-CN"/>
        </w:rPr>
      </w:pPr>
    </w:p>
    <w:p w14:paraId="35C183E6" w14:textId="556B2989" w:rsidR="00921D3E" w:rsidRPr="00E73466" w:rsidRDefault="00921D3E" w:rsidP="009D6A77">
      <w:pPr>
        <w:spacing w:after="0"/>
        <w:rPr>
          <w:b/>
          <w:bCs/>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24</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7E638D" w:rsidRPr="007E638D">
        <w:rPr>
          <w:b/>
          <w:bCs/>
          <w:lang w:eastAsia="zh-CN"/>
        </w:rPr>
        <w:t xml:space="preserve">The UE doesn’t expect to be scheduled with non-contiguous PRBs for PDSCH </w:t>
      </w:r>
      <w:r w:rsidR="003372DD">
        <w:rPr>
          <w:b/>
          <w:bCs/>
          <w:lang w:eastAsia="zh-CN"/>
        </w:rPr>
        <w:t xml:space="preserve">across the two downlink subband </w:t>
      </w:r>
      <w:r w:rsidR="007E638D" w:rsidRPr="007E638D">
        <w:rPr>
          <w:b/>
          <w:bCs/>
          <w:lang w:eastAsia="zh-CN"/>
        </w:rPr>
        <w:t xml:space="preserve">when </w:t>
      </w:r>
      <w:r w:rsidR="003372DD">
        <w:rPr>
          <w:b/>
          <w:bCs/>
          <w:lang w:eastAsia="zh-CN"/>
        </w:rPr>
        <w:t>precoding granularity</w:t>
      </w:r>
      <w:r w:rsidR="007E638D" w:rsidRPr="007E638D">
        <w:rPr>
          <w:b/>
          <w:bCs/>
          <w:lang w:eastAsia="zh-CN"/>
        </w:rPr>
        <w:t xml:space="preserve"> is determined as "wideband</w:t>
      </w:r>
      <w:r w:rsidR="003372DD">
        <w:rPr>
          <w:b/>
          <w:bCs/>
          <w:lang w:eastAsia="zh-CN"/>
        </w:rPr>
        <w:t xml:space="preserve">”. </w:t>
      </w:r>
    </w:p>
    <w:p w14:paraId="2519CE47" w14:textId="77777777" w:rsidR="00921D3E" w:rsidRDefault="00921D3E" w:rsidP="009D6A77">
      <w:pPr>
        <w:jc w:val="both"/>
        <w:rPr>
          <w:lang w:eastAsia="zh-CN"/>
        </w:rPr>
      </w:pPr>
    </w:p>
    <w:p w14:paraId="181D616D" w14:textId="77777777" w:rsidR="006650F1" w:rsidRDefault="006650F1" w:rsidP="006650F1">
      <w:pPr>
        <w:pStyle w:val="Heading3"/>
        <w:rPr>
          <w:lang w:eastAsia="zh-CN"/>
        </w:rPr>
      </w:pPr>
      <w:bookmarkStart w:id="25" w:name="_Ref127447032"/>
      <w:r w:rsidRPr="00F71B5D">
        <w:rPr>
          <w:lang w:eastAsia="zh-CN"/>
        </w:rPr>
        <w:t>PDSCH rate matching</w:t>
      </w:r>
      <w:bookmarkEnd w:id="25"/>
    </w:p>
    <w:p w14:paraId="3A2F60F9" w14:textId="71F462EF" w:rsidR="006650F1" w:rsidRDefault="006650F1" w:rsidP="006650F1">
      <w:pPr>
        <w:jc w:val="both"/>
        <w:rPr>
          <w:lang w:val="en-GB" w:eastAsia="zh-CN"/>
        </w:rPr>
      </w:pPr>
      <w:r>
        <w:rPr>
          <w:lang w:val="en-GB" w:eastAsia="zh-CN"/>
        </w:rPr>
        <w:t xml:space="preserve">In current 3GPP specification, PDSCH is rate matched around specific signals (e.g. SSB, P/SP </w:t>
      </w:r>
      <w:r w:rsidR="007B1922">
        <w:rPr>
          <w:lang w:val="en-GB" w:eastAsia="zh-CN"/>
        </w:rPr>
        <w:t>NZP CSI</w:t>
      </w:r>
      <w:r>
        <w:rPr>
          <w:lang w:val="en-GB" w:eastAsia="zh-CN"/>
        </w:rPr>
        <w:t>-RS, etc) or around RRC configured rate matching pattern</w:t>
      </w:r>
      <w:r w:rsidR="00455EAC">
        <w:rPr>
          <w:lang w:val="en-GB" w:eastAsia="zh-CN"/>
        </w:rPr>
        <w:t>s</w:t>
      </w:r>
      <w:r>
        <w:rPr>
          <w:lang w:val="en-GB" w:eastAsia="zh-CN"/>
        </w:rPr>
        <w:t>. The UL subband and the guardband could be considered as resources not available for DL transmission (i.e. PDSCH is considered rate matched around UL subband and guard</w:t>
      </w:r>
      <w:r w:rsidR="00114596">
        <w:rPr>
          <w:lang w:val="en-GB" w:eastAsia="zh-CN"/>
        </w:rPr>
        <w:t>ba</w:t>
      </w:r>
      <w:r>
        <w:rPr>
          <w:lang w:val="en-GB" w:eastAsia="zh-CN"/>
        </w:rPr>
        <w:t xml:space="preserve">nd). </w:t>
      </w:r>
    </w:p>
    <w:p w14:paraId="5673451C" w14:textId="1A883DA7" w:rsidR="007B1922" w:rsidRDefault="00246208" w:rsidP="00663F9B">
      <w:pPr>
        <w:keepNext/>
        <w:jc w:val="center"/>
      </w:pPr>
      <w:r>
        <w:object w:dxaOrig="2595" w:dyaOrig="2011" w14:anchorId="3E85BF91">
          <v:shape id="_x0000_i1035" type="#_x0000_t75" style="width:129.5pt;height:100.5pt" o:ole="">
            <v:imagedata r:id="rId37" o:title=""/>
          </v:shape>
          <o:OLEObject Type="Embed" ProgID="Visio.Drawing.15" ShapeID="_x0000_i1035" DrawAspect="Content" ObjectID="_1738161120" r:id="rId38"/>
        </w:object>
      </w:r>
    </w:p>
    <w:p w14:paraId="41129E87" w14:textId="4F8E1AB5" w:rsidR="00ED2912" w:rsidRPr="00663F9B" w:rsidRDefault="007B1922" w:rsidP="00663F9B">
      <w:pPr>
        <w:pStyle w:val="Caption"/>
        <w:jc w:val="center"/>
        <w:rPr>
          <w:b w:val="0"/>
        </w:rPr>
      </w:pPr>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2</w:t>
      </w:r>
      <w:r>
        <w:rPr>
          <w:noProof/>
        </w:rPr>
        <w:fldChar w:fldCharType="end"/>
      </w:r>
      <w:r>
        <w:t>: PDSCH rate-matching around UL subband</w:t>
      </w:r>
    </w:p>
    <w:p w14:paraId="379A178A" w14:textId="2D9A156F" w:rsidR="006650F1" w:rsidRDefault="006650F1" w:rsidP="006650F1">
      <w:pPr>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25</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Pr="00BE013C">
        <w:rPr>
          <w:b/>
          <w:bCs/>
          <w:lang w:eastAsia="zh-CN"/>
        </w:rPr>
        <w:t>UL-subband and guardband are considered as non-available resources for DL</w:t>
      </w:r>
      <w:r w:rsidR="0068463F">
        <w:rPr>
          <w:b/>
          <w:bCs/>
          <w:lang w:eastAsia="zh-CN"/>
        </w:rPr>
        <w:t xml:space="preserve"> reception. </w:t>
      </w:r>
      <w:r w:rsidRPr="00BE013C">
        <w:rPr>
          <w:b/>
          <w:bCs/>
          <w:lang w:eastAsia="zh-CN"/>
        </w:rPr>
        <w:t>PDSCH</w:t>
      </w:r>
      <w:r w:rsidR="00FD1BCE" w:rsidRPr="007B0990">
        <w:rPr>
          <w:b/>
          <w:bCs/>
          <w:color w:val="FF0000"/>
          <w:lang w:eastAsia="zh-CN"/>
        </w:rPr>
        <w:t xml:space="preserve"> </w:t>
      </w:r>
      <w:r w:rsidR="003B0344">
        <w:rPr>
          <w:b/>
          <w:bCs/>
          <w:lang w:eastAsia="zh-CN"/>
        </w:rPr>
        <w:t xml:space="preserve">symbols </w:t>
      </w:r>
      <w:r w:rsidR="00FC50DE">
        <w:rPr>
          <w:b/>
          <w:bCs/>
          <w:lang w:eastAsia="zh-CN"/>
        </w:rPr>
        <w:t>are</w:t>
      </w:r>
      <w:r w:rsidRPr="00BE013C">
        <w:rPr>
          <w:b/>
          <w:bCs/>
          <w:lang w:eastAsia="zh-CN"/>
        </w:rPr>
        <w:t xml:space="preserve"> rate-matched around these </w:t>
      </w:r>
      <w:r w:rsidRPr="00952816">
        <w:rPr>
          <w:b/>
          <w:bCs/>
          <w:lang w:eastAsia="zh-CN"/>
        </w:rPr>
        <w:t>resources</w:t>
      </w:r>
      <w:r w:rsidR="00E91688" w:rsidRPr="007B0990">
        <w:rPr>
          <w:b/>
          <w:bCs/>
          <w:lang w:eastAsia="zh-CN"/>
        </w:rPr>
        <w:t xml:space="preserve"> and DMRS</w:t>
      </w:r>
    </w:p>
    <w:p w14:paraId="2D85EAC4" w14:textId="45A925D5" w:rsidR="006650F1" w:rsidRDefault="006650F1" w:rsidP="006650F1">
      <w:pPr>
        <w:pStyle w:val="Heading3"/>
        <w:rPr>
          <w:lang w:eastAsia="zh-CN"/>
        </w:rPr>
      </w:pPr>
      <w:bookmarkStart w:id="26" w:name="_Ref127447695"/>
      <w:r>
        <w:rPr>
          <w:lang w:eastAsia="zh-CN"/>
        </w:rPr>
        <w:t xml:space="preserve">CSI-RS </w:t>
      </w:r>
      <w:r w:rsidR="00C06A60">
        <w:rPr>
          <w:lang w:eastAsia="zh-CN"/>
        </w:rPr>
        <w:t>resource and report configuration</w:t>
      </w:r>
      <w:bookmarkEnd w:id="26"/>
    </w:p>
    <w:tbl>
      <w:tblPr>
        <w:tblStyle w:val="TableGrid"/>
        <w:tblW w:w="0" w:type="auto"/>
        <w:tblLook w:val="04A0" w:firstRow="1" w:lastRow="0" w:firstColumn="1" w:lastColumn="0" w:noHBand="0" w:noVBand="1"/>
      </w:tblPr>
      <w:tblGrid>
        <w:gridCol w:w="9962"/>
      </w:tblGrid>
      <w:tr w:rsidR="00CE492D" w14:paraId="4F174EA5" w14:textId="77777777" w:rsidTr="00CE492D">
        <w:tc>
          <w:tcPr>
            <w:tcW w:w="9962" w:type="dxa"/>
          </w:tcPr>
          <w:p w14:paraId="4DEF7FFE" w14:textId="77777777" w:rsidR="00CE492D" w:rsidRPr="00CE492D" w:rsidRDefault="00CE492D" w:rsidP="00806A9D">
            <w:pPr>
              <w:spacing w:after="0"/>
              <w:rPr>
                <w:lang w:eastAsia="zh-CN"/>
              </w:rPr>
            </w:pPr>
            <w:r w:rsidRPr="00806A9D">
              <w:rPr>
                <w:b/>
                <w:bCs/>
                <w:highlight w:val="green"/>
                <w:lang w:val="en-GB" w:eastAsia="zh-CN"/>
              </w:rPr>
              <w:t>Agreement</w:t>
            </w:r>
          </w:p>
          <w:p w14:paraId="0FE34732" w14:textId="77777777" w:rsidR="00CE492D" w:rsidRDefault="00CE492D" w:rsidP="00CE492D">
            <w:pPr>
              <w:spacing w:before="0" w:after="0"/>
              <w:rPr>
                <w:lang w:val="en-GB" w:eastAsia="zh-CN"/>
              </w:rPr>
            </w:pPr>
            <w:r w:rsidRPr="00CE492D">
              <w:rPr>
                <w:lang w:val="en-GB" w:eastAsia="zh-CN"/>
              </w:rPr>
              <w:t>Study impact and potential enhancements of CSI-RS resource set frequency domain resource allocation and CSI reporting configuration across non-contiguous DL subbands.</w:t>
            </w:r>
          </w:p>
          <w:p w14:paraId="6EF1D8CE" w14:textId="6F93B067" w:rsidR="00CE492D" w:rsidRPr="00806A9D" w:rsidRDefault="00CE492D" w:rsidP="00806A9D">
            <w:pPr>
              <w:spacing w:before="0" w:after="0"/>
              <w:rPr>
                <w:lang w:eastAsia="zh-CN"/>
              </w:rPr>
            </w:pPr>
          </w:p>
        </w:tc>
      </w:tr>
    </w:tbl>
    <w:p w14:paraId="09B464E5" w14:textId="36318E71" w:rsidR="00CE492D" w:rsidRDefault="00CE492D" w:rsidP="00101DF9">
      <w:pPr>
        <w:jc w:val="both"/>
        <w:rPr>
          <w:lang w:val="en-GB" w:eastAsia="zh-CN"/>
        </w:rPr>
      </w:pPr>
    </w:p>
    <w:p w14:paraId="6D4282EE" w14:textId="73158F45" w:rsidR="00BA0D92" w:rsidRDefault="006650F1" w:rsidP="00101DF9">
      <w:pPr>
        <w:jc w:val="both"/>
        <w:rPr>
          <w:lang w:val="en-GB" w:eastAsia="zh-CN"/>
        </w:rPr>
      </w:pPr>
      <w:r>
        <w:rPr>
          <w:lang w:val="en-GB" w:eastAsia="zh-CN"/>
        </w:rPr>
        <w:t xml:space="preserve">To get accurate CSI across the two DL subbands, two design options could be considered. The first one is to configure two CSI-RS resources (each has contiguous frequency resources per each </w:t>
      </w:r>
      <w:r w:rsidR="00460E3E">
        <w:rPr>
          <w:lang w:val="en-GB" w:eastAsia="zh-CN"/>
        </w:rPr>
        <w:t xml:space="preserve">DL </w:t>
      </w:r>
      <w:r>
        <w:rPr>
          <w:lang w:val="en-GB" w:eastAsia="zh-CN"/>
        </w:rPr>
        <w:t>subband) and the two resources are linked to the same CSI report</w:t>
      </w:r>
      <w:r w:rsidR="006D2082">
        <w:rPr>
          <w:lang w:val="en-GB" w:eastAsia="zh-CN"/>
        </w:rPr>
        <w:t xml:space="preserve"> such that single rank is conditioned on CSI of both subbands</w:t>
      </w:r>
      <w:r>
        <w:rPr>
          <w:lang w:val="en-GB" w:eastAsia="zh-CN"/>
        </w:rPr>
        <w:t xml:space="preserve">. The other option is to define a non-contiguous </w:t>
      </w:r>
      <w:r>
        <w:rPr>
          <w:lang w:val="en-GB" w:eastAsia="zh-CN"/>
        </w:rPr>
        <w:lastRenderedPageBreak/>
        <w:t xml:space="preserve">CSI-RS by excluding the frequency resources of the UL subband and guardband (if configured). </w:t>
      </w:r>
      <w:r w:rsidR="00466C9D">
        <w:rPr>
          <w:lang w:val="en-GB" w:eastAsia="zh-CN"/>
        </w:rPr>
        <w:t>The two options are explained in</w:t>
      </w:r>
      <w:r w:rsidR="00921537">
        <w:rPr>
          <w:lang w:val="en-GB" w:eastAsia="zh-CN"/>
        </w:rPr>
        <w:t xml:space="preserve"> </w:t>
      </w:r>
      <w:r w:rsidR="00B42610">
        <w:rPr>
          <w:lang w:val="en-GB" w:eastAsia="zh-CN"/>
        </w:rPr>
        <w:fldChar w:fldCharType="begin"/>
      </w:r>
      <w:r w:rsidR="00B42610">
        <w:rPr>
          <w:lang w:val="en-GB" w:eastAsia="zh-CN"/>
        </w:rPr>
        <w:instrText xml:space="preserve"> REF _Ref127524172 \h </w:instrText>
      </w:r>
      <w:r w:rsidR="00B42610">
        <w:rPr>
          <w:lang w:val="en-GB" w:eastAsia="zh-CN"/>
        </w:rPr>
      </w:r>
      <w:r w:rsidR="00B42610">
        <w:rPr>
          <w:lang w:val="en-GB" w:eastAsia="zh-CN"/>
        </w:rPr>
        <w:fldChar w:fldCharType="separate"/>
      </w:r>
      <w:r w:rsidR="009D6A77">
        <w:t xml:space="preserve">Figure </w:t>
      </w:r>
      <w:r w:rsidR="009D6A77">
        <w:rPr>
          <w:noProof/>
        </w:rPr>
        <w:t>3</w:t>
      </w:r>
      <w:r w:rsidR="009D6A77">
        <w:noBreakHyphen/>
      </w:r>
      <w:r w:rsidR="009D6A77">
        <w:rPr>
          <w:noProof/>
        </w:rPr>
        <w:t>3</w:t>
      </w:r>
      <w:r w:rsidR="00B42610">
        <w:rPr>
          <w:lang w:val="en-GB" w:eastAsia="zh-CN"/>
        </w:rPr>
        <w:fldChar w:fldCharType="end"/>
      </w:r>
      <w:r w:rsidR="008051AA">
        <w:rPr>
          <w:lang w:val="en-GB" w:eastAsia="zh-CN"/>
        </w:rPr>
        <w:t>.</w:t>
      </w:r>
      <w:r w:rsidR="00BA0D92" w:rsidDel="00BA0D92">
        <w:rPr>
          <w:lang w:val="en-GB" w:eastAsia="zh-CN"/>
        </w:rPr>
        <w:t xml:space="preserve"> </w:t>
      </w:r>
    </w:p>
    <w:p w14:paraId="1E45025A" w14:textId="5D0BF662" w:rsidR="00466C9D" w:rsidRDefault="00BA0D92" w:rsidP="007B0990">
      <w:pPr>
        <w:jc w:val="center"/>
      </w:pPr>
      <w:r>
        <w:object w:dxaOrig="5716" w:dyaOrig="2686" w14:anchorId="5928EAB0">
          <v:shape id="_x0000_i1036" type="#_x0000_t75" style="width:285.65pt;height:134.2pt" o:ole="">
            <v:imagedata r:id="rId39" o:title=""/>
          </v:shape>
          <o:OLEObject Type="Embed" ProgID="Visio.Drawing.15" ShapeID="_x0000_i1036" DrawAspect="Content" ObjectID="_1738161121" r:id="rId40"/>
        </w:object>
      </w:r>
    </w:p>
    <w:p w14:paraId="6DE79C01" w14:textId="627DF159" w:rsidR="006650F1" w:rsidRDefault="00466C9D" w:rsidP="00663F9B">
      <w:pPr>
        <w:pStyle w:val="Caption"/>
        <w:jc w:val="center"/>
      </w:pPr>
      <w:bookmarkStart w:id="27" w:name="_Ref127524172"/>
      <w:bookmarkStart w:id="28" w:name="_Ref111190061"/>
      <w:bookmarkStart w:id="29" w:name="_Ref127520580"/>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3</w:t>
      </w:r>
      <w:r>
        <w:rPr>
          <w:noProof/>
        </w:rPr>
        <w:fldChar w:fldCharType="end"/>
      </w:r>
      <w:bookmarkEnd w:id="27"/>
      <w:bookmarkEnd w:id="28"/>
      <w:r>
        <w:t>: CSI-RS configurations in DL subbands</w:t>
      </w:r>
      <w:bookmarkEnd w:id="29"/>
    </w:p>
    <w:p w14:paraId="4C8A97C8" w14:textId="77777777" w:rsidR="00316860" w:rsidRPr="007B0990" w:rsidRDefault="00316860" w:rsidP="007B0990"/>
    <w:p w14:paraId="6958C78D" w14:textId="5DE0E497" w:rsidR="006650F1" w:rsidRDefault="006650F1" w:rsidP="006650F1">
      <w:pPr>
        <w:spacing w:after="0"/>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30</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For CSI-RS in SBFD symbols, gNB can configure:</w:t>
      </w:r>
    </w:p>
    <w:p w14:paraId="0DEC495D" w14:textId="77777777" w:rsidR="006650F1" w:rsidRPr="00BE013C" w:rsidRDefault="006650F1" w:rsidP="006650F1">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 xml:space="preserve">Option1: Two </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resources per each subband and </w:t>
      </w:r>
      <w:r>
        <w:rPr>
          <w:rFonts w:ascii="Times New Roman" w:hAnsi="Times New Roman"/>
          <w:b/>
          <w:sz w:val="20"/>
          <w:szCs w:val="14"/>
          <w:lang w:val="en-GB" w:eastAsia="ko-KR"/>
        </w:rPr>
        <w:t xml:space="preserve">a </w:t>
      </w:r>
      <w:r w:rsidRPr="00BE013C">
        <w:rPr>
          <w:rFonts w:ascii="Times New Roman" w:hAnsi="Times New Roman"/>
          <w:b/>
          <w:sz w:val="20"/>
          <w:szCs w:val="14"/>
          <w:lang w:val="en-GB" w:eastAsia="ko-KR"/>
        </w:rPr>
        <w:t xml:space="preserve">single CSI report linked to the two resources. </w:t>
      </w:r>
    </w:p>
    <w:p w14:paraId="3CC71FCB" w14:textId="77777777" w:rsidR="006650F1" w:rsidRPr="00BE013C" w:rsidRDefault="006650F1" w:rsidP="006650F1">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Option 2: Non-</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across the two DL subbands.</w:t>
      </w:r>
    </w:p>
    <w:p w14:paraId="5918FB23" w14:textId="77777777" w:rsidR="00641E1C" w:rsidRDefault="00641E1C" w:rsidP="00921537">
      <w:pPr>
        <w:rPr>
          <w:lang w:val="en-GB" w:eastAsia="zh-CN"/>
        </w:rPr>
      </w:pPr>
    </w:p>
    <w:p w14:paraId="42D4E2D6" w14:textId="16DBF7A3" w:rsidR="006650F1" w:rsidRPr="00BE013C" w:rsidRDefault="006650F1" w:rsidP="00663F9B">
      <w:pPr>
        <w:jc w:val="both"/>
        <w:rPr>
          <w:lang w:val="en-GB" w:eastAsia="zh-CN"/>
        </w:rPr>
      </w:pPr>
      <w:r>
        <w:rPr>
          <w:lang w:val="en-GB" w:eastAsia="zh-CN"/>
        </w:rPr>
        <w:t>Comparing both options, non-contiguous CSI-RS is preferred as option 1 requires extra CSI-RS configurations and this may limit UE capability of maximum number of configured CSI-RS</w:t>
      </w:r>
      <w:r w:rsidR="001B0331">
        <w:rPr>
          <w:lang w:val="en-GB" w:eastAsia="zh-CN"/>
        </w:rPr>
        <w:t xml:space="preserve"> resources</w:t>
      </w:r>
      <w:r>
        <w:rPr>
          <w:lang w:val="en-GB" w:eastAsia="zh-CN"/>
        </w:rPr>
        <w:t xml:space="preserve">.  </w:t>
      </w:r>
      <w:r w:rsidR="00E60866">
        <w:rPr>
          <w:lang w:val="en-GB" w:eastAsia="zh-CN"/>
        </w:rPr>
        <w:t>In addition, f</w:t>
      </w:r>
      <w:r w:rsidRPr="003E7703">
        <w:rPr>
          <w:lang w:val="en-GB" w:eastAsia="zh-CN"/>
        </w:rPr>
        <w:t xml:space="preserve">or </w:t>
      </w:r>
      <w:r w:rsidRPr="00A528B3">
        <w:rPr>
          <w:lang w:val="en-GB" w:eastAsia="zh-CN"/>
        </w:rPr>
        <w:t>either option, the CSI complexit</w:t>
      </w:r>
      <w:r w:rsidRPr="00E5108F">
        <w:rPr>
          <w:lang w:val="en-GB" w:eastAsia="zh-CN"/>
        </w:rPr>
        <w:t xml:space="preserve">y </w:t>
      </w:r>
      <w:r>
        <w:rPr>
          <w:lang w:val="en-GB" w:eastAsia="zh-CN"/>
        </w:rPr>
        <w:t xml:space="preserve">is increased as the UE needs to double the complexity </w:t>
      </w:r>
      <w:r w:rsidR="00535D0D">
        <w:rPr>
          <w:lang w:val="en-GB" w:eastAsia="zh-CN"/>
        </w:rPr>
        <w:t xml:space="preserve">of </w:t>
      </w:r>
      <w:r>
        <w:rPr>
          <w:lang w:val="en-GB" w:eastAsia="zh-CN"/>
        </w:rPr>
        <w:t xml:space="preserve">CSI processing to estimate the channel per each subband. This may have some impact on CSI processing latency. </w:t>
      </w:r>
    </w:p>
    <w:p w14:paraId="7C0EF5FE" w14:textId="157B0F6D" w:rsidR="006650F1" w:rsidRDefault="006650F1" w:rsidP="006650F1">
      <w:pPr>
        <w:rPr>
          <w:rFonts w:eastAsia="Batang"/>
          <w:b/>
          <w:szCs w:val="24"/>
          <w:u w:val="single"/>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31</w:t>
      </w:r>
      <w:r w:rsidRPr="0066249B">
        <w:rPr>
          <w:rFonts w:eastAsia="Batang"/>
          <w:b/>
          <w:szCs w:val="24"/>
          <w:u w:val="single"/>
          <w:lang w:val="en-GB"/>
        </w:rPr>
        <w:fldChar w:fldCharType="end"/>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subbands which </w:t>
      </w:r>
      <w:r w:rsidR="00535D0D">
        <w:rPr>
          <w:rFonts w:eastAsia="Batang"/>
          <w:b/>
          <w:szCs w:val="24"/>
          <w:lang w:val="en-GB"/>
        </w:rPr>
        <w:t xml:space="preserve">may </w:t>
      </w:r>
      <w:r w:rsidRPr="00BE013C">
        <w:rPr>
          <w:rFonts w:eastAsia="Batang"/>
          <w:b/>
          <w:szCs w:val="24"/>
          <w:lang w:val="en-GB"/>
        </w:rPr>
        <w:t>increase CSI processing latency.</w:t>
      </w:r>
    </w:p>
    <w:p w14:paraId="650011B3" w14:textId="2C19BCC9" w:rsidR="006650F1" w:rsidRDefault="006650F1" w:rsidP="006650F1">
      <w:pPr>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26</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00396D1B">
        <w:rPr>
          <w:b/>
          <w:iCs/>
          <w:szCs w:val="16"/>
          <w:lang w:val="en-GB" w:eastAsia="ko-KR"/>
        </w:rPr>
        <w:t>Support</w:t>
      </w:r>
      <w:r>
        <w:rPr>
          <w:b/>
          <w:iCs/>
          <w:szCs w:val="16"/>
          <w:lang w:val="en-GB" w:eastAsia="ko-KR"/>
        </w:rPr>
        <w:t xml:space="preserve"> n</w:t>
      </w:r>
      <w:r w:rsidRPr="00BE013C">
        <w:rPr>
          <w:b/>
          <w:bCs/>
          <w:lang w:eastAsia="zh-CN"/>
        </w:rPr>
        <w:t xml:space="preserve">on-contiguous </w:t>
      </w:r>
      <w:r w:rsidR="000D404A">
        <w:rPr>
          <w:b/>
          <w:bCs/>
          <w:lang w:eastAsia="zh-CN"/>
        </w:rPr>
        <w:t xml:space="preserve">frequency </w:t>
      </w:r>
      <w:r w:rsidR="00FB1B61">
        <w:rPr>
          <w:b/>
          <w:bCs/>
          <w:lang w:eastAsia="zh-CN"/>
        </w:rPr>
        <w:t>resources</w:t>
      </w:r>
      <w:r w:rsidR="00FB1B61" w:rsidRPr="00BE013C">
        <w:rPr>
          <w:b/>
          <w:bCs/>
          <w:lang w:eastAsia="zh-CN"/>
        </w:rPr>
        <w:t xml:space="preserve"> configuration</w:t>
      </w:r>
      <w:r w:rsidR="00476C2F">
        <w:rPr>
          <w:b/>
          <w:bCs/>
          <w:lang w:eastAsia="zh-CN"/>
        </w:rPr>
        <w:t xml:space="preserve"> of the CSI-RS</w:t>
      </w:r>
      <w:r w:rsidRPr="00BE013C">
        <w:rPr>
          <w:b/>
          <w:bCs/>
          <w:lang w:eastAsia="zh-CN"/>
        </w:rPr>
        <w:t xml:space="preserve"> and</w:t>
      </w:r>
      <w:r>
        <w:rPr>
          <w:lang w:eastAsia="zh-CN"/>
        </w:rPr>
        <w:t xml:space="preserve"> </w:t>
      </w:r>
      <w:r w:rsidR="00270B24">
        <w:rPr>
          <w:b/>
          <w:bCs/>
          <w:lang w:eastAsia="zh-CN"/>
        </w:rPr>
        <w:t xml:space="preserve">relaxed </w:t>
      </w:r>
      <w:r w:rsidRPr="00BE013C">
        <w:rPr>
          <w:b/>
          <w:bCs/>
          <w:lang w:eastAsia="zh-CN"/>
        </w:rPr>
        <w:t xml:space="preserve">UE </w:t>
      </w:r>
      <w:r w:rsidR="00476C2F">
        <w:rPr>
          <w:b/>
          <w:bCs/>
          <w:lang w:eastAsia="zh-CN"/>
        </w:rPr>
        <w:t xml:space="preserve">CSI </w:t>
      </w:r>
      <w:r w:rsidRPr="00BE013C">
        <w:rPr>
          <w:b/>
          <w:bCs/>
          <w:lang w:eastAsia="zh-CN"/>
        </w:rPr>
        <w:t xml:space="preserve">processing </w:t>
      </w:r>
      <w:r w:rsidR="00476C2F">
        <w:rPr>
          <w:b/>
          <w:bCs/>
          <w:lang w:eastAsia="zh-CN"/>
        </w:rPr>
        <w:t xml:space="preserve">and reporting </w:t>
      </w:r>
      <w:r w:rsidR="00270B24">
        <w:rPr>
          <w:b/>
          <w:bCs/>
          <w:lang w:eastAsia="zh-CN"/>
        </w:rPr>
        <w:t>timeline</w:t>
      </w:r>
      <w:r w:rsidRPr="00BE013C">
        <w:rPr>
          <w:b/>
          <w:bCs/>
          <w:lang w:eastAsia="zh-CN"/>
        </w:rPr>
        <w:t>.</w:t>
      </w:r>
      <w:r>
        <w:rPr>
          <w:lang w:eastAsia="zh-CN"/>
        </w:rPr>
        <w:t xml:space="preserve"> </w:t>
      </w:r>
    </w:p>
    <w:p w14:paraId="4E5EF0D2" w14:textId="29837AF6" w:rsidR="00864E10" w:rsidRDefault="00341F00" w:rsidP="00135092">
      <w:pPr>
        <w:jc w:val="both"/>
        <w:rPr>
          <w:lang w:eastAsia="zh-CN"/>
        </w:rPr>
      </w:pPr>
      <w:r>
        <w:rPr>
          <w:lang w:eastAsia="zh-CN"/>
        </w:rPr>
        <w:t>I</w:t>
      </w:r>
      <w:r w:rsidR="00864E10">
        <w:rPr>
          <w:lang w:eastAsia="zh-CN"/>
        </w:rPr>
        <w:t>n current specification</w:t>
      </w:r>
      <w:r>
        <w:rPr>
          <w:lang w:eastAsia="zh-CN"/>
        </w:rPr>
        <w:t xml:space="preserve"> </w:t>
      </w:r>
      <w:r w:rsidR="00864E10">
        <w:rPr>
          <w:lang w:eastAsia="zh-CN"/>
        </w:rPr>
        <w:t xml:space="preserve">the CSI-RS resource </w:t>
      </w:r>
      <w:r w:rsidR="00AE4E9A">
        <w:rPr>
          <w:lang w:eastAsia="zh-CN"/>
        </w:rPr>
        <w:t xml:space="preserve">frequency resources </w:t>
      </w:r>
      <w:r w:rsidR="00864E10">
        <w:rPr>
          <w:lang w:eastAsia="zh-CN"/>
        </w:rPr>
        <w:t>is configured with</w:t>
      </w:r>
      <w:r w:rsidR="00264152">
        <w:rPr>
          <w:lang w:eastAsia="zh-CN"/>
        </w:rPr>
        <w:t xml:space="preserve"> a minimum of 24RBs </w:t>
      </w:r>
      <w:r w:rsidR="006E67F1">
        <w:rPr>
          <w:lang w:eastAsia="zh-CN"/>
        </w:rPr>
        <w:t>and granularity</w:t>
      </w:r>
      <w:r w:rsidR="00864E10">
        <w:rPr>
          <w:lang w:eastAsia="zh-CN"/>
        </w:rPr>
        <w:t xml:space="preserve"> of 4 RBs</w:t>
      </w:r>
      <w:r w:rsidR="00C3155A">
        <w:rPr>
          <w:lang w:eastAsia="zh-CN"/>
        </w:rPr>
        <w:t xml:space="preserve">. In SBFD symbols, </w:t>
      </w:r>
      <w:r w:rsidR="00864E10">
        <w:rPr>
          <w:lang w:eastAsia="zh-CN"/>
        </w:rPr>
        <w:t xml:space="preserve">the </w:t>
      </w:r>
      <w:r w:rsidR="00AF0F70" w:rsidRPr="00682EFC">
        <w:rPr>
          <w:lang w:eastAsia="zh-CN"/>
        </w:rPr>
        <w:t xml:space="preserve">DL subbands </w:t>
      </w:r>
      <w:r w:rsidR="00AF0F70">
        <w:rPr>
          <w:lang w:eastAsia="zh-CN"/>
        </w:rPr>
        <w:t>may</w:t>
      </w:r>
      <w:r w:rsidR="00AF0F70" w:rsidRPr="00682EFC">
        <w:rPr>
          <w:lang w:eastAsia="zh-CN"/>
        </w:rPr>
        <w:t xml:space="preserve"> not aligned to the CSI-RS 4RB </w:t>
      </w:r>
      <w:r w:rsidR="00AF0F70">
        <w:rPr>
          <w:lang w:eastAsia="zh-CN"/>
        </w:rPr>
        <w:t xml:space="preserve">frequency </w:t>
      </w:r>
      <w:r w:rsidR="00AF0F70" w:rsidRPr="00682EFC">
        <w:rPr>
          <w:lang w:eastAsia="zh-CN"/>
        </w:rPr>
        <w:t>grid</w:t>
      </w:r>
      <w:r w:rsidR="00AF0F70">
        <w:rPr>
          <w:lang w:eastAsia="zh-CN"/>
        </w:rPr>
        <w:t xml:space="preserve"> as</w:t>
      </w:r>
      <w:r w:rsidR="00704543">
        <w:rPr>
          <w:lang w:eastAsia="zh-CN"/>
        </w:rPr>
        <w:t xml:space="preserve"> shown </w:t>
      </w:r>
      <w:r w:rsidR="00D373C9">
        <w:rPr>
          <w:lang w:eastAsia="zh-CN"/>
        </w:rPr>
        <w:t xml:space="preserve">by example </w:t>
      </w:r>
      <w:r w:rsidR="00704543">
        <w:rPr>
          <w:lang w:eastAsia="zh-CN"/>
        </w:rPr>
        <w:t xml:space="preserve">in </w:t>
      </w:r>
      <w:r w:rsidR="00782DD7">
        <w:rPr>
          <w:lang w:eastAsia="zh-CN"/>
        </w:rPr>
        <w:fldChar w:fldCharType="begin"/>
      </w:r>
      <w:r w:rsidR="00782DD7">
        <w:rPr>
          <w:lang w:eastAsia="zh-CN"/>
        </w:rPr>
        <w:instrText xml:space="preserve"> REF _Ref127512453 \h </w:instrText>
      </w:r>
      <w:r w:rsidR="00AE4E9A">
        <w:rPr>
          <w:lang w:eastAsia="zh-CN"/>
        </w:rPr>
        <w:instrText xml:space="preserve"> \* MERGEFORMAT </w:instrText>
      </w:r>
      <w:r w:rsidR="00782DD7">
        <w:rPr>
          <w:lang w:eastAsia="zh-CN"/>
        </w:rPr>
      </w:r>
      <w:r w:rsidR="00782DD7">
        <w:rPr>
          <w:lang w:eastAsia="zh-CN"/>
        </w:rPr>
        <w:fldChar w:fldCharType="separate"/>
      </w:r>
      <w:r w:rsidR="009D6A77">
        <w:rPr>
          <w:lang w:eastAsia="zh-CN"/>
        </w:rPr>
        <w:t>Figure 3</w:t>
      </w:r>
      <w:r w:rsidR="009D6A77">
        <w:rPr>
          <w:lang w:eastAsia="zh-CN"/>
        </w:rPr>
        <w:noBreakHyphen/>
        <w:t>4</w:t>
      </w:r>
      <w:r w:rsidR="00782DD7">
        <w:rPr>
          <w:lang w:eastAsia="zh-CN"/>
        </w:rPr>
        <w:fldChar w:fldCharType="end"/>
      </w:r>
      <w:r w:rsidR="00816563">
        <w:rPr>
          <w:lang w:eastAsia="zh-CN"/>
        </w:rPr>
        <w:t xml:space="preserve"> </w:t>
      </w:r>
      <w:r w:rsidR="00D373C9">
        <w:rPr>
          <w:lang w:eastAsia="zh-CN"/>
        </w:rPr>
        <w:t xml:space="preserve">which may lead </w:t>
      </w:r>
      <w:r w:rsidR="00921537">
        <w:rPr>
          <w:lang w:eastAsia="zh-CN"/>
        </w:rPr>
        <w:t xml:space="preserve">to </w:t>
      </w:r>
      <w:r w:rsidR="00D373C9">
        <w:rPr>
          <w:lang w:eastAsia="zh-CN"/>
        </w:rPr>
        <w:t xml:space="preserve">partial </w:t>
      </w:r>
      <w:r w:rsidR="00DC593E">
        <w:rPr>
          <w:lang w:eastAsia="zh-CN"/>
        </w:rPr>
        <w:t xml:space="preserve">4RBs at the DL subband edges. </w:t>
      </w:r>
      <w:r w:rsidR="00D373C9">
        <w:rPr>
          <w:lang w:eastAsia="zh-CN"/>
        </w:rPr>
        <w:t xml:space="preserve"> </w:t>
      </w:r>
      <w:r w:rsidR="00DC593E">
        <w:rPr>
          <w:lang w:eastAsia="zh-CN"/>
        </w:rPr>
        <w:t>Similar</w:t>
      </w:r>
      <w:r w:rsidR="006E67F1">
        <w:rPr>
          <w:lang w:eastAsia="zh-CN"/>
        </w:rPr>
        <w:t xml:space="preserve"> issue exists </w:t>
      </w:r>
      <w:r w:rsidR="00A94424">
        <w:rPr>
          <w:lang w:eastAsia="zh-CN"/>
        </w:rPr>
        <w:t>as</w:t>
      </w:r>
      <w:r w:rsidR="006E67F1">
        <w:rPr>
          <w:lang w:eastAsia="zh-CN"/>
        </w:rPr>
        <w:t xml:space="preserve"> the DL BWP</w:t>
      </w:r>
      <w:r w:rsidR="00342EC2">
        <w:rPr>
          <w:lang w:eastAsia="zh-CN"/>
        </w:rPr>
        <w:t xml:space="preserve"> </w:t>
      </w:r>
      <w:r w:rsidR="00A94424">
        <w:rPr>
          <w:lang w:eastAsia="zh-CN"/>
        </w:rPr>
        <w:t xml:space="preserve">and CSI-RS frequency resources don’t need to be aligned </w:t>
      </w:r>
      <w:r w:rsidR="00342EC2">
        <w:rPr>
          <w:lang w:eastAsia="zh-CN"/>
        </w:rPr>
        <w:t xml:space="preserve">with the CSI-RS 4RB grid. For </w:t>
      </w:r>
      <w:r w:rsidR="00DC593E">
        <w:rPr>
          <w:lang w:eastAsia="zh-CN"/>
        </w:rPr>
        <w:t>example, when</w:t>
      </w:r>
      <w:r w:rsidR="00342EC2">
        <w:rPr>
          <w:lang w:eastAsia="zh-CN"/>
        </w:rPr>
        <w:t xml:space="preserve"> the configured CSI-RS number of PRBs value is larger than the width of the BWP, the </w:t>
      </w:r>
      <w:r w:rsidR="00FE691B">
        <w:rPr>
          <w:lang w:eastAsia="zh-CN"/>
        </w:rPr>
        <w:t xml:space="preserve">UE </w:t>
      </w:r>
      <w:r w:rsidR="00342EC2">
        <w:rPr>
          <w:lang w:eastAsia="zh-CN"/>
        </w:rPr>
        <w:t xml:space="preserve">assumes that the actual CSI-RS bandwidth is equal to the width of the BWP. </w:t>
      </w:r>
    </w:p>
    <w:p w14:paraId="60172F3A" w14:textId="0A4AE292" w:rsidR="003418C5" w:rsidRPr="003418C5" w:rsidRDefault="0090615E" w:rsidP="003418C5">
      <w:pPr>
        <w:jc w:val="both"/>
        <w:rPr>
          <w:bCs/>
          <w:color w:val="FF0000"/>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32</w:t>
      </w:r>
      <w:r w:rsidRPr="0066249B">
        <w:rPr>
          <w:rFonts w:eastAsia="Batang"/>
          <w:b/>
          <w:szCs w:val="24"/>
          <w:u w:val="single"/>
          <w:lang w:val="en-GB"/>
        </w:rPr>
        <w:fldChar w:fldCharType="end"/>
      </w:r>
      <w:r>
        <w:rPr>
          <w:rFonts w:eastAsia="Batang"/>
          <w:b/>
          <w:szCs w:val="24"/>
          <w:u w:val="single"/>
          <w:lang w:val="en-GB"/>
        </w:rPr>
        <w:t>:</w:t>
      </w:r>
      <w:r w:rsidR="00713523">
        <w:rPr>
          <w:rFonts w:eastAsia="Batang"/>
          <w:b/>
          <w:szCs w:val="24"/>
          <w:u w:val="single"/>
          <w:lang w:val="en-GB"/>
        </w:rPr>
        <w:t xml:space="preserve"> </w:t>
      </w:r>
      <w:r w:rsidR="003418C5" w:rsidRPr="009D6A77">
        <w:rPr>
          <w:rFonts w:eastAsia="Batang"/>
          <w:b/>
          <w:szCs w:val="24"/>
          <w:lang w:val="en-GB"/>
        </w:rPr>
        <w:t>A CSI-RS resource is configured with a granularity of 4 RBs in the frequency domain</w:t>
      </w:r>
      <w:r w:rsidR="003A0067">
        <w:rPr>
          <w:rFonts w:eastAsia="Batang"/>
          <w:b/>
          <w:szCs w:val="24"/>
          <w:lang w:val="en-GB"/>
        </w:rPr>
        <w:t xml:space="preserve"> which may not be aligned with the DL subbands frequency resources </w:t>
      </w:r>
      <w:r w:rsidR="00377FD8" w:rsidRPr="009D6A77">
        <w:rPr>
          <w:rFonts w:eastAsia="Batang"/>
          <w:b/>
          <w:szCs w:val="24"/>
          <w:lang w:val="en-GB"/>
        </w:rPr>
        <w:t>lead</w:t>
      </w:r>
      <w:r w:rsidR="00E21D8E">
        <w:rPr>
          <w:rFonts w:eastAsia="Batang"/>
          <w:b/>
          <w:szCs w:val="24"/>
          <w:lang w:val="en-GB"/>
        </w:rPr>
        <w:t>ing</w:t>
      </w:r>
      <w:r w:rsidR="00377FD8" w:rsidRPr="009D6A77">
        <w:rPr>
          <w:rFonts w:eastAsia="Batang"/>
          <w:b/>
          <w:szCs w:val="24"/>
          <w:lang w:val="en-GB"/>
        </w:rPr>
        <w:t xml:space="preserve"> to partial </w:t>
      </w:r>
      <w:r w:rsidR="009A7945" w:rsidRPr="009D6A77">
        <w:rPr>
          <w:rFonts w:eastAsia="Batang"/>
          <w:b/>
          <w:szCs w:val="24"/>
          <w:lang w:val="en-GB"/>
        </w:rPr>
        <w:t xml:space="preserve">4RB </w:t>
      </w:r>
      <w:r w:rsidR="00377FD8" w:rsidRPr="009D6A77">
        <w:rPr>
          <w:rFonts w:eastAsia="Batang"/>
          <w:b/>
          <w:szCs w:val="24"/>
          <w:lang w:val="en-GB"/>
        </w:rPr>
        <w:t xml:space="preserve">CSI-RS </w:t>
      </w:r>
      <w:r w:rsidR="009A7945" w:rsidRPr="009D6A77">
        <w:rPr>
          <w:rFonts w:eastAsia="Batang"/>
          <w:b/>
          <w:szCs w:val="24"/>
          <w:lang w:val="en-GB"/>
        </w:rPr>
        <w:t xml:space="preserve">resources </w:t>
      </w:r>
      <w:r w:rsidR="00377FD8" w:rsidRPr="009D6A77">
        <w:rPr>
          <w:rFonts w:eastAsia="Batang"/>
          <w:b/>
          <w:szCs w:val="24"/>
          <w:lang w:val="en-GB"/>
        </w:rPr>
        <w:t>at the edge of DL subband</w:t>
      </w:r>
      <w:r w:rsidR="00515BC5">
        <w:rPr>
          <w:rFonts w:eastAsia="Batang"/>
          <w:b/>
          <w:szCs w:val="24"/>
          <w:lang w:val="en-GB"/>
        </w:rPr>
        <w:t>.</w:t>
      </w:r>
    </w:p>
    <w:p w14:paraId="0BC71E28" w14:textId="77777777" w:rsidR="00704543" w:rsidRDefault="005C02F5" w:rsidP="009D6A77">
      <w:pPr>
        <w:keepNext/>
        <w:jc w:val="center"/>
      </w:pPr>
      <w:r>
        <w:object w:dxaOrig="6144" w:dyaOrig="9745" w14:anchorId="2D788E28">
          <v:shape id="_x0000_i1037" type="#_x0000_t75" style="width:226.3pt;height:359.05pt" o:ole="">
            <v:imagedata r:id="rId41" o:title=""/>
          </v:shape>
          <o:OLEObject Type="Embed" ProgID="Visio.Drawing.15" ShapeID="_x0000_i1037" DrawAspect="Content" ObjectID="_1738161122" r:id="rId42"/>
        </w:object>
      </w:r>
    </w:p>
    <w:p w14:paraId="3954BECE" w14:textId="18BACBA8" w:rsidR="003418C5" w:rsidRDefault="00704543" w:rsidP="009D6A77">
      <w:pPr>
        <w:pStyle w:val="Caption"/>
        <w:jc w:val="center"/>
      </w:pPr>
      <w:bookmarkStart w:id="30" w:name="_Ref127512453"/>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4</w:t>
      </w:r>
      <w:r>
        <w:rPr>
          <w:noProof/>
        </w:rPr>
        <w:fldChar w:fldCharType="end"/>
      </w:r>
      <w:bookmarkEnd w:id="30"/>
      <w:r>
        <w:t xml:space="preserve">: CSI-RS frequency resource granularity in </w:t>
      </w:r>
      <w:r w:rsidR="00782DD7">
        <w:t>SBFD symbols</w:t>
      </w:r>
    </w:p>
    <w:p w14:paraId="39A68B7C" w14:textId="77777777" w:rsidR="004C70B6" w:rsidRDefault="004C70B6" w:rsidP="00E64A20">
      <w:pPr>
        <w:jc w:val="both"/>
        <w:rPr>
          <w:rFonts w:eastAsia="Batang"/>
          <w:bCs/>
          <w:szCs w:val="24"/>
          <w:lang w:val="en-GB"/>
        </w:rPr>
      </w:pPr>
    </w:p>
    <w:p w14:paraId="6DDBBF26" w14:textId="1D740B25" w:rsidR="00E21D8E" w:rsidRPr="009D6A77" w:rsidRDefault="00E21D8E" w:rsidP="00E64A20">
      <w:pPr>
        <w:jc w:val="both"/>
        <w:rPr>
          <w:rFonts w:eastAsia="Batang"/>
          <w:bCs/>
          <w:szCs w:val="24"/>
          <w:lang w:val="en-GB"/>
        </w:rPr>
      </w:pPr>
      <w:r w:rsidRPr="009D6A77">
        <w:rPr>
          <w:rFonts w:eastAsia="Batang"/>
          <w:bCs/>
          <w:szCs w:val="24"/>
          <w:lang w:val="en-GB"/>
        </w:rPr>
        <w:t>One</w:t>
      </w:r>
      <w:r w:rsidR="0042454D">
        <w:rPr>
          <w:rFonts w:eastAsia="Batang"/>
          <w:bCs/>
          <w:szCs w:val="24"/>
          <w:lang w:val="en-GB"/>
        </w:rPr>
        <w:t xml:space="preserve"> </w:t>
      </w:r>
      <w:r w:rsidRPr="009D6A77">
        <w:rPr>
          <w:rFonts w:eastAsia="Batang"/>
          <w:bCs/>
          <w:szCs w:val="24"/>
          <w:lang w:val="en-GB"/>
        </w:rPr>
        <w:t xml:space="preserve">solution is </w:t>
      </w:r>
      <w:r>
        <w:rPr>
          <w:rFonts w:eastAsia="Batang"/>
          <w:bCs/>
          <w:szCs w:val="24"/>
          <w:lang w:val="en-GB"/>
        </w:rPr>
        <w:t>to</w:t>
      </w:r>
      <w:r w:rsidR="00C659D6">
        <w:rPr>
          <w:rFonts w:eastAsia="Batang"/>
          <w:bCs/>
          <w:szCs w:val="24"/>
          <w:lang w:val="en-GB"/>
        </w:rPr>
        <w:t xml:space="preserve"> </w:t>
      </w:r>
      <w:r>
        <w:rPr>
          <w:rFonts w:eastAsia="Batang"/>
          <w:bCs/>
          <w:szCs w:val="24"/>
          <w:lang w:val="en-GB"/>
        </w:rPr>
        <w:t>drop</w:t>
      </w:r>
      <w:r w:rsidR="00856264">
        <w:rPr>
          <w:rFonts w:eastAsia="Batang"/>
          <w:bCs/>
          <w:szCs w:val="24"/>
          <w:lang w:val="en-GB"/>
        </w:rPr>
        <w:t xml:space="preserve"> </w:t>
      </w:r>
      <w:r w:rsidR="00C659D6">
        <w:rPr>
          <w:rFonts w:eastAsia="Batang"/>
          <w:bCs/>
          <w:szCs w:val="24"/>
          <w:lang w:val="en-GB"/>
        </w:rPr>
        <w:t xml:space="preserve">only </w:t>
      </w:r>
      <w:r w:rsidR="00856264">
        <w:rPr>
          <w:rFonts w:eastAsia="Batang"/>
          <w:bCs/>
          <w:szCs w:val="24"/>
          <w:lang w:val="en-GB"/>
        </w:rPr>
        <w:t>the</w:t>
      </w:r>
      <w:r w:rsidR="00570667">
        <w:rPr>
          <w:rFonts w:eastAsia="Batang"/>
          <w:bCs/>
          <w:szCs w:val="24"/>
          <w:lang w:val="en-GB"/>
        </w:rPr>
        <w:t xml:space="preserve"> </w:t>
      </w:r>
      <w:r w:rsidR="00C659D6">
        <w:rPr>
          <w:rFonts w:eastAsia="Batang"/>
          <w:bCs/>
          <w:szCs w:val="24"/>
          <w:lang w:val="en-GB"/>
        </w:rPr>
        <w:t>P</w:t>
      </w:r>
      <w:r w:rsidR="005F2A78">
        <w:rPr>
          <w:rFonts w:eastAsia="Batang"/>
          <w:bCs/>
          <w:szCs w:val="24"/>
          <w:lang w:val="en-GB"/>
        </w:rPr>
        <w:t xml:space="preserve">RBs </w:t>
      </w:r>
      <w:r w:rsidR="00570667">
        <w:rPr>
          <w:rFonts w:eastAsia="Batang"/>
          <w:bCs/>
          <w:szCs w:val="24"/>
          <w:lang w:val="en-GB"/>
        </w:rPr>
        <w:t xml:space="preserve">outside the DL subband within the edge 4RBs </w:t>
      </w:r>
      <w:r w:rsidR="00BB3C68">
        <w:rPr>
          <w:rFonts w:eastAsia="Batang"/>
          <w:bCs/>
          <w:szCs w:val="24"/>
          <w:lang w:val="en-GB"/>
        </w:rPr>
        <w:t>CSI-RS</w:t>
      </w:r>
      <w:r w:rsidR="00613139">
        <w:rPr>
          <w:rFonts w:eastAsia="Batang"/>
          <w:bCs/>
          <w:szCs w:val="24"/>
          <w:lang w:val="en-GB"/>
        </w:rPr>
        <w:t xml:space="preserve"> </w:t>
      </w:r>
      <w:r w:rsidR="004C70B6">
        <w:rPr>
          <w:rFonts w:eastAsia="Batang"/>
          <w:bCs/>
          <w:szCs w:val="24"/>
          <w:lang w:val="en-GB"/>
        </w:rPr>
        <w:t>when they are misaligned with the inner edge of the DL subband</w:t>
      </w:r>
      <w:r w:rsidR="00E03A28">
        <w:rPr>
          <w:rFonts w:eastAsia="Batang"/>
          <w:bCs/>
          <w:szCs w:val="24"/>
          <w:lang w:val="en-GB"/>
        </w:rPr>
        <w:t xml:space="preserve"> or to drop the whole 4RBs</w:t>
      </w:r>
      <w:r w:rsidR="004C70B6">
        <w:rPr>
          <w:rFonts w:eastAsia="Batang"/>
          <w:bCs/>
          <w:szCs w:val="24"/>
          <w:lang w:val="en-GB"/>
        </w:rPr>
        <w:t xml:space="preserve">. </w:t>
      </w:r>
      <w:r w:rsidR="002E54AE">
        <w:rPr>
          <w:rFonts w:eastAsia="Batang"/>
          <w:bCs/>
          <w:szCs w:val="24"/>
          <w:lang w:val="en-GB"/>
        </w:rPr>
        <w:t xml:space="preserve">Alternatively, </w:t>
      </w:r>
      <w:r w:rsidR="007B1370">
        <w:rPr>
          <w:rFonts w:eastAsia="Batang"/>
          <w:bCs/>
          <w:szCs w:val="24"/>
          <w:lang w:val="en-GB"/>
        </w:rPr>
        <w:t xml:space="preserve">the configuration of the CSI-RS </w:t>
      </w:r>
      <w:r w:rsidR="004057B5">
        <w:rPr>
          <w:rFonts w:eastAsia="Batang"/>
          <w:bCs/>
          <w:szCs w:val="24"/>
          <w:lang w:val="en-GB"/>
        </w:rPr>
        <w:t>frequency</w:t>
      </w:r>
      <w:r w:rsidR="007B1370">
        <w:rPr>
          <w:rFonts w:eastAsia="Batang"/>
          <w:bCs/>
          <w:szCs w:val="24"/>
          <w:lang w:val="en-GB"/>
        </w:rPr>
        <w:t xml:space="preserve"> resources may be enhanced by</w:t>
      </w:r>
      <w:r w:rsidR="00146C49">
        <w:rPr>
          <w:rFonts w:eastAsia="Batang"/>
          <w:bCs/>
          <w:szCs w:val="24"/>
          <w:lang w:val="en-GB"/>
        </w:rPr>
        <w:t xml:space="preserve"> </w:t>
      </w:r>
      <w:r w:rsidR="00622B26">
        <w:rPr>
          <w:rFonts w:eastAsia="Batang"/>
          <w:bCs/>
          <w:szCs w:val="24"/>
          <w:lang w:val="en-GB"/>
        </w:rPr>
        <w:t>finer granularity of RBs (</w:t>
      </w:r>
      <w:r w:rsidR="00D13604">
        <w:rPr>
          <w:rFonts w:eastAsia="Batang"/>
          <w:bCs/>
          <w:szCs w:val="24"/>
          <w:lang w:val="en-GB"/>
        </w:rPr>
        <w:t>e.g.,</w:t>
      </w:r>
      <w:r w:rsidR="00622B26">
        <w:rPr>
          <w:rFonts w:eastAsia="Batang"/>
          <w:bCs/>
          <w:szCs w:val="24"/>
          <w:lang w:val="en-GB"/>
        </w:rPr>
        <w:t xml:space="preserve"> 1 or 2RBs)</w:t>
      </w:r>
      <w:r w:rsidR="00D13604">
        <w:rPr>
          <w:rFonts w:eastAsia="Batang"/>
          <w:bCs/>
          <w:szCs w:val="24"/>
          <w:lang w:val="en-GB"/>
        </w:rPr>
        <w:t xml:space="preserve">. </w:t>
      </w:r>
      <w:r w:rsidR="00622B26">
        <w:rPr>
          <w:rFonts w:eastAsia="Batang"/>
          <w:bCs/>
          <w:szCs w:val="24"/>
          <w:lang w:val="en-GB"/>
        </w:rPr>
        <w:t xml:space="preserve"> </w:t>
      </w:r>
      <w:r w:rsidR="0042454D">
        <w:rPr>
          <w:rFonts w:eastAsia="Batang"/>
          <w:bCs/>
          <w:szCs w:val="24"/>
          <w:lang w:val="en-GB"/>
        </w:rPr>
        <w:t>Also, gNB may</w:t>
      </w:r>
      <w:r w:rsidR="00622B26">
        <w:rPr>
          <w:rFonts w:eastAsia="Batang"/>
          <w:bCs/>
          <w:szCs w:val="24"/>
          <w:lang w:val="en-GB"/>
        </w:rPr>
        <w:t xml:space="preserve"> explicit</w:t>
      </w:r>
      <w:r w:rsidR="0042454D">
        <w:rPr>
          <w:rFonts w:eastAsia="Batang"/>
          <w:bCs/>
          <w:szCs w:val="24"/>
          <w:lang w:val="en-GB"/>
        </w:rPr>
        <w:t xml:space="preserve">ly </w:t>
      </w:r>
      <w:r w:rsidR="00622B26">
        <w:rPr>
          <w:rFonts w:eastAsia="Batang"/>
          <w:bCs/>
          <w:szCs w:val="24"/>
          <w:lang w:val="en-GB"/>
        </w:rPr>
        <w:t>configur</w:t>
      </w:r>
      <w:r w:rsidR="0042454D">
        <w:rPr>
          <w:rFonts w:eastAsia="Batang"/>
          <w:bCs/>
          <w:szCs w:val="24"/>
          <w:lang w:val="en-GB"/>
        </w:rPr>
        <w:t xml:space="preserve">e </w:t>
      </w:r>
      <w:r w:rsidR="00FD7886">
        <w:rPr>
          <w:rFonts w:eastAsia="Batang"/>
          <w:bCs/>
          <w:szCs w:val="24"/>
          <w:lang w:val="en-GB"/>
        </w:rPr>
        <w:t xml:space="preserve">a bitmap </w:t>
      </w:r>
      <w:r w:rsidR="007B1370">
        <w:rPr>
          <w:rFonts w:eastAsia="Batang"/>
          <w:bCs/>
          <w:szCs w:val="24"/>
          <w:lang w:val="en-GB"/>
        </w:rPr>
        <w:t xml:space="preserve">to indicate to the UE </w:t>
      </w:r>
      <w:r w:rsidR="004057B5">
        <w:rPr>
          <w:rFonts w:eastAsia="Batang"/>
          <w:bCs/>
          <w:szCs w:val="24"/>
          <w:lang w:val="en-GB"/>
        </w:rPr>
        <w:t>the PRBs of the non-</w:t>
      </w:r>
      <w:r w:rsidR="00D13604">
        <w:rPr>
          <w:rFonts w:eastAsia="Batang"/>
          <w:bCs/>
          <w:szCs w:val="24"/>
          <w:lang w:val="en-GB"/>
        </w:rPr>
        <w:t>contiguous</w:t>
      </w:r>
      <w:r w:rsidR="004057B5">
        <w:rPr>
          <w:rFonts w:eastAsia="Batang"/>
          <w:bCs/>
          <w:szCs w:val="24"/>
          <w:lang w:val="en-GB"/>
        </w:rPr>
        <w:t xml:space="preserve"> </w:t>
      </w:r>
      <w:r w:rsidR="007B1370">
        <w:rPr>
          <w:rFonts w:eastAsia="Batang"/>
          <w:bCs/>
          <w:szCs w:val="24"/>
          <w:lang w:val="en-GB"/>
        </w:rPr>
        <w:t>frequency resources</w:t>
      </w:r>
      <w:r w:rsidR="00276BA0">
        <w:rPr>
          <w:rFonts w:eastAsia="Batang"/>
          <w:bCs/>
          <w:szCs w:val="24"/>
          <w:lang w:val="en-GB"/>
        </w:rPr>
        <w:t xml:space="preserve"> in SBFD symbols</w:t>
      </w:r>
      <w:r w:rsidR="00D13604">
        <w:rPr>
          <w:rFonts w:eastAsia="Batang"/>
          <w:bCs/>
          <w:szCs w:val="24"/>
          <w:lang w:val="en-GB"/>
        </w:rPr>
        <w:t xml:space="preserve"> as</w:t>
      </w:r>
      <w:r w:rsidR="004057B5">
        <w:rPr>
          <w:rFonts w:eastAsia="Batang"/>
          <w:bCs/>
          <w:szCs w:val="24"/>
          <w:lang w:val="en-GB"/>
        </w:rPr>
        <w:t xml:space="preserve"> discussed in section </w:t>
      </w:r>
      <w:r w:rsidR="004057B5">
        <w:rPr>
          <w:rFonts w:eastAsia="Batang"/>
          <w:bCs/>
          <w:szCs w:val="24"/>
          <w:lang w:val="en-GB"/>
        </w:rPr>
        <w:fldChar w:fldCharType="begin"/>
      </w:r>
      <w:r w:rsidR="004057B5">
        <w:rPr>
          <w:rFonts w:eastAsia="Batang"/>
          <w:bCs/>
          <w:szCs w:val="24"/>
          <w:lang w:val="en-GB"/>
        </w:rPr>
        <w:instrText xml:space="preserve"> REF _Ref127514447 \r \h </w:instrText>
      </w:r>
      <w:r w:rsidR="004057B5">
        <w:rPr>
          <w:rFonts w:eastAsia="Batang"/>
          <w:bCs/>
          <w:szCs w:val="24"/>
          <w:lang w:val="en-GB"/>
        </w:rPr>
      </w:r>
      <w:r w:rsidR="004057B5">
        <w:rPr>
          <w:rFonts w:eastAsia="Batang"/>
          <w:bCs/>
          <w:szCs w:val="24"/>
          <w:lang w:val="en-GB"/>
        </w:rPr>
        <w:fldChar w:fldCharType="separate"/>
      </w:r>
      <w:r w:rsidR="009D6A77">
        <w:rPr>
          <w:rFonts w:eastAsia="Batang"/>
          <w:bCs/>
          <w:szCs w:val="24"/>
          <w:lang w:val="en-GB"/>
        </w:rPr>
        <w:t>3.2.10</w:t>
      </w:r>
      <w:r w:rsidR="004057B5">
        <w:rPr>
          <w:rFonts w:eastAsia="Batang"/>
          <w:bCs/>
          <w:szCs w:val="24"/>
          <w:lang w:val="en-GB"/>
        </w:rPr>
        <w:fldChar w:fldCharType="end"/>
      </w:r>
      <w:r w:rsidR="004057B5">
        <w:rPr>
          <w:rFonts w:eastAsia="Batang"/>
          <w:bCs/>
          <w:szCs w:val="24"/>
          <w:lang w:val="en-GB"/>
        </w:rPr>
        <w:t>.</w:t>
      </w:r>
    </w:p>
    <w:p w14:paraId="18EE0CA7" w14:textId="28AD419F" w:rsidR="00E64A20" w:rsidRDefault="00F60BEB" w:rsidP="00E64A20">
      <w:pPr>
        <w:jc w:val="both"/>
        <w:rPr>
          <w:rFonts w:eastAsia="Batang"/>
          <w:b/>
          <w:szCs w:val="24"/>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27</w:t>
      </w:r>
      <w:r w:rsidRPr="008B0460">
        <w:rPr>
          <w:rFonts w:eastAsia="Batang"/>
          <w:b/>
          <w:szCs w:val="24"/>
          <w:u w:val="single"/>
          <w:lang w:val="en-GB"/>
        </w:rPr>
        <w:fldChar w:fldCharType="end"/>
      </w:r>
      <w:r>
        <w:rPr>
          <w:rFonts w:eastAsia="Batang"/>
          <w:b/>
          <w:szCs w:val="24"/>
          <w:u w:val="single"/>
          <w:lang w:val="en-GB"/>
        </w:rPr>
        <w:t>:</w:t>
      </w:r>
      <w:r w:rsidRPr="009D6A77">
        <w:rPr>
          <w:rFonts w:eastAsia="Batang"/>
          <w:b/>
          <w:szCs w:val="24"/>
          <w:lang w:val="en-GB"/>
        </w:rPr>
        <w:t xml:space="preserve"> </w:t>
      </w:r>
      <w:r w:rsidR="00C1394E">
        <w:rPr>
          <w:rFonts w:eastAsia="Batang"/>
          <w:b/>
          <w:szCs w:val="24"/>
          <w:lang w:val="en-GB"/>
        </w:rPr>
        <w:t>When</w:t>
      </w:r>
      <w:r w:rsidR="0076572B" w:rsidRPr="009D6A77">
        <w:rPr>
          <w:rFonts w:eastAsia="Batang"/>
          <w:b/>
          <w:szCs w:val="24"/>
          <w:lang w:val="en-GB"/>
        </w:rPr>
        <w:t xml:space="preserve"> </w:t>
      </w:r>
      <w:r w:rsidR="004D108D" w:rsidRPr="009D6A77">
        <w:rPr>
          <w:rFonts w:eastAsia="Batang"/>
          <w:b/>
          <w:szCs w:val="24"/>
          <w:lang w:val="en-GB"/>
        </w:rPr>
        <w:t xml:space="preserve">a </w:t>
      </w:r>
      <w:r w:rsidR="0076572B" w:rsidRPr="009D6A77">
        <w:rPr>
          <w:rFonts w:eastAsia="Batang"/>
          <w:b/>
          <w:szCs w:val="24"/>
          <w:lang w:val="en-GB"/>
        </w:rPr>
        <w:t xml:space="preserve">CSI-RS resource and DL subband are misaligned </w:t>
      </w:r>
      <w:r w:rsidR="00B54CFC" w:rsidRPr="009D6A77">
        <w:rPr>
          <w:rFonts w:eastAsia="Batang"/>
          <w:b/>
          <w:szCs w:val="24"/>
          <w:lang w:val="en-GB"/>
        </w:rPr>
        <w:t>relative to 4RB grid</w:t>
      </w:r>
      <w:r w:rsidR="00276BA0">
        <w:rPr>
          <w:rFonts w:eastAsia="Batang"/>
          <w:b/>
          <w:szCs w:val="24"/>
          <w:lang w:val="en-GB"/>
        </w:rPr>
        <w:t xml:space="preserve"> of the CSI-RS</w:t>
      </w:r>
      <w:r w:rsidR="00B54CFC" w:rsidRPr="009D6A77">
        <w:rPr>
          <w:rFonts w:eastAsia="Batang"/>
          <w:b/>
          <w:szCs w:val="24"/>
          <w:lang w:val="en-GB"/>
        </w:rPr>
        <w:t xml:space="preserve">, </w:t>
      </w:r>
      <w:r w:rsidR="00E140DC">
        <w:rPr>
          <w:rFonts w:eastAsia="Batang"/>
          <w:b/>
          <w:szCs w:val="24"/>
          <w:lang w:val="en-GB"/>
        </w:rPr>
        <w:t>the</w:t>
      </w:r>
      <w:r w:rsidR="00B54CFC" w:rsidRPr="009D6A77">
        <w:rPr>
          <w:rFonts w:eastAsia="Batang"/>
          <w:b/>
          <w:szCs w:val="24"/>
          <w:lang w:val="en-GB"/>
        </w:rPr>
        <w:t xml:space="preserve"> e</w:t>
      </w:r>
      <w:r w:rsidR="000E06FC" w:rsidRPr="009D6A77">
        <w:rPr>
          <w:rFonts w:eastAsia="Batang"/>
          <w:b/>
          <w:szCs w:val="24"/>
          <w:lang w:val="en-GB"/>
        </w:rPr>
        <w:t>dge RBs of</w:t>
      </w:r>
      <w:r w:rsidR="006436BC" w:rsidRPr="009D6A77">
        <w:rPr>
          <w:rFonts w:eastAsia="Batang"/>
          <w:b/>
          <w:szCs w:val="24"/>
          <w:lang w:val="en-GB"/>
        </w:rPr>
        <w:t xml:space="preserve"> CSI-RS resource </w:t>
      </w:r>
      <w:r w:rsidR="007B6364">
        <w:rPr>
          <w:rFonts w:eastAsia="Batang"/>
          <w:b/>
          <w:szCs w:val="24"/>
          <w:lang w:val="en-GB"/>
        </w:rPr>
        <w:t>outside the</w:t>
      </w:r>
      <w:r w:rsidR="006F477C" w:rsidRPr="009D6A77">
        <w:rPr>
          <w:rFonts w:eastAsia="Batang"/>
          <w:b/>
          <w:szCs w:val="24"/>
          <w:lang w:val="en-GB"/>
        </w:rPr>
        <w:t xml:space="preserve"> DL subband</w:t>
      </w:r>
      <w:r w:rsidR="0085219D" w:rsidRPr="009D6A77">
        <w:rPr>
          <w:rFonts w:eastAsia="Batang"/>
          <w:b/>
          <w:szCs w:val="24"/>
          <w:lang w:val="en-GB"/>
        </w:rPr>
        <w:t>s</w:t>
      </w:r>
      <w:r w:rsidR="00767F0A" w:rsidRPr="009D6A77">
        <w:rPr>
          <w:rFonts w:eastAsia="Batang"/>
          <w:b/>
          <w:szCs w:val="24"/>
          <w:lang w:val="en-GB"/>
        </w:rPr>
        <w:t xml:space="preserve"> are</w:t>
      </w:r>
      <w:r w:rsidR="006F477C" w:rsidRPr="009D6A77">
        <w:rPr>
          <w:rFonts w:eastAsia="Batang"/>
          <w:b/>
          <w:szCs w:val="24"/>
          <w:lang w:val="en-GB"/>
        </w:rPr>
        <w:t xml:space="preserve"> </w:t>
      </w:r>
      <w:r w:rsidR="00017BE6" w:rsidRPr="009D6A77">
        <w:rPr>
          <w:rFonts w:eastAsia="Batang"/>
          <w:b/>
          <w:szCs w:val="24"/>
          <w:lang w:val="en-GB"/>
        </w:rPr>
        <w:t>dropped</w:t>
      </w:r>
      <w:r w:rsidR="005E75ED" w:rsidRPr="009D6A77">
        <w:rPr>
          <w:rFonts w:eastAsia="Batang"/>
          <w:b/>
          <w:szCs w:val="24"/>
          <w:lang w:val="en-GB"/>
        </w:rPr>
        <w:t xml:space="preserve">. </w:t>
      </w:r>
      <w:r w:rsidR="00683FE3" w:rsidRPr="009D6A77">
        <w:rPr>
          <w:rFonts w:eastAsia="Batang"/>
          <w:b/>
          <w:szCs w:val="24"/>
          <w:lang w:val="en-GB"/>
        </w:rPr>
        <w:t xml:space="preserve">Alternatively, </w:t>
      </w:r>
      <w:r w:rsidR="00592FEB" w:rsidRPr="009D6A77">
        <w:rPr>
          <w:rFonts w:eastAsia="Batang"/>
          <w:b/>
          <w:szCs w:val="24"/>
          <w:lang w:val="en-GB"/>
        </w:rPr>
        <w:t xml:space="preserve">the </w:t>
      </w:r>
      <w:r w:rsidR="00E140DC">
        <w:rPr>
          <w:rFonts w:eastAsia="Batang"/>
          <w:b/>
          <w:szCs w:val="24"/>
          <w:lang w:val="en-GB"/>
        </w:rPr>
        <w:t xml:space="preserve">frequency resources of the </w:t>
      </w:r>
      <w:r w:rsidR="00592FEB" w:rsidRPr="009D6A77">
        <w:rPr>
          <w:rFonts w:eastAsia="Batang"/>
          <w:b/>
          <w:szCs w:val="24"/>
          <w:lang w:val="en-GB"/>
        </w:rPr>
        <w:t xml:space="preserve">CSI-RS </w:t>
      </w:r>
      <w:r w:rsidR="00E140DC">
        <w:rPr>
          <w:rFonts w:eastAsia="Batang"/>
          <w:b/>
          <w:szCs w:val="24"/>
          <w:lang w:val="en-GB"/>
        </w:rPr>
        <w:t>can be enhanced (e.g. bitmap or finer</w:t>
      </w:r>
      <w:r w:rsidR="00592FEB" w:rsidRPr="009D6A77">
        <w:rPr>
          <w:rFonts w:eastAsia="Batang"/>
          <w:b/>
          <w:szCs w:val="24"/>
          <w:lang w:val="en-GB"/>
        </w:rPr>
        <w:t xml:space="preserve"> granu</w:t>
      </w:r>
      <w:r w:rsidR="0040545C" w:rsidRPr="009D6A77">
        <w:rPr>
          <w:rFonts w:eastAsia="Batang"/>
          <w:b/>
          <w:szCs w:val="24"/>
          <w:lang w:val="en-GB"/>
        </w:rPr>
        <w:t xml:space="preserve">larity </w:t>
      </w:r>
      <w:r w:rsidR="00E140DC">
        <w:rPr>
          <w:rFonts w:eastAsia="Batang"/>
          <w:b/>
          <w:szCs w:val="24"/>
          <w:lang w:val="en-GB"/>
        </w:rPr>
        <w:t>of PRBs allocation)</w:t>
      </w:r>
    </w:p>
    <w:p w14:paraId="7A004B32" w14:textId="202B7C62" w:rsidR="00E03E2B" w:rsidRDefault="00227F0A" w:rsidP="00A660A2">
      <w:pPr>
        <w:jc w:val="both"/>
        <w:rPr>
          <w:lang w:eastAsia="zh-CN"/>
        </w:rPr>
      </w:pPr>
      <w:r>
        <w:rPr>
          <w:lang w:eastAsia="zh-CN"/>
        </w:rPr>
        <w:t>For CSI subband reporting,</w:t>
      </w:r>
      <w:r w:rsidR="00003678">
        <w:rPr>
          <w:lang w:eastAsia="zh-CN"/>
        </w:rPr>
        <w:t xml:space="preserve"> the UE is configured by higher layer </w:t>
      </w:r>
      <w:r w:rsidR="00073F00">
        <w:rPr>
          <w:lang w:eastAsia="zh-CN"/>
        </w:rPr>
        <w:t>for</w:t>
      </w:r>
      <w:r w:rsidR="00003678">
        <w:rPr>
          <w:lang w:eastAsia="zh-CN"/>
        </w:rPr>
        <w:t xml:space="preserve"> subband size</w:t>
      </w:r>
      <w:r w:rsidR="000B2C22">
        <w:rPr>
          <w:lang w:eastAsia="zh-CN"/>
        </w:rPr>
        <w:t xml:space="preserve">. The size of the subband </w:t>
      </w:r>
      <w:r w:rsidR="008A2226">
        <w:rPr>
          <w:lang w:eastAsia="zh-CN"/>
        </w:rPr>
        <w:t xml:space="preserve">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sidR="00113BA2">
        <w:rPr>
          <w:lang w:eastAsia="zh-CN"/>
        </w:rPr>
        <w:t xml:space="preserve"> </w:t>
      </w:r>
      <w:r w:rsidR="00602FE2">
        <w:rPr>
          <w:lang w:eastAsia="zh-CN"/>
        </w:rPr>
        <w:t>contiguous PRBs that depend on the total number of PRBs in the downlink bandwi</w:t>
      </w:r>
      <w:r w:rsidR="001356C2">
        <w:rPr>
          <w:lang w:eastAsia="zh-CN"/>
        </w:rPr>
        <w:t>d</w:t>
      </w:r>
      <w:r w:rsidR="00602FE2">
        <w:rPr>
          <w:lang w:eastAsia="zh-CN"/>
        </w:rPr>
        <w:t xml:space="preserve">th part. </w:t>
      </w:r>
      <w:r w:rsidR="001356C2">
        <w:rPr>
          <w:lang w:eastAsia="zh-CN"/>
        </w:rPr>
        <w:t xml:space="preserve">The subband size </w:t>
      </w:r>
      <w:r w:rsidR="00A43F85">
        <w:rPr>
          <w:lang w:eastAsia="zh-CN"/>
        </w:rPr>
        <w:t>is designed as</w:t>
      </w:r>
      <w:r w:rsidR="001356C2">
        <w:rPr>
          <w:lang w:eastAsia="zh-CN"/>
        </w:rPr>
        <w:t xml:space="preserve"> an integer number</w:t>
      </w:r>
      <w:r w:rsidR="00495447">
        <w:rPr>
          <w:lang w:eastAsia="zh-CN"/>
        </w:rPr>
        <w:t xml:space="preserve"> of PRG (2 or 4 RBs) as well as an integer number of the RBG </w:t>
      </w:r>
      <w:r w:rsidR="00A43F85">
        <w:rPr>
          <w:lang w:eastAsia="zh-CN"/>
        </w:rPr>
        <w:t xml:space="preserve">to avoid </w:t>
      </w:r>
      <w:r w:rsidR="000C6C74">
        <w:rPr>
          <w:lang w:eastAsia="zh-CN"/>
        </w:rPr>
        <w:t>misalignment. However, as the downlink subband</w:t>
      </w:r>
      <w:r w:rsidR="00A60685">
        <w:rPr>
          <w:lang w:eastAsia="zh-CN"/>
        </w:rPr>
        <w:t>(s)</w:t>
      </w:r>
      <w:r w:rsidR="000C6C74">
        <w:rPr>
          <w:lang w:eastAsia="zh-CN"/>
        </w:rPr>
        <w:t xml:space="preserve"> may not fully align with the CSI subband</w:t>
      </w:r>
      <w:r w:rsidR="00A660A2">
        <w:rPr>
          <w:lang w:eastAsia="zh-CN"/>
        </w:rPr>
        <w:t xml:space="preserve"> grid at the boundaries between DL-SB and guardband or UL subband</w:t>
      </w:r>
      <w:r w:rsidR="00A60685">
        <w:rPr>
          <w:lang w:eastAsia="zh-CN"/>
        </w:rPr>
        <w:t xml:space="preserve">, there could be partial CSI subband at the edges of the downlink subband. </w:t>
      </w:r>
      <w:r w:rsidR="006F6903">
        <w:rPr>
          <w:lang w:eastAsia="zh-CN"/>
        </w:rPr>
        <w:t xml:space="preserve">In that scenario especially when the subband size is large, it may be beneficial for the UE to measure CSI in partial CSI subband. </w:t>
      </w:r>
    </w:p>
    <w:p w14:paraId="4370CD88" w14:textId="77777777" w:rsidR="00E07610" w:rsidRDefault="00E07610" w:rsidP="00E07610">
      <w:pPr>
        <w:keepNext/>
        <w:jc w:val="center"/>
      </w:pPr>
      <w:r>
        <w:rPr>
          <w:noProof/>
        </w:rPr>
        <w:lastRenderedPageBreak/>
        <w:drawing>
          <wp:inline distT="0" distB="0" distL="0" distR="0" wp14:anchorId="1175F657" wp14:editId="75781EAD">
            <wp:extent cx="6332220" cy="1076960"/>
            <wp:effectExtent l="0" t="0" r="0" b="889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43"/>
                    <a:stretch>
                      <a:fillRect/>
                    </a:stretch>
                  </pic:blipFill>
                  <pic:spPr>
                    <a:xfrm>
                      <a:off x="0" y="0"/>
                      <a:ext cx="6332220" cy="1076960"/>
                    </a:xfrm>
                    <a:prstGeom prst="rect">
                      <a:avLst/>
                    </a:prstGeom>
                  </pic:spPr>
                </pic:pic>
              </a:graphicData>
            </a:graphic>
          </wp:inline>
        </w:drawing>
      </w:r>
    </w:p>
    <w:p w14:paraId="5989AB1A" w14:textId="4B638FEB" w:rsidR="00E07610" w:rsidRPr="000A1F10" w:rsidRDefault="00E07610" w:rsidP="00E07610">
      <w:pPr>
        <w:pStyle w:val="Caption"/>
        <w:jc w:val="center"/>
        <w:rPr>
          <w:color w:val="FF0000"/>
          <w:u w:val="single"/>
          <w:lang w:eastAsia="zh-CN"/>
        </w:rPr>
      </w:pPr>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5</w:t>
      </w:r>
      <w:r>
        <w:rPr>
          <w:noProof/>
        </w:rPr>
        <w:fldChar w:fldCharType="end"/>
      </w:r>
      <w:r>
        <w:t xml:space="preserve"> Partial CSI subband</w:t>
      </w:r>
    </w:p>
    <w:p w14:paraId="1E1D8466" w14:textId="77777777" w:rsidR="00E07610" w:rsidRDefault="00E07610" w:rsidP="00A660A2">
      <w:pPr>
        <w:jc w:val="both"/>
        <w:rPr>
          <w:lang w:eastAsia="zh-CN"/>
        </w:rPr>
      </w:pPr>
    </w:p>
    <w:p w14:paraId="38E4A314" w14:textId="7FCF88CC" w:rsidR="006F6903" w:rsidRDefault="006F6903" w:rsidP="00806A9D">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28</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00D72A5B">
        <w:rPr>
          <w:b/>
          <w:iCs/>
          <w:szCs w:val="16"/>
          <w:lang w:val="en-GB" w:eastAsia="ko-KR"/>
        </w:rPr>
        <w:t>Support SBFD-aware UE p</w:t>
      </w:r>
      <w:r>
        <w:rPr>
          <w:b/>
          <w:iCs/>
          <w:szCs w:val="16"/>
          <w:lang w:val="en-GB" w:eastAsia="ko-KR"/>
        </w:rPr>
        <w:t xml:space="preserve">artial CSI subband reporting at the edges of the DL subband(s) boundaries. </w:t>
      </w:r>
    </w:p>
    <w:p w14:paraId="6AC7F4A2" w14:textId="3CE38D2D" w:rsidR="00EB06C9" w:rsidRDefault="00EB06C9" w:rsidP="00806A9D">
      <w:pPr>
        <w:jc w:val="both"/>
        <w:rPr>
          <w:lang w:eastAsia="zh-CN"/>
        </w:rPr>
      </w:pPr>
    </w:p>
    <w:p w14:paraId="3A4A96B9" w14:textId="097E6C26" w:rsidR="001E69FE" w:rsidRDefault="00EB1B82" w:rsidP="001E69FE">
      <w:pPr>
        <w:pStyle w:val="Heading2"/>
        <w:rPr>
          <w:lang w:eastAsia="zh-CN"/>
        </w:rPr>
      </w:pPr>
      <w:r>
        <w:rPr>
          <w:lang w:eastAsia="zh-CN"/>
        </w:rPr>
        <w:t xml:space="preserve">Configured/scheduled </w:t>
      </w:r>
      <w:r w:rsidR="001E69FE">
        <w:rPr>
          <w:lang w:eastAsia="zh-CN"/>
        </w:rPr>
        <w:t>DL</w:t>
      </w:r>
      <w:r w:rsidR="00BC1AD5">
        <w:rPr>
          <w:lang w:eastAsia="zh-CN"/>
        </w:rPr>
        <w:t xml:space="preserve"> reception</w:t>
      </w:r>
      <w:r w:rsidR="005F6D58">
        <w:rPr>
          <w:lang w:eastAsia="zh-CN"/>
        </w:rPr>
        <w:t xml:space="preserve"> and</w:t>
      </w:r>
      <w:r w:rsidR="00BC1AD5">
        <w:rPr>
          <w:lang w:eastAsia="zh-CN"/>
        </w:rPr>
        <w:t xml:space="preserve"> </w:t>
      </w:r>
      <w:r w:rsidR="001E69FE">
        <w:rPr>
          <w:lang w:eastAsia="zh-CN"/>
        </w:rPr>
        <w:t xml:space="preserve">UL </w:t>
      </w:r>
      <w:r w:rsidR="00BC1AD5">
        <w:rPr>
          <w:lang w:eastAsia="zh-CN"/>
        </w:rPr>
        <w:t xml:space="preserve">transmission </w:t>
      </w:r>
    </w:p>
    <w:p w14:paraId="50573377" w14:textId="06F8911E" w:rsidR="00210ADC" w:rsidRDefault="00210ADC" w:rsidP="00210ADC">
      <w:pPr>
        <w:jc w:val="both"/>
        <w:rPr>
          <w:lang w:val="en-GB" w:eastAsia="zh-CN"/>
        </w:rPr>
      </w:pPr>
      <w:r>
        <w:rPr>
          <w:lang w:val="en-GB" w:eastAsia="zh-CN"/>
        </w:rPr>
        <w:t>The following agreement was made in RAN1 #111 meeting to study potential enhancement on time/frequency resource allocation, power domain and spatial domain.</w:t>
      </w:r>
    </w:p>
    <w:tbl>
      <w:tblPr>
        <w:tblStyle w:val="TableGrid"/>
        <w:tblW w:w="0" w:type="auto"/>
        <w:tblLook w:val="04A0" w:firstRow="1" w:lastRow="0" w:firstColumn="1" w:lastColumn="0" w:noHBand="0" w:noVBand="1"/>
      </w:tblPr>
      <w:tblGrid>
        <w:gridCol w:w="9962"/>
      </w:tblGrid>
      <w:tr w:rsidR="00210ADC" w14:paraId="6D276DB6" w14:textId="77777777">
        <w:tc>
          <w:tcPr>
            <w:tcW w:w="9962" w:type="dxa"/>
          </w:tcPr>
          <w:p w14:paraId="3C5E39D1" w14:textId="77777777" w:rsidR="00210ADC" w:rsidRDefault="00210ADC">
            <w:pPr>
              <w:spacing w:after="0"/>
              <w:rPr>
                <w:b/>
                <w:bCs/>
                <w:highlight w:val="green"/>
                <w:lang w:eastAsia="ko-KR"/>
              </w:rPr>
            </w:pPr>
            <w:r>
              <w:rPr>
                <w:rFonts w:hint="eastAsia"/>
                <w:b/>
                <w:bCs/>
                <w:highlight w:val="green"/>
                <w:lang w:eastAsia="ko-KR"/>
              </w:rPr>
              <w:t>Agreement</w:t>
            </w:r>
          </w:p>
          <w:p w14:paraId="05DCDBC0" w14:textId="77777777" w:rsidR="00210ADC" w:rsidRDefault="00210ADC">
            <w:pPr>
              <w:rPr>
                <w:rFonts w:eastAsia="Malgun Gothic"/>
                <w:lang w:eastAsia="zh-CN"/>
              </w:rPr>
            </w:pPr>
            <w:r>
              <w:rPr>
                <w:rFonts w:eastAsia="Malgun Gothic" w:hint="eastAsia"/>
                <w:lang w:eastAsia="zh-CN"/>
              </w:rPr>
              <w:t>Study impact and potential enhancements for UL transmissions and DL receptions across SBFD symbols and non-SBFD symbols, including at least the following:</w:t>
            </w:r>
          </w:p>
          <w:p w14:paraId="04E6F98B"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lang w:eastAsia="ja-JP"/>
              </w:rPr>
            </w:pPr>
            <w:r>
              <w:rPr>
                <w:rFonts w:ascii="Times New Roman" w:eastAsia="Malgun Gothic" w:hAnsi="Times New Roman"/>
                <w:sz w:val="20"/>
                <w:szCs w:val="20"/>
              </w:rPr>
              <w:t>PDCCH, scheduled/configured PUCCH/PUSCH/PDSCH, without repetition in SBFD symbols and non-SBFD symbols</w:t>
            </w:r>
          </w:p>
          <w:p w14:paraId="2C000417"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Pr>
                <w:rFonts w:ascii="Times New Roman" w:eastAsia="Malgun Gothic" w:hAnsi="Times New Roman"/>
                <w:sz w:val="20"/>
                <w:szCs w:val="20"/>
              </w:rPr>
              <w:t>Scheduled/configured SRS/CSI-RS in SBFD symbols and non-SBFD symbols</w:t>
            </w:r>
          </w:p>
          <w:p w14:paraId="17A9C1D8"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Pr>
                <w:rFonts w:ascii="Times New Roman" w:eastAsia="Malgun Gothic" w:hAnsi="Times New Roman"/>
                <w:sz w:val="20"/>
                <w:szCs w:val="20"/>
              </w:rPr>
              <w:t>Scheduled/configured TBoMS across SBFD symbols and non-SBFD symbols with or without repetition</w:t>
            </w:r>
          </w:p>
          <w:p w14:paraId="667E4CFD"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Pr>
                <w:rFonts w:ascii="Times New Roman" w:eastAsia="Malgun Gothic" w:hAnsi="Times New Roman"/>
                <w:sz w:val="20"/>
                <w:szCs w:val="20"/>
              </w:rPr>
              <w:t>Multi-PUSCH/PDSCH scheduled by a single DCI in SBFD symbols and non-SBFD symbols</w:t>
            </w:r>
          </w:p>
          <w:p w14:paraId="165C77BB"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Pr>
                <w:rFonts w:ascii="Times New Roman" w:eastAsia="Malgun Gothic" w:hAnsi="Times New Roman"/>
                <w:sz w:val="20"/>
                <w:szCs w:val="20"/>
              </w:rPr>
              <w:t>Scheduled/configured PDSCH/PUSCH/PUCCH with repetitions across SBFD symbols and non-SBFD symbols</w:t>
            </w:r>
          </w:p>
          <w:p w14:paraId="7469F109" w14:textId="77777777" w:rsidR="00210ADC" w:rsidRDefault="00210ADC">
            <w:pPr>
              <w:rPr>
                <w:rFonts w:asciiTheme="minorHAnsi" w:eastAsia="Malgun Gothic" w:hAnsiTheme="minorHAnsi"/>
                <w:sz w:val="22"/>
                <w:szCs w:val="22"/>
                <w:lang w:eastAsia="zh-CN"/>
              </w:rPr>
            </w:pPr>
            <w:r>
              <w:rPr>
                <w:rFonts w:eastAsia="Malgun Gothic" w:hint="eastAsia"/>
                <w:lang w:eastAsia="zh-CN"/>
              </w:rPr>
              <w:t>Note: Inter-slot/intra-slot/inter-repetition/inter-group frequency hopping with DMRS bundling of PUSCH/PUCCH, if applicable, is considered.</w:t>
            </w:r>
          </w:p>
          <w:p w14:paraId="1F50D7A3" w14:textId="77777777" w:rsidR="00210ADC" w:rsidRDefault="00210ADC">
            <w:pPr>
              <w:rPr>
                <w:rFonts w:eastAsia="Malgun Gothic"/>
                <w:lang w:eastAsia="zh-CN"/>
              </w:rPr>
            </w:pPr>
            <w:r>
              <w:rPr>
                <w:rFonts w:eastAsia="Malgun Gothic" w:hint="eastAsia"/>
                <w:lang w:eastAsia="zh-CN"/>
              </w:rPr>
              <w:t>Examples of potential enhancements include:</w:t>
            </w:r>
          </w:p>
          <w:p w14:paraId="7B6D5B4F" w14:textId="77777777" w:rsidR="00210ADC" w:rsidRDefault="00210ADC">
            <w:pPr>
              <w:pStyle w:val="ListParagraph"/>
              <w:numPr>
                <w:ilvl w:val="0"/>
                <w:numId w:val="86"/>
              </w:numPr>
              <w:tabs>
                <w:tab w:val="left" w:pos="1492"/>
              </w:tabs>
              <w:suppressAutoHyphens/>
              <w:spacing w:line="256" w:lineRule="auto"/>
              <w:rPr>
                <w:rFonts w:ascii="Times New Roman" w:eastAsia="Malgun Gothic" w:hAnsi="Times New Roman"/>
                <w:lang w:eastAsia="zh-CN"/>
              </w:rPr>
            </w:pPr>
            <w:r>
              <w:rPr>
                <w:rFonts w:ascii="Times New Roman" w:eastAsia="Malgun Gothic" w:hAnsi="Times New Roman"/>
                <w:lang w:eastAsia="zh-CN"/>
              </w:rPr>
              <w:t>Resource allocation in frequency domain including frequency hopping</w:t>
            </w:r>
          </w:p>
          <w:p w14:paraId="2D54D066" w14:textId="77777777" w:rsidR="00210ADC" w:rsidRDefault="00210ADC">
            <w:pPr>
              <w:pStyle w:val="ListParagraph"/>
              <w:numPr>
                <w:ilvl w:val="0"/>
                <w:numId w:val="86"/>
              </w:numPr>
              <w:tabs>
                <w:tab w:val="left" w:pos="1492"/>
              </w:tabs>
              <w:suppressAutoHyphens/>
              <w:spacing w:line="256" w:lineRule="auto"/>
              <w:rPr>
                <w:rFonts w:ascii="Times New Roman" w:eastAsia="Malgun Gothic" w:hAnsi="Times New Roman"/>
                <w:lang w:eastAsia="zh-CN"/>
              </w:rPr>
            </w:pPr>
            <w:r>
              <w:rPr>
                <w:rFonts w:ascii="Times New Roman" w:eastAsia="Malgun Gothic" w:hAnsi="Times New Roman"/>
                <w:lang w:eastAsia="zh-CN"/>
              </w:rPr>
              <w:t>Resource allocation in time domain</w:t>
            </w:r>
          </w:p>
          <w:p w14:paraId="29CBA5B5" w14:textId="77777777" w:rsidR="00210ADC" w:rsidRDefault="00210ADC">
            <w:pPr>
              <w:pStyle w:val="ListParagraph"/>
              <w:numPr>
                <w:ilvl w:val="0"/>
                <w:numId w:val="86"/>
              </w:numPr>
              <w:tabs>
                <w:tab w:val="left" w:pos="1492"/>
              </w:tabs>
              <w:suppressAutoHyphens/>
              <w:spacing w:line="256" w:lineRule="auto"/>
              <w:rPr>
                <w:rFonts w:ascii="Times New Roman" w:eastAsia="Malgun Gothic" w:hAnsi="Times New Roman"/>
                <w:lang w:eastAsia="zh-CN"/>
              </w:rPr>
            </w:pPr>
            <w:r>
              <w:rPr>
                <w:rFonts w:ascii="Times New Roman" w:eastAsia="Malgun Gothic" w:hAnsi="Times New Roman"/>
                <w:lang w:eastAsia="zh-CN"/>
              </w:rPr>
              <w:t>Power domain</w:t>
            </w:r>
          </w:p>
          <w:p w14:paraId="04A0E3A1" w14:textId="77777777" w:rsidR="00210ADC" w:rsidRDefault="00210ADC">
            <w:pPr>
              <w:pStyle w:val="ListParagraph"/>
              <w:numPr>
                <w:ilvl w:val="0"/>
                <w:numId w:val="86"/>
              </w:numPr>
              <w:tabs>
                <w:tab w:val="left" w:pos="1492"/>
              </w:tabs>
              <w:suppressAutoHyphens/>
              <w:spacing w:line="256" w:lineRule="auto"/>
              <w:rPr>
                <w:rFonts w:ascii="Times New Roman" w:eastAsia="Malgun Gothic" w:hAnsi="Times New Roman"/>
                <w:lang w:eastAsia="zh-CN"/>
              </w:rPr>
            </w:pPr>
            <w:r>
              <w:rPr>
                <w:rFonts w:ascii="Times New Roman" w:eastAsia="Malgun Gothic" w:hAnsi="Times New Roman"/>
                <w:lang w:eastAsia="zh-CN"/>
              </w:rPr>
              <w:t xml:space="preserve">Spatial domain </w:t>
            </w:r>
          </w:p>
          <w:p w14:paraId="2B4946EB" w14:textId="77777777" w:rsidR="00210ADC" w:rsidRDefault="00210ADC">
            <w:pPr>
              <w:tabs>
                <w:tab w:val="left" w:pos="0"/>
              </w:tabs>
              <w:rPr>
                <w:rFonts w:asciiTheme="minorHAnsi" w:eastAsia="Malgun Gothic" w:hAnsiTheme="minorHAnsi"/>
                <w:lang w:eastAsia="zh-CN"/>
              </w:rPr>
            </w:pPr>
            <w:r>
              <w:rPr>
                <w:rFonts w:eastAsia="Malgun Gothic" w:hint="eastAsia"/>
                <w:lang w:eastAsia="zh-CN"/>
              </w:rPr>
              <w:t xml:space="preserve">FFS: If the </w:t>
            </w:r>
            <w:r>
              <w:rPr>
                <w:rFonts w:eastAsia="Malgun Gothic" w:hint="eastAsia"/>
              </w:rPr>
              <w:t>PUCCH/PUSCH/PDSCH</w:t>
            </w:r>
            <w:r>
              <w:rPr>
                <w:rFonts w:eastAsia="Malgun Gothic" w:hint="eastAsia"/>
                <w:lang w:eastAsia="zh-CN"/>
              </w:rPr>
              <w:t>/PDCCH can be mapped to SBFD and non-SBFD in the same slot if configured.</w:t>
            </w:r>
          </w:p>
          <w:p w14:paraId="35327E63" w14:textId="77777777" w:rsidR="00210ADC" w:rsidRDefault="00210ADC">
            <w:pPr>
              <w:rPr>
                <w:lang w:eastAsia="zh-CN"/>
              </w:rPr>
            </w:pPr>
          </w:p>
        </w:tc>
      </w:tr>
    </w:tbl>
    <w:p w14:paraId="75AEE7F5" w14:textId="77777777" w:rsidR="00210ADC" w:rsidRDefault="00210ADC">
      <w:pPr>
        <w:rPr>
          <w:lang w:eastAsia="zh-CN"/>
        </w:rPr>
      </w:pPr>
    </w:p>
    <w:p w14:paraId="7476DBF3" w14:textId="55C9818D" w:rsidR="00C06C7A" w:rsidRDefault="003E28DE" w:rsidP="004627E2">
      <w:pPr>
        <w:jc w:val="both"/>
        <w:rPr>
          <w:lang w:eastAsia="zh-CN"/>
        </w:rPr>
      </w:pPr>
      <w:r>
        <w:rPr>
          <w:lang w:eastAsia="zh-CN"/>
        </w:rPr>
        <w:t>First, we start addressing the last FFS bullet</w:t>
      </w:r>
      <w:r w:rsidR="0036167C">
        <w:rPr>
          <w:lang w:eastAsia="zh-CN"/>
        </w:rPr>
        <w:t xml:space="preserve"> on</w:t>
      </w:r>
      <w:r w:rsidR="003C1657">
        <w:rPr>
          <w:lang w:eastAsia="zh-CN"/>
        </w:rPr>
        <w:t xml:space="preserve"> whether </w:t>
      </w:r>
      <w:r w:rsidR="00985976">
        <w:rPr>
          <w:lang w:eastAsia="zh-CN"/>
        </w:rPr>
        <w:t xml:space="preserve">a </w:t>
      </w:r>
      <w:r w:rsidR="003C1657">
        <w:rPr>
          <w:lang w:eastAsia="zh-CN"/>
        </w:rPr>
        <w:t xml:space="preserve">physical uplink or downlink channel </w:t>
      </w:r>
      <w:r w:rsidR="00F63D92">
        <w:rPr>
          <w:lang w:eastAsia="zh-CN"/>
        </w:rPr>
        <w:t xml:space="preserve">can be </w:t>
      </w:r>
      <w:r w:rsidR="0036167C">
        <w:rPr>
          <w:lang w:eastAsia="zh-CN"/>
        </w:rPr>
        <w:t>mapp</w:t>
      </w:r>
      <w:r w:rsidR="00F63D92">
        <w:rPr>
          <w:lang w:eastAsia="zh-CN"/>
        </w:rPr>
        <w:t>ed</w:t>
      </w:r>
      <w:r w:rsidR="0036167C">
        <w:rPr>
          <w:lang w:eastAsia="zh-CN"/>
        </w:rPr>
        <w:t xml:space="preserve"> to </w:t>
      </w:r>
      <w:r w:rsidR="00F63D92">
        <w:rPr>
          <w:lang w:eastAsia="zh-CN"/>
        </w:rPr>
        <w:t>a</w:t>
      </w:r>
      <w:r w:rsidR="0036167C">
        <w:rPr>
          <w:lang w:eastAsia="zh-CN"/>
        </w:rPr>
        <w:t xml:space="preserve"> </w:t>
      </w:r>
      <w:r w:rsidR="005A2EE3">
        <w:rPr>
          <w:lang w:eastAsia="zh-CN"/>
        </w:rPr>
        <w:t xml:space="preserve">combination of </w:t>
      </w:r>
      <w:r w:rsidR="0036167C">
        <w:rPr>
          <w:lang w:eastAsia="zh-CN"/>
        </w:rPr>
        <w:t>SBFD and non-SBFD</w:t>
      </w:r>
      <w:r w:rsidR="005A2EE3">
        <w:rPr>
          <w:lang w:eastAsia="zh-CN"/>
        </w:rPr>
        <w:t xml:space="preserve"> symbols within </w:t>
      </w:r>
      <w:r w:rsidR="0036167C">
        <w:rPr>
          <w:lang w:eastAsia="zh-CN"/>
        </w:rPr>
        <w:t>a slot</w:t>
      </w:r>
      <w:r w:rsidR="005A2EE3">
        <w:rPr>
          <w:lang w:eastAsia="zh-CN"/>
        </w:rPr>
        <w:t>.</w:t>
      </w:r>
      <w:r w:rsidR="00B4735F">
        <w:rPr>
          <w:lang w:eastAsia="zh-CN"/>
        </w:rPr>
        <w:t xml:space="preserve"> </w:t>
      </w:r>
      <w:r w:rsidR="003B2580">
        <w:rPr>
          <w:lang w:eastAsia="zh-CN"/>
        </w:rPr>
        <w:t xml:space="preserve">One fundamental </w:t>
      </w:r>
      <w:r w:rsidR="001E338A">
        <w:rPr>
          <w:lang w:eastAsia="zh-CN"/>
        </w:rPr>
        <w:t xml:space="preserve">question that </w:t>
      </w:r>
      <w:r w:rsidR="00FA560A">
        <w:rPr>
          <w:lang w:eastAsia="zh-CN"/>
        </w:rPr>
        <w:t xml:space="preserve">RAN1 should discuss </w:t>
      </w:r>
      <w:r w:rsidR="00DB6950">
        <w:rPr>
          <w:lang w:eastAsia="zh-CN"/>
        </w:rPr>
        <w:t xml:space="preserve">is </w:t>
      </w:r>
      <w:r w:rsidR="00FA560A">
        <w:rPr>
          <w:lang w:eastAsia="zh-CN"/>
        </w:rPr>
        <w:t xml:space="preserve">whether transition between SBFD and non-SBFD slots </w:t>
      </w:r>
      <w:r w:rsidR="00E41518">
        <w:rPr>
          <w:lang w:eastAsia="zh-CN"/>
        </w:rPr>
        <w:t xml:space="preserve">happens only </w:t>
      </w:r>
      <w:r w:rsidR="00FA560A">
        <w:rPr>
          <w:lang w:eastAsia="zh-CN"/>
        </w:rPr>
        <w:t xml:space="preserve">across slot boundary or can be extended to </w:t>
      </w:r>
      <w:r w:rsidR="00E41518">
        <w:rPr>
          <w:lang w:eastAsia="zh-CN"/>
        </w:rPr>
        <w:t>occur</w:t>
      </w:r>
      <w:r w:rsidR="00C93538">
        <w:rPr>
          <w:lang w:eastAsia="zh-CN"/>
        </w:rPr>
        <w:t xml:space="preserve"> </w:t>
      </w:r>
      <w:r w:rsidR="00527ACB">
        <w:rPr>
          <w:lang w:eastAsia="zh-CN"/>
        </w:rPr>
        <w:t>within</w:t>
      </w:r>
      <w:r w:rsidR="00FA560A">
        <w:rPr>
          <w:lang w:eastAsia="zh-CN"/>
        </w:rPr>
        <w:t xml:space="preserve"> a slot.</w:t>
      </w:r>
    </w:p>
    <w:p w14:paraId="3E9D104E" w14:textId="785A9E9B" w:rsidR="00C06C7A" w:rsidRDefault="00C93538" w:rsidP="004627E2">
      <w:pPr>
        <w:jc w:val="both"/>
        <w:rPr>
          <w:lang w:eastAsia="zh-CN"/>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29</w:t>
      </w:r>
      <w:r w:rsidRPr="008B0460">
        <w:rPr>
          <w:rFonts w:eastAsia="Batang"/>
          <w:b/>
          <w:szCs w:val="24"/>
          <w:u w:val="single"/>
          <w:lang w:val="en-GB"/>
        </w:rPr>
        <w:fldChar w:fldCharType="end"/>
      </w:r>
      <w:r w:rsidRPr="008B0460">
        <w:rPr>
          <w:b/>
          <w:iCs/>
          <w:szCs w:val="16"/>
          <w:lang w:val="en-GB" w:eastAsia="ko-KR"/>
        </w:rPr>
        <w:t>:</w:t>
      </w:r>
      <w:r w:rsidR="00DC1C10">
        <w:rPr>
          <w:b/>
          <w:iCs/>
          <w:szCs w:val="16"/>
          <w:lang w:val="en-GB" w:eastAsia="ko-KR"/>
        </w:rPr>
        <w:t xml:space="preserve"> </w:t>
      </w:r>
      <w:r w:rsidR="0053175A">
        <w:rPr>
          <w:b/>
          <w:iCs/>
          <w:szCs w:val="16"/>
          <w:lang w:val="en-GB" w:eastAsia="ko-KR"/>
        </w:rPr>
        <w:t>RAN1 to discuss w</w:t>
      </w:r>
      <w:r w:rsidR="00DC1C10">
        <w:rPr>
          <w:b/>
          <w:iCs/>
          <w:szCs w:val="16"/>
          <w:lang w:val="en-GB" w:eastAsia="ko-KR"/>
        </w:rPr>
        <w:t>hether transitions between SBFD and non-SBFD</w:t>
      </w:r>
      <w:r w:rsidR="00B229DF">
        <w:rPr>
          <w:b/>
          <w:iCs/>
          <w:szCs w:val="16"/>
          <w:lang w:val="en-GB" w:eastAsia="ko-KR"/>
        </w:rPr>
        <w:t xml:space="preserve"> symbols </w:t>
      </w:r>
      <w:r w:rsidR="005923C5">
        <w:rPr>
          <w:b/>
          <w:iCs/>
          <w:szCs w:val="16"/>
          <w:lang w:val="en-GB" w:eastAsia="ko-KR"/>
        </w:rPr>
        <w:t>occur only a</w:t>
      </w:r>
      <w:r w:rsidR="00AB21D1">
        <w:rPr>
          <w:b/>
          <w:iCs/>
          <w:szCs w:val="16"/>
          <w:lang w:val="en-GB" w:eastAsia="ko-KR"/>
        </w:rPr>
        <w:t xml:space="preserve">t slot boundary or </w:t>
      </w:r>
      <w:r w:rsidR="008773D5">
        <w:rPr>
          <w:b/>
          <w:iCs/>
          <w:szCs w:val="16"/>
          <w:lang w:val="en-GB" w:eastAsia="ko-KR"/>
        </w:rPr>
        <w:t xml:space="preserve">can be allowed </w:t>
      </w:r>
      <w:r w:rsidR="00B27479">
        <w:rPr>
          <w:b/>
          <w:iCs/>
          <w:szCs w:val="16"/>
          <w:lang w:val="en-GB" w:eastAsia="ko-KR"/>
        </w:rPr>
        <w:t xml:space="preserve">within a slot. </w:t>
      </w:r>
    </w:p>
    <w:p w14:paraId="358B3B08" w14:textId="34417B25" w:rsidR="003C1657" w:rsidRDefault="00C93538" w:rsidP="004627E2">
      <w:pPr>
        <w:jc w:val="both"/>
        <w:rPr>
          <w:lang w:eastAsia="zh-CN"/>
        </w:rPr>
      </w:pPr>
      <w:r>
        <w:rPr>
          <w:lang w:eastAsia="zh-CN"/>
        </w:rPr>
        <w:t>Assuming tha</w:t>
      </w:r>
      <w:r w:rsidR="000205A3">
        <w:rPr>
          <w:lang w:eastAsia="zh-CN"/>
        </w:rPr>
        <w:t xml:space="preserve">t </w:t>
      </w:r>
      <w:r w:rsidR="001C3F47">
        <w:rPr>
          <w:lang w:eastAsia="zh-CN"/>
        </w:rPr>
        <w:t xml:space="preserve">this transition </w:t>
      </w:r>
      <w:r w:rsidR="00846AEC">
        <w:rPr>
          <w:lang w:eastAsia="zh-CN"/>
        </w:rPr>
        <w:t xml:space="preserve">is </w:t>
      </w:r>
      <w:r w:rsidR="000D1FD0">
        <w:rPr>
          <w:lang w:eastAsia="zh-CN"/>
        </w:rPr>
        <w:t>possible</w:t>
      </w:r>
      <w:r w:rsidR="001C3F47">
        <w:rPr>
          <w:lang w:eastAsia="zh-CN"/>
        </w:rPr>
        <w:t xml:space="preserve"> within a slot,</w:t>
      </w:r>
      <w:r w:rsidR="00DA62A4">
        <w:rPr>
          <w:lang w:eastAsia="zh-CN"/>
        </w:rPr>
        <w:t xml:space="preserve"> t</w:t>
      </w:r>
      <w:r w:rsidR="00AC55EB">
        <w:rPr>
          <w:lang w:eastAsia="zh-CN"/>
        </w:rPr>
        <w:t>wo examples</w:t>
      </w:r>
      <w:r w:rsidR="00527ACB">
        <w:rPr>
          <w:lang w:eastAsia="zh-CN"/>
        </w:rPr>
        <w:t xml:space="preserve"> for</w:t>
      </w:r>
      <w:r w:rsidR="00FA560A">
        <w:rPr>
          <w:lang w:eastAsia="zh-CN"/>
        </w:rPr>
        <w:t xml:space="preserve"> </w:t>
      </w:r>
      <w:r w:rsidR="00F3312E">
        <w:rPr>
          <w:lang w:eastAsia="zh-CN"/>
        </w:rPr>
        <w:t xml:space="preserve">such possible </w:t>
      </w:r>
      <w:r w:rsidR="00AC55EB">
        <w:rPr>
          <w:lang w:eastAsia="zh-CN"/>
        </w:rPr>
        <w:t>transition</w:t>
      </w:r>
      <w:r w:rsidR="00F3312E">
        <w:rPr>
          <w:lang w:eastAsia="zh-CN"/>
        </w:rPr>
        <w:t>s</w:t>
      </w:r>
      <w:r w:rsidR="00AC55EB">
        <w:rPr>
          <w:lang w:eastAsia="zh-CN"/>
        </w:rPr>
        <w:t xml:space="preserve"> </w:t>
      </w:r>
      <w:r w:rsidR="00996E9E">
        <w:rPr>
          <w:lang w:eastAsia="zh-CN"/>
        </w:rPr>
        <w:t>are given in</w:t>
      </w:r>
      <w:r w:rsidR="00921537">
        <w:rPr>
          <w:lang w:eastAsia="zh-CN"/>
        </w:rPr>
        <w:t xml:space="preserve"> </w:t>
      </w:r>
      <w:r w:rsidR="00B42610">
        <w:rPr>
          <w:lang w:eastAsia="zh-CN"/>
        </w:rPr>
        <w:fldChar w:fldCharType="begin"/>
      </w:r>
      <w:r w:rsidR="00B42610">
        <w:rPr>
          <w:lang w:eastAsia="zh-CN"/>
        </w:rPr>
        <w:instrText xml:space="preserve"> REF _Ref127520974 \h </w:instrText>
      </w:r>
      <w:r w:rsidR="00B42610">
        <w:rPr>
          <w:lang w:eastAsia="zh-CN"/>
        </w:rPr>
      </w:r>
      <w:r w:rsidR="00B42610">
        <w:rPr>
          <w:lang w:eastAsia="zh-CN"/>
        </w:rPr>
        <w:fldChar w:fldCharType="separate"/>
      </w:r>
      <w:r w:rsidR="009D6A77">
        <w:t xml:space="preserve">Figure </w:t>
      </w:r>
      <w:r w:rsidR="009D6A77">
        <w:rPr>
          <w:noProof/>
        </w:rPr>
        <w:t>3</w:t>
      </w:r>
      <w:r w:rsidR="009D6A77">
        <w:noBreakHyphen/>
      </w:r>
      <w:r w:rsidR="009D6A77">
        <w:rPr>
          <w:noProof/>
        </w:rPr>
        <w:t>6</w:t>
      </w:r>
      <w:r w:rsidR="00B42610">
        <w:rPr>
          <w:lang w:eastAsia="zh-CN"/>
        </w:rPr>
        <w:fldChar w:fldCharType="end"/>
      </w:r>
      <w:r w:rsidR="00C47DF7">
        <w:rPr>
          <w:lang w:eastAsia="zh-CN"/>
        </w:rPr>
        <w:t xml:space="preserve">. </w:t>
      </w:r>
      <w:r w:rsidR="00996E9E">
        <w:rPr>
          <w:lang w:eastAsia="zh-CN"/>
        </w:rPr>
        <w:t>The figure to the left represents a</w:t>
      </w:r>
      <w:r w:rsidR="00C47DF7">
        <w:rPr>
          <w:lang w:eastAsia="zh-CN"/>
        </w:rPr>
        <w:t xml:space="preserve"> scenario for</w:t>
      </w:r>
      <w:r w:rsidR="00996E9E">
        <w:rPr>
          <w:lang w:eastAsia="zh-CN"/>
        </w:rPr>
        <w:t xml:space="preserve"> </w:t>
      </w:r>
      <w:r w:rsidR="00C47DF7">
        <w:rPr>
          <w:lang w:eastAsia="zh-CN"/>
        </w:rPr>
        <w:t>switching</w:t>
      </w:r>
      <w:r w:rsidR="00996E9E">
        <w:rPr>
          <w:lang w:eastAsia="zh-CN"/>
        </w:rPr>
        <w:t xml:space="preserve"> </w:t>
      </w:r>
      <w:r w:rsidR="005F6F15">
        <w:rPr>
          <w:lang w:eastAsia="zh-CN"/>
        </w:rPr>
        <w:t>from SBFD</w:t>
      </w:r>
      <w:r w:rsidR="00AC55EB">
        <w:rPr>
          <w:lang w:eastAsia="zh-CN"/>
        </w:rPr>
        <w:t xml:space="preserve"> </w:t>
      </w:r>
      <w:r w:rsidR="00F3312E">
        <w:rPr>
          <w:lang w:eastAsia="zh-CN"/>
        </w:rPr>
        <w:t xml:space="preserve">symbols </w:t>
      </w:r>
      <w:r w:rsidR="00AC55EB">
        <w:rPr>
          <w:lang w:eastAsia="zh-CN"/>
        </w:rPr>
        <w:t xml:space="preserve">to UL </w:t>
      </w:r>
      <w:r w:rsidR="00F3312E">
        <w:rPr>
          <w:lang w:eastAsia="zh-CN"/>
        </w:rPr>
        <w:t>symbols</w:t>
      </w:r>
      <w:r w:rsidR="005F6F15">
        <w:rPr>
          <w:lang w:eastAsia="zh-CN"/>
        </w:rPr>
        <w:t xml:space="preserve"> which </w:t>
      </w:r>
      <w:r w:rsidR="000B2C44">
        <w:rPr>
          <w:lang w:eastAsia="zh-CN"/>
        </w:rPr>
        <w:t xml:space="preserve">could be </w:t>
      </w:r>
      <w:r w:rsidR="005F6F15">
        <w:rPr>
          <w:lang w:eastAsia="zh-CN"/>
        </w:rPr>
        <w:t xml:space="preserve">an </w:t>
      </w:r>
      <w:r w:rsidR="00FA560A">
        <w:rPr>
          <w:lang w:eastAsia="zh-CN"/>
        </w:rPr>
        <w:t>example</w:t>
      </w:r>
      <w:r w:rsidR="00527ACB">
        <w:rPr>
          <w:lang w:eastAsia="zh-CN"/>
        </w:rPr>
        <w:t xml:space="preserve"> </w:t>
      </w:r>
      <w:r w:rsidR="005F6F15">
        <w:rPr>
          <w:lang w:eastAsia="zh-CN"/>
        </w:rPr>
        <w:t xml:space="preserve">for </w:t>
      </w:r>
      <w:r w:rsidR="005344D9">
        <w:rPr>
          <w:lang w:eastAsia="zh-CN"/>
        </w:rPr>
        <w:t>a</w:t>
      </w:r>
      <w:r w:rsidR="00527ACB">
        <w:rPr>
          <w:lang w:eastAsia="zh-CN"/>
        </w:rPr>
        <w:t xml:space="preserve"> special slot</w:t>
      </w:r>
      <w:r w:rsidR="00FA560A">
        <w:rPr>
          <w:lang w:eastAsia="zh-CN"/>
        </w:rPr>
        <w:t xml:space="preserve"> </w:t>
      </w:r>
      <w:r w:rsidR="009B50FC">
        <w:rPr>
          <w:lang w:eastAsia="zh-CN"/>
        </w:rPr>
        <w:t xml:space="preserve">with few DL symbols </w:t>
      </w:r>
      <w:r w:rsidR="00921537">
        <w:rPr>
          <w:lang w:eastAsia="zh-CN"/>
        </w:rPr>
        <w:t>at</w:t>
      </w:r>
      <w:r w:rsidR="009B50FC">
        <w:rPr>
          <w:lang w:eastAsia="zh-CN"/>
        </w:rPr>
        <w:t xml:space="preserve"> </w:t>
      </w:r>
      <w:r w:rsidR="004627E2">
        <w:rPr>
          <w:lang w:eastAsia="zh-CN"/>
        </w:rPr>
        <w:t xml:space="preserve">beginning of slot </w:t>
      </w:r>
      <w:r w:rsidR="005F6F15">
        <w:rPr>
          <w:lang w:eastAsia="zh-CN"/>
        </w:rPr>
        <w:t>configured with</w:t>
      </w:r>
      <w:r w:rsidR="005344D9">
        <w:rPr>
          <w:lang w:eastAsia="zh-CN"/>
        </w:rPr>
        <w:t xml:space="preserve"> an</w:t>
      </w:r>
      <w:r w:rsidR="005F6F15">
        <w:rPr>
          <w:lang w:eastAsia="zh-CN"/>
        </w:rPr>
        <w:t xml:space="preserve"> UL subband </w:t>
      </w:r>
      <w:r w:rsidR="004627E2">
        <w:rPr>
          <w:lang w:eastAsia="zh-CN"/>
        </w:rPr>
        <w:t>followed by UL symbols at end of the slot</w:t>
      </w:r>
      <w:r w:rsidR="00EF4F1D">
        <w:rPr>
          <w:lang w:eastAsia="zh-CN"/>
        </w:rPr>
        <w:t xml:space="preserve">. The </w:t>
      </w:r>
      <w:r w:rsidR="00996E9E">
        <w:rPr>
          <w:lang w:eastAsia="zh-CN"/>
        </w:rPr>
        <w:t xml:space="preserve">figure to </w:t>
      </w:r>
      <w:r w:rsidR="00F46342">
        <w:rPr>
          <w:lang w:eastAsia="zh-CN"/>
        </w:rPr>
        <w:t xml:space="preserve">the </w:t>
      </w:r>
      <w:r w:rsidR="00996E9E">
        <w:rPr>
          <w:lang w:eastAsia="zh-CN"/>
        </w:rPr>
        <w:t>right represents</w:t>
      </w:r>
      <w:r w:rsidR="00C06114">
        <w:rPr>
          <w:lang w:eastAsia="zh-CN"/>
        </w:rPr>
        <w:t xml:space="preserve"> another example in which</w:t>
      </w:r>
      <w:r w:rsidR="00996E9E">
        <w:rPr>
          <w:lang w:eastAsia="zh-CN"/>
        </w:rPr>
        <w:t xml:space="preserve"> </w:t>
      </w:r>
      <w:r w:rsidR="000D5381">
        <w:rPr>
          <w:lang w:eastAsia="zh-CN"/>
        </w:rPr>
        <w:t xml:space="preserve">the </w:t>
      </w:r>
      <w:r w:rsidR="00996E9E">
        <w:rPr>
          <w:lang w:eastAsia="zh-CN"/>
        </w:rPr>
        <w:t xml:space="preserve">transition from </w:t>
      </w:r>
      <w:r w:rsidR="00F46342">
        <w:rPr>
          <w:lang w:eastAsia="zh-CN"/>
        </w:rPr>
        <w:t xml:space="preserve">DL </w:t>
      </w:r>
      <w:r w:rsidR="00F3312E">
        <w:rPr>
          <w:lang w:eastAsia="zh-CN"/>
        </w:rPr>
        <w:t xml:space="preserve">symbol </w:t>
      </w:r>
      <w:r w:rsidR="00AC55EB">
        <w:rPr>
          <w:lang w:eastAsia="zh-CN"/>
        </w:rPr>
        <w:t xml:space="preserve">to SBFD </w:t>
      </w:r>
      <w:r w:rsidR="00F3312E">
        <w:rPr>
          <w:lang w:eastAsia="zh-CN"/>
        </w:rPr>
        <w:t>symbols</w:t>
      </w:r>
      <w:r w:rsidR="00EF4F1D">
        <w:rPr>
          <w:lang w:eastAsia="zh-CN"/>
        </w:rPr>
        <w:t xml:space="preserve"> within the slot</w:t>
      </w:r>
      <w:r w:rsidR="00F46342">
        <w:rPr>
          <w:lang w:eastAsia="zh-CN"/>
        </w:rPr>
        <w:t xml:space="preserve">. </w:t>
      </w:r>
    </w:p>
    <w:p w14:paraId="7CA25069" w14:textId="77777777" w:rsidR="00CB12D1" w:rsidRDefault="000D757A" w:rsidP="009D6A77">
      <w:pPr>
        <w:keepNext/>
        <w:jc w:val="center"/>
      </w:pPr>
      <w:r w:rsidRPr="000D757A">
        <w:rPr>
          <w:noProof/>
          <w:lang w:eastAsia="zh-CN"/>
        </w:rPr>
        <w:drawing>
          <wp:inline distT="0" distB="0" distL="0" distR="0" wp14:anchorId="689CDDD5" wp14:editId="133166D2">
            <wp:extent cx="1860606" cy="894523"/>
            <wp:effectExtent l="0" t="0" r="0" b="1270"/>
            <wp:docPr id="16" name="Picture 16">
              <a:extLst xmlns:a="http://schemas.openxmlformats.org/drawingml/2006/main">
                <a:ext uri="{FF2B5EF4-FFF2-40B4-BE49-F238E27FC236}">
                  <a16:creationId xmlns:a16="http://schemas.microsoft.com/office/drawing/2014/main" id="{2E4033A0-1F05-41AE-B6F0-6B7A1833CA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E4033A0-1F05-41AE-B6F0-6B7A1833CA91}"/>
                        </a:ext>
                      </a:extLst>
                    </pic:cNvPr>
                    <pic:cNvPicPr>
                      <a:picLocks noChangeAspect="1"/>
                    </pic:cNvPicPr>
                  </pic:nvPicPr>
                  <pic:blipFill>
                    <a:blip r:embed="rId44"/>
                    <a:stretch>
                      <a:fillRect/>
                    </a:stretch>
                  </pic:blipFill>
                  <pic:spPr>
                    <a:xfrm>
                      <a:off x="0" y="0"/>
                      <a:ext cx="1897582" cy="912300"/>
                    </a:xfrm>
                    <a:prstGeom prst="rect">
                      <a:avLst/>
                    </a:prstGeom>
                  </pic:spPr>
                </pic:pic>
              </a:graphicData>
            </a:graphic>
          </wp:inline>
        </w:drawing>
      </w:r>
      <w:r w:rsidR="00E40D7B">
        <w:object w:dxaOrig="3106" w:dyaOrig="1486" w14:anchorId="71DDF941">
          <v:shape id="_x0000_i1038" type="#_x0000_t75" style="width:155.2pt;height:74.35pt" o:ole="">
            <v:imagedata r:id="rId45" o:title=""/>
          </v:shape>
          <o:OLEObject Type="Embed" ProgID="Visio.Drawing.15" ShapeID="_x0000_i1038" DrawAspect="Content" ObjectID="_1738161123" r:id="rId46"/>
        </w:object>
      </w:r>
    </w:p>
    <w:p w14:paraId="559BD955" w14:textId="150DEB58" w:rsidR="000D757A" w:rsidRDefault="00CB12D1" w:rsidP="009D6A77">
      <w:pPr>
        <w:pStyle w:val="Caption"/>
        <w:jc w:val="center"/>
        <w:rPr>
          <w:lang w:eastAsia="zh-CN"/>
        </w:rPr>
      </w:pPr>
      <w:bookmarkStart w:id="31" w:name="_Ref127520974"/>
      <w:bookmarkStart w:id="32" w:name="_Ref127132086"/>
      <w:bookmarkStart w:id="33" w:name="_Ref127520540"/>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6</w:t>
      </w:r>
      <w:r>
        <w:rPr>
          <w:noProof/>
        </w:rPr>
        <w:fldChar w:fldCharType="end"/>
      </w:r>
      <w:bookmarkEnd w:id="31"/>
      <w:bookmarkEnd w:id="32"/>
      <w:r>
        <w:t xml:space="preserve"> Examples for slots with combination of SBFD and non-SBFD symbols</w:t>
      </w:r>
      <w:bookmarkEnd w:id="33"/>
    </w:p>
    <w:p w14:paraId="30DCBC6C" w14:textId="1E3F974B" w:rsidR="00441BE0" w:rsidRDefault="00A224F5" w:rsidP="00255799">
      <w:pPr>
        <w:jc w:val="both"/>
        <w:rPr>
          <w:lang w:eastAsia="zh-CN"/>
        </w:rPr>
      </w:pPr>
      <w:r>
        <w:rPr>
          <w:lang w:eastAsia="zh-CN"/>
        </w:rPr>
        <w:t xml:space="preserve">Considering the first </w:t>
      </w:r>
      <w:r w:rsidR="00796D79">
        <w:rPr>
          <w:lang w:eastAsia="zh-CN"/>
        </w:rPr>
        <w:t>example (left picture in</w:t>
      </w:r>
      <w:r w:rsidR="001B35A2">
        <w:rPr>
          <w:lang w:eastAsia="zh-CN"/>
        </w:rPr>
        <w:t xml:space="preserve"> </w:t>
      </w:r>
      <w:r w:rsidR="001B35A2">
        <w:rPr>
          <w:lang w:eastAsia="zh-CN"/>
        </w:rPr>
        <w:fldChar w:fldCharType="begin"/>
      </w:r>
      <w:r w:rsidR="001B35A2">
        <w:rPr>
          <w:lang w:eastAsia="zh-CN"/>
        </w:rPr>
        <w:instrText xml:space="preserve"> REF _Ref127520974 \h </w:instrText>
      </w:r>
      <w:r w:rsidR="001B35A2">
        <w:rPr>
          <w:lang w:eastAsia="zh-CN"/>
        </w:rPr>
      </w:r>
      <w:r w:rsidR="001B35A2">
        <w:rPr>
          <w:lang w:eastAsia="zh-CN"/>
        </w:rPr>
        <w:fldChar w:fldCharType="separate"/>
      </w:r>
      <w:r w:rsidR="009D6A77">
        <w:t xml:space="preserve">Figure </w:t>
      </w:r>
      <w:r w:rsidR="009D6A77">
        <w:rPr>
          <w:noProof/>
        </w:rPr>
        <w:t>3</w:t>
      </w:r>
      <w:r w:rsidR="009D6A77">
        <w:noBreakHyphen/>
      </w:r>
      <w:r w:rsidR="009D6A77">
        <w:rPr>
          <w:noProof/>
        </w:rPr>
        <w:t>6</w:t>
      </w:r>
      <w:r w:rsidR="001B35A2">
        <w:rPr>
          <w:lang w:eastAsia="zh-CN"/>
        </w:rPr>
        <w:fldChar w:fldCharType="end"/>
      </w:r>
      <w:r w:rsidR="00796D79">
        <w:rPr>
          <w:lang w:eastAsia="zh-CN"/>
        </w:rPr>
        <w:t xml:space="preserve"> ), for the gNB</w:t>
      </w:r>
      <w:r w:rsidR="004F4174">
        <w:rPr>
          <w:lang w:eastAsia="zh-CN"/>
        </w:rPr>
        <w:t xml:space="preserve"> to switch from SBFD operation to UL</w:t>
      </w:r>
      <w:r w:rsidR="00796D79">
        <w:rPr>
          <w:lang w:eastAsia="zh-CN"/>
        </w:rPr>
        <w:t>-only</w:t>
      </w:r>
      <w:r w:rsidR="00D872F0">
        <w:rPr>
          <w:lang w:eastAsia="zh-CN"/>
        </w:rPr>
        <w:t xml:space="preserve">, some </w:t>
      </w:r>
      <w:r w:rsidR="00443D6F">
        <w:rPr>
          <w:lang w:eastAsia="zh-CN"/>
        </w:rPr>
        <w:t xml:space="preserve">transition </w:t>
      </w:r>
      <w:r w:rsidR="00DD2465">
        <w:rPr>
          <w:lang w:eastAsia="zh-CN"/>
        </w:rPr>
        <w:t>time</w:t>
      </w:r>
      <w:r w:rsidR="004577F5">
        <w:rPr>
          <w:lang w:eastAsia="zh-CN"/>
        </w:rPr>
        <w:t xml:space="preserve"> (e.g. guard </w:t>
      </w:r>
      <w:r w:rsidR="0022074E">
        <w:rPr>
          <w:lang w:eastAsia="zh-CN"/>
        </w:rPr>
        <w:t>period</w:t>
      </w:r>
      <w:r w:rsidR="004577F5">
        <w:rPr>
          <w:lang w:eastAsia="zh-CN"/>
        </w:rPr>
        <w:t>)</w:t>
      </w:r>
      <w:r w:rsidR="0022074E">
        <w:rPr>
          <w:lang w:eastAsia="zh-CN"/>
        </w:rPr>
        <w:t xml:space="preserve"> may be </w:t>
      </w:r>
      <w:r w:rsidR="00D872F0">
        <w:rPr>
          <w:lang w:eastAsia="zh-CN"/>
        </w:rPr>
        <w:t>needed</w:t>
      </w:r>
      <w:r w:rsidR="00390073">
        <w:rPr>
          <w:lang w:eastAsia="zh-CN"/>
        </w:rPr>
        <w:t xml:space="preserve">. For example, </w:t>
      </w:r>
      <w:r w:rsidR="00D0393C">
        <w:rPr>
          <w:lang w:eastAsia="zh-CN"/>
        </w:rPr>
        <w:t xml:space="preserve">this time is needed </w:t>
      </w:r>
      <w:r w:rsidR="00B4602C">
        <w:rPr>
          <w:lang w:eastAsia="zh-CN"/>
        </w:rPr>
        <w:t xml:space="preserve">for </w:t>
      </w:r>
      <w:r w:rsidR="00D0393C">
        <w:rPr>
          <w:lang w:eastAsia="zh-CN"/>
        </w:rPr>
        <w:t xml:space="preserve">the </w:t>
      </w:r>
      <w:r w:rsidR="00B4602C">
        <w:rPr>
          <w:lang w:eastAsia="zh-CN"/>
        </w:rPr>
        <w:t xml:space="preserve">gNB </w:t>
      </w:r>
      <w:r w:rsidR="00E97695">
        <w:rPr>
          <w:lang w:eastAsia="zh-CN"/>
        </w:rPr>
        <w:t>to adap</w:t>
      </w:r>
      <w:r w:rsidR="00103EEF">
        <w:rPr>
          <w:lang w:eastAsia="zh-CN"/>
        </w:rPr>
        <w:t>t</w:t>
      </w:r>
      <w:r w:rsidR="006D3ED5">
        <w:rPr>
          <w:lang w:eastAsia="zh-CN"/>
        </w:rPr>
        <w:t xml:space="preserve"> </w:t>
      </w:r>
      <w:r w:rsidR="000F438B">
        <w:rPr>
          <w:lang w:eastAsia="zh-CN"/>
        </w:rPr>
        <w:t>or tune any subband analog</w:t>
      </w:r>
      <w:r w:rsidR="00390073">
        <w:rPr>
          <w:lang w:eastAsia="zh-CN"/>
        </w:rPr>
        <w:t>/digital</w:t>
      </w:r>
      <w:r w:rsidR="00D0393C">
        <w:rPr>
          <w:lang w:eastAsia="zh-CN"/>
        </w:rPr>
        <w:t xml:space="preserve"> filters</w:t>
      </w:r>
      <w:r w:rsidR="00C05336">
        <w:rPr>
          <w:lang w:eastAsia="zh-CN"/>
        </w:rPr>
        <w:t xml:space="preserve"> or to allow </w:t>
      </w:r>
      <w:r w:rsidR="00D0393C">
        <w:rPr>
          <w:lang w:eastAsia="zh-CN"/>
        </w:rPr>
        <w:t xml:space="preserve">panel </w:t>
      </w:r>
      <w:r w:rsidR="00C05336">
        <w:rPr>
          <w:lang w:eastAsia="zh-CN"/>
        </w:rPr>
        <w:t>switching from Tx mode to Rx mode</w:t>
      </w:r>
      <w:r w:rsidR="00E96895">
        <w:rPr>
          <w:lang w:eastAsia="zh-CN"/>
        </w:rPr>
        <w:t xml:space="preserve"> as the</w:t>
      </w:r>
      <w:r w:rsidR="00945010">
        <w:rPr>
          <w:lang w:eastAsia="zh-CN"/>
        </w:rPr>
        <w:t xml:space="preserve"> gNB may use one panel for UL reception </w:t>
      </w:r>
      <w:r w:rsidR="00642EBF">
        <w:rPr>
          <w:lang w:eastAsia="zh-CN"/>
        </w:rPr>
        <w:t xml:space="preserve">in SBFD symbols while using two panels in the UL symbols. </w:t>
      </w:r>
      <w:r w:rsidR="000F438B">
        <w:rPr>
          <w:lang w:eastAsia="zh-CN"/>
        </w:rPr>
        <w:t>In</w:t>
      </w:r>
      <w:r w:rsidR="003F03CF">
        <w:rPr>
          <w:lang w:eastAsia="zh-CN"/>
        </w:rPr>
        <w:t xml:space="preserve"> addition,</w:t>
      </w:r>
      <w:r w:rsidR="00952566">
        <w:rPr>
          <w:lang w:eastAsia="zh-CN"/>
        </w:rPr>
        <w:t xml:space="preserve"> some other companies suggested that</w:t>
      </w:r>
      <w:r w:rsidR="003F03CF">
        <w:rPr>
          <w:lang w:eastAsia="zh-CN"/>
        </w:rPr>
        <w:t xml:space="preserve"> </w:t>
      </w:r>
      <w:r w:rsidR="00D0393C">
        <w:rPr>
          <w:lang w:eastAsia="zh-CN"/>
        </w:rPr>
        <w:t>the</w:t>
      </w:r>
      <w:r w:rsidR="001F71DE">
        <w:rPr>
          <w:lang w:eastAsia="zh-CN"/>
        </w:rPr>
        <w:t xml:space="preserve"> </w:t>
      </w:r>
      <w:r w:rsidR="003F03CF">
        <w:rPr>
          <w:lang w:eastAsia="zh-CN"/>
        </w:rPr>
        <w:t>UL timing could be different in SBFD and non-SBFD</w:t>
      </w:r>
      <w:r w:rsidR="00744EEC">
        <w:rPr>
          <w:lang w:eastAsia="zh-CN"/>
        </w:rPr>
        <w:t xml:space="preserve">. </w:t>
      </w:r>
      <w:r w:rsidR="00585FAC">
        <w:rPr>
          <w:lang w:eastAsia="zh-CN"/>
        </w:rPr>
        <w:t>Based on</w:t>
      </w:r>
      <w:r w:rsidR="00642EBF">
        <w:rPr>
          <w:lang w:eastAsia="zh-CN"/>
        </w:rPr>
        <w:t xml:space="preserve"> that, it can be assumed that g</w:t>
      </w:r>
      <w:r w:rsidR="000F438B">
        <w:rPr>
          <w:lang w:eastAsia="zh-CN"/>
        </w:rPr>
        <w:t>NB can’t keep</w:t>
      </w:r>
      <w:r w:rsidR="008905E1">
        <w:rPr>
          <w:lang w:eastAsia="zh-CN"/>
        </w:rPr>
        <w:t xml:space="preserve"> </w:t>
      </w:r>
      <w:r w:rsidR="00C46B18">
        <w:rPr>
          <w:lang w:eastAsia="zh-CN"/>
        </w:rPr>
        <w:t>receiving</w:t>
      </w:r>
      <w:r w:rsidR="00A04B46">
        <w:rPr>
          <w:lang w:eastAsia="zh-CN"/>
        </w:rPr>
        <w:t xml:space="preserve"> UL</w:t>
      </w:r>
      <w:r w:rsidR="00C46B18">
        <w:rPr>
          <w:lang w:eastAsia="zh-CN"/>
        </w:rPr>
        <w:t xml:space="preserve"> across the SBFD and non-SBFD symbols</w:t>
      </w:r>
      <w:r w:rsidR="00543988">
        <w:rPr>
          <w:lang w:eastAsia="zh-CN"/>
        </w:rPr>
        <w:t xml:space="preserve"> during the transiting/turning period</w:t>
      </w:r>
      <w:r w:rsidR="00D56680">
        <w:rPr>
          <w:lang w:eastAsia="zh-CN"/>
        </w:rPr>
        <w:t xml:space="preserve"> which will cause disruption to the UL reception</w:t>
      </w:r>
      <w:r w:rsidR="00C46B18">
        <w:rPr>
          <w:lang w:eastAsia="zh-CN"/>
        </w:rPr>
        <w:t xml:space="preserve">. </w:t>
      </w:r>
      <w:r w:rsidR="008C39FF">
        <w:rPr>
          <w:lang w:eastAsia="zh-CN"/>
        </w:rPr>
        <w:t>If a physical channel is allocated across the SBFD and non-SBFD symbols, the</w:t>
      </w:r>
      <w:r w:rsidR="006B4AA5">
        <w:rPr>
          <w:lang w:eastAsia="zh-CN"/>
        </w:rPr>
        <w:t xml:space="preserve">n gNB may not be able to receive </w:t>
      </w:r>
      <w:r w:rsidR="003306D9">
        <w:rPr>
          <w:lang w:eastAsia="zh-CN"/>
        </w:rPr>
        <w:t xml:space="preserve">UL channel </w:t>
      </w:r>
      <w:r w:rsidR="006B4AA5">
        <w:rPr>
          <w:lang w:eastAsia="zh-CN"/>
        </w:rPr>
        <w:t>correctly. For example, t</w:t>
      </w:r>
      <w:r w:rsidR="00417BB1">
        <w:rPr>
          <w:lang w:eastAsia="zh-CN"/>
        </w:rPr>
        <w:t>h</w:t>
      </w:r>
      <w:r w:rsidR="00981867">
        <w:rPr>
          <w:lang w:eastAsia="zh-CN"/>
        </w:rPr>
        <w:t xml:space="preserve">e </w:t>
      </w:r>
      <w:r w:rsidR="006F402B">
        <w:rPr>
          <w:lang w:eastAsia="zh-CN"/>
        </w:rPr>
        <w:t>interrupted</w:t>
      </w:r>
      <w:r w:rsidR="00EA2729">
        <w:rPr>
          <w:lang w:eastAsia="zh-CN"/>
        </w:rPr>
        <w:t xml:space="preserve"> symbols due</w:t>
      </w:r>
      <w:r w:rsidR="006F402B">
        <w:rPr>
          <w:lang w:eastAsia="zh-CN"/>
        </w:rPr>
        <w:t xml:space="preserve"> </w:t>
      </w:r>
      <w:r w:rsidR="00AE5241">
        <w:rPr>
          <w:lang w:eastAsia="zh-CN"/>
        </w:rPr>
        <w:t xml:space="preserve">to the transmission may destroy the orthogonality of the PUCCH. Also, </w:t>
      </w:r>
      <w:r w:rsidR="006B4AA5">
        <w:rPr>
          <w:lang w:eastAsia="zh-CN"/>
        </w:rPr>
        <w:t xml:space="preserve">the transition period </w:t>
      </w:r>
      <w:r w:rsidR="00AE5241">
        <w:rPr>
          <w:lang w:eastAsia="zh-CN"/>
        </w:rPr>
        <w:t xml:space="preserve"> may map to a DMRS symbol</w:t>
      </w:r>
      <w:r w:rsidR="006B4AA5">
        <w:rPr>
          <w:lang w:eastAsia="zh-CN"/>
        </w:rPr>
        <w:t xml:space="preserve"> of PUCCH or PUSCH</w:t>
      </w:r>
      <w:r w:rsidR="008E490D">
        <w:rPr>
          <w:lang w:eastAsia="zh-CN"/>
        </w:rPr>
        <w:t xml:space="preserve"> which will make channel estimation and decoding of rest of symbols not possible</w:t>
      </w:r>
      <w:r w:rsidR="003F525C">
        <w:rPr>
          <w:lang w:eastAsia="zh-CN"/>
        </w:rPr>
        <w:t>.</w:t>
      </w:r>
      <w:r w:rsidR="00541D99">
        <w:rPr>
          <w:lang w:eastAsia="zh-CN"/>
        </w:rPr>
        <w:t xml:space="preserve"> </w:t>
      </w:r>
      <w:r w:rsidR="00C94F86">
        <w:rPr>
          <w:lang w:eastAsia="zh-CN"/>
        </w:rPr>
        <w:t xml:space="preserve">Similar discussion </w:t>
      </w:r>
      <w:r w:rsidR="00441BE0">
        <w:rPr>
          <w:lang w:eastAsia="zh-CN"/>
        </w:rPr>
        <w:t>applies</w:t>
      </w:r>
      <w:r w:rsidR="00C94F86">
        <w:rPr>
          <w:lang w:eastAsia="zh-CN"/>
        </w:rPr>
        <w:t xml:space="preserve"> for</w:t>
      </w:r>
      <w:r w:rsidR="00FA3B2F">
        <w:rPr>
          <w:lang w:eastAsia="zh-CN"/>
        </w:rPr>
        <w:t xml:space="preserve"> </w:t>
      </w:r>
      <w:r w:rsidR="00E812F7">
        <w:rPr>
          <w:lang w:eastAsia="zh-CN"/>
        </w:rPr>
        <w:t xml:space="preserve">the </w:t>
      </w:r>
      <w:r w:rsidR="00FA3B2F">
        <w:rPr>
          <w:lang w:eastAsia="zh-CN"/>
        </w:rPr>
        <w:t>transition from SBFD symbols to DL symbols, where gNB may adapt the panels</w:t>
      </w:r>
      <w:r w:rsidR="00057E42">
        <w:rPr>
          <w:lang w:eastAsia="zh-CN"/>
        </w:rPr>
        <w:t xml:space="preserve"> and number of TxRUs. </w:t>
      </w:r>
      <w:r w:rsidR="00B00D35">
        <w:rPr>
          <w:lang w:eastAsia="zh-CN"/>
        </w:rPr>
        <w:t>Depending on the length of transition period</w:t>
      </w:r>
      <w:r w:rsidR="006E764B">
        <w:rPr>
          <w:lang w:eastAsia="zh-CN"/>
        </w:rPr>
        <w:t xml:space="preserve">, a guard period may be needed. </w:t>
      </w:r>
    </w:p>
    <w:p w14:paraId="5A3A890E" w14:textId="60360F17" w:rsidR="003A7619" w:rsidRDefault="003A7619" w:rsidP="00255799">
      <w:pPr>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33</w:t>
      </w:r>
      <w:r w:rsidRPr="0066249B">
        <w:rPr>
          <w:rFonts w:eastAsia="Batang"/>
          <w:b/>
          <w:szCs w:val="24"/>
          <w:u w:val="single"/>
          <w:lang w:val="en-GB"/>
        </w:rPr>
        <w:fldChar w:fldCharType="end"/>
      </w:r>
      <w:r w:rsidRPr="0066249B">
        <w:rPr>
          <w:b/>
          <w:iCs/>
          <w:szCs w:val="16"/>
          <w:lang w:val="en-GB" w:eastAsia="ko-KR"/>
        </w:rPr>
        <w:t xml:space="preserve">: </w:t>
      </w:r>
      <w:r w:rsidR="00664F2C">
        <w:rPr>
          <w:b/>
          <w:iCs/>
          <w:szCs w:val="16"/>
          <w:lang w:val="en-GB" w:eastAsia="ko-KR"/>
        </w:rPr>
        <w:t xml:space="preserve">From gNB </w:t>
      </w:r>
      <w:r w:rsidR="004A2FA1">
        <w:rPr>
          <w:b/>
          <w:iCs/>
          <w:szCs w:val="16"/>
          <w:lang w:val="en-GB" w:eastAsia="ko-KR"/>
        </w:rPr>
        <w:t>perspective</w:t>
      </w:r>
      <w:r w:rsidR="00664F2C">
        <w:rPr>
          <w:b/>
          <w:iCs/>
          <w:szCs w:val="16"/>
          <w:lang w:val="en-GB" w:eastAsia="ko-KR"/>
        </w:rPr>
        <w:t xml:space="preserve">, </w:t>
      </w:r>
      <w:r w:rsidR="00527939">
        <w:rPr>
          <w:b/>
          <w:iCs/>
          <w:szCs w:val="16"/>
          <w:lang w:val="en-GB" w:eastAsia="ko-KR"/>
        </w:rPr>
        <w:t>s</w:t>
      </w:r>
      <w:r w:rsidR="0035596B">
        <w:rPr>
          <w:b/>
          <w:szCs w:val="16"/>
          <w:lang w:val="en-GB" w:eastAsia="ko-KR"/>
        </w:rPr>
        <w:t xml:space="preserve">witching between SBFD and non-SBFD symbols may require a </w:t>
      </w:r>
      <w:r w:rsidR="00613075">
        <w:rPr>
          <w:b/>
          <w:szCs w:val="16"/>
          <w:lang w:val="en-GB" w:eastAsia="ko-KR"/>
        </w:rPr>
        <w:t xml:space="preserve">transition </w:t>
      </w:r>
      <w:r w:rsidR="00E06793">
        <w:rPr>
          <w:b/>
          <w:szCs w:val="16"/>
          <w:lang w:val="en-GB" w:eastAsia="ko-KR"/>
        </w:rPr>
        <w:t>guard</w:t>
      </w:r>
      <w:r w:rsidR="00613075">
        <w:rPr>
          <w:b/>
          <w:szCs w:val="16"/>
          <w:lang w:val="en-GB" w:eastAsia="ko-KR"/>
        </w:rPr>
        <w:t xml:space="preserve"> </w:t>
      </w:r>
      <w:r w:rsidR="0035596B">
        <w:rPr>
          <w:b/>
          <w:szCs w:val="16"/>
          <w:lang w:val="en-GB" w:eastAsia="ko-KR"/>
        </w:rPr>
        <w:t xml:space="preserve">period </w:t>
      </w:r>
      <w:r w:rsidR="00664F2C">
        <w:rPr>
          <w:b/>
          <w:szCs w:val="16"/>
          <w:lang w:val="en-GB" w:eastAsia="ko-KR"/>
        </w:rPr>
        <w:t xml:space="preserve">to </w:t>
      </w:r>
      <w:r w:rsidR="00315E9F">
        <w:rPr>
          <w:b/>
          <w:szCs w:val="16"/>
          <w:lang w:val="en-GB" w:eastAsia="ko-KR"/>
        </w:rPr>
        <w:t>switch</w:t>
      </w:r>
      <w:r w:rsidR="00664F2C">
        <w:rPr>
          <w:b/>
          <w:szCs w:val="16"/>
          <w:lang w:val="en-GB" w:eastAsia="ko-KR"/>
        </w:rPr>
        <w:t xml:space="preserve"> the panels</w:t>
      </w:r>
      <w:r w:rsidR="00DF446B">
        <w:rPr>
          <w:b/>
          <w:szCs w:val="16"/>
          <w:lang w:val="en-GB" w:eastAsia="ko-KR"/>
        </w:rPr>
        <w:t xml:space="preserve">, tune </w:t>
      </w:r>
      <w:r w:rsidR="004A2FA1">
        <w:rPr>
          <w:b/>
          <w:szCs w:val="16"/>
          <w:lang w:val="en-GB" w:eastAsia="ko-KR"/>
        </w:rPr>
        <w:t xml:space="preserve">filter and adjust timing which </w:t>
      </w:r>
      <w:r w:rsidR="00CA1AB2">
        <w:rPr>
          <w:b/>
          <w:szCs w:val="16"/>
          <w:lang w:val="en-GB" w:eastAsia="ko-KR"/>
        </w:rPr>
        <w:t>disrupt the transmission or reception.</w:t>
      </w:r>
    </w:p>
    <w:p w14:paraId="314246F6" w14:textId="021158B7" w:rsidR="00F06FA3" w:rsidRDefault="00743782" w:rsidP="00255799">
      <w:pPr>
        <w:jc w:val="both"/>
        <w:rPr>
          <w:b/>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30</w:t>
      </w:r>
      <w:r w:rsidRPr="008B0460">
        <w:rPr>
          <w:rFonts w:eastAsia="Batang"/>
          <w:b/>
          <w:szCs w:val="24"/>
          <w:u w:val="single"/>
          <w:lang w:val="en-GB"/>
        </w:rPr>
        <w:fldChar w:fldCharType="end"/>
      </w:r>
      <w:r>
        <w:rPr>
          <w:rFonts w:eastAsia="Batang"/>
          <w:b/>
          <w:szCs w:val="24"/>
          <w:u w:val="single"/>
          <w:lang w:val="en-GB"/>
        </w:rPr>
        <w:t xml:space="preserve">: </w:t>
      </w:r>
      <w:r w:rsidR="00732AFC">
        <w:rPr>
          <w:b/>
          <w:szCs w:val="16"/>
          <w:lang w:val="en-GB" w:eastAsia="ko-KR"/>
        </w:rPr>
        <w:t xml:space="preserve">RAN1 to further discuss whether gNB </w:t>
      </w:r>
      <w:r w:rsidR="003B05DC">
        <w:rPr>
          <w:b/>
          <w:szCs w:val="16"/>
          <w:lang w:val="en-GB" w:eastAsia="ko-KR"/>
        </w:rPr>
        <w:t xml:space="preserve">needs a </w:t>
      </w:r>
      <w:r w:rsidR="00E94E7E">
        <w:rPr>
          <w:b/>
          <w:szCs w:val="16"/>
          <w:lang w:val="en-GB" w:eastAsia="ko-KR"/>
        </w:rPr>
        <w:t>guard period</w:t>
      </w:r>
      <w:r w:rsidR="003B05DC">
        <w:rPr>
          <w:b/>
          <w:szCs w:val="16"/>
          <w:lang w:val="en-GB" w:eastAsia="ko-KR"/>
        </w:rPr>
        <w:t xml:space="preserve"> between SBFD and non-SBFD symbols</w:t>
      </w:r>
      <w:r w:rsidR="00A037B9">
        <w:rPr>
          <w:b/>
          <w:szCs w:val="16"/>
          <w:lang w:val="en-GB" w:eastAsia="ko-KR"/>
        </w:rPr>
        <w:t>, the length of the guard period</w:t>
      </w:r>
      <w:r w:rsidR="003C1F13">
        <w:rPr>
          <w:b/>
          <w:szCs w:val="16"/>
          <w:lang w:val="en-GB" w:eastAsia="ko-KR"/>
        </w:rPr>
        <w:t xml:space="preserve"> and whether there </w:t>
      </w:r>
      <w:r w:rsidR="00760E41">
        <w:rPr>
          <w:b/>
          <w:szCs w:val="16"/>
          <w:lang w:val="en-GB" w:eastAsia="ko-KR"/>
        </w:rPr>
        <w:t>are</w:t>
      </w:r>
      <w:r w:rsidR="003C1F13">
        <w:rPr>
          <w:b/>
          <w:szCs w:val="16"/>
          <w:lang w:val="en-GB" w:eastAsia="ko-KR"/>
        </w:rPr>
        <w:t xml:space="preserve"> </w:t>
      </w:r>
      <w:r w:rsidR="00061E17">
        <w:rPr>
          <w:b/>
          <w:szCs w:val="16"/>
          <w:lang w:val="en-GB" w:eastAsia="ko-KR"/>
        </w:rPr>
        <w:t>any</w:t>
      </w:r>
      <w:r w:rsidR="00615B05">
        <w:rPr>
          <w:b/>
          <w:szCs w:val="16"/>
          <w:lang w:val="en-GB" w:eastAsia="ko-KR"/>
        </w:rPr>
        <w:t xml:space="preserve"> scenarios that don’t require g</w:t>
      </w:r>
      <w:r w:rsidR="00E94E7E">
        <w:rPr>
          <w:b/>
          <w:szCs w:val="16"/>
          <w:lang w:val="en-GB" w:eastAsia="ko-KR"/>
        </w:rPr>
        <w:t xml:space="preserve">uard period. </w:t>
      </w:r>
    </w:p>
    <w:p w14:paraId="3246D612" w14:textId="365AD002" w:rsidR="00982591" w:rsidRDefault="00982591" w:rsidP="00255799">
      <w:pPr>
        <w:jc w:val="both"/>
        <w:rPr>
          <w:lang w:eastAsia="zh-CN"/>
        </w:rPr>
      </w:pPr>
      <w:r w:rsidRPr="009D6A77">
        <w:rPr>
          <w:lang w:eastAsia="zh-CN"/>
        </w:rPr>
        <w:t xml:space="preserve">From UE </w:t>
      </w:r>
      <w:r w:rsidR="003519AD" w:rsidRPr="003519AD">
        <w:rPr>
          <w:lang w:eastAsia="zh-CN"/>
        </w:rPr>
        <w:t>perspective</w:t>
      </w:r>
      <w:r w:rsidRPr="009D6A77">
        <w:rPr>
          <w:lang w:eastAsia="zh-CN"/>
        </w:rPr>
        <w:t>,</w:t>
      </w:r>
      <w:r w:rsidR="005378E0">
        <w:rPr>
          <w:lang w:eastAsia="zh-CN"/>
        </w:rPr>
        <w:t xml:space="preserve"> SBFD-aware UE </w:t>
      </w:r>
      <w:r w:rsidR="008A53BA">
        <w:rPr>
          <w:lang w:eastAsia="zh-CN"/>
        </w:rPr>
        <w:t xml:space="preserve">may </w:t>
      </w:r>
      <w:r w:rsidR="005378E0">
        <w:rPr>
          <w:lang w:eastAsia="zh-CN"/>
        </w:rPr>
        <w:t>need to do</w:t>
      </w:r>
      <w:r w:rsidRPr="009D6A77">
        <w:rPr>
          <w:lang w:eastAsia="zh-CN"/>
        </w:rPr>
        <w:t xml:space="preserve"> filter retunin</w:t>
      </w:r>
      <w:r w:rsidR="005378E0">
        <w:rPr>
          <w:lang w:eastAsia="zh-CN"/>
        </w:rPr>
        <w:t xml:space="preserve">g </w:t>
      </w:r>
      <w:r w:rsidR="00770867">
        <w:rPr>
          <w:lang w:eastAsia="zh-CN"/>
        </w:rPr>
        <w:t>and UL sampling rate adjustment from SBFD to UL-SB</w:t>
      </w:r>
      <w:r w:rsidR="00532C92">
        <w:rPr>
          <w:lang w:eastAsia="zh-CN"/>
        </w:rPr>
        <w:t xml:space="preserve">. </w:t>
      </w:r>
      <w:r w:rsidR="00061E17">
        <w:rPr>
          <w:lang w:eastAsia="zh-CN"/>
        </w:rPr>
        <w:t>For the other example of switching from DL to SBFD</w:t>
      </w:r>
      <w:r w:rsidR="00624AA2">
        <w:rPr>
          <w:lang w:eastAsia="zh-CN"/>
        </w:rPr>
        <w:t xml:space="preserve">, </w:t>
      </w:r>
      <w:r w:rsidR="00E612BC">
        <w:rPr>
          <w:lang w:eastAsia="zh-CN"/>
        </w:rPr>
        <w:t xml:space="preserve">SBFD-ware UE may adjust DL filtering between DL symbol and SBFD symbols which interrupts DL reception. </w:t>
      </w:r>
    </w:p>
    <w:p w14:paraId="791E4FAA" w14:textId="049E508B" w:rsidR="00A25656" w:rsidRDefault="00A25656" w:rsidP="00A25656">
      <w:pPr>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34</w:t>
      </w:r>
      <w:r w:rsidRPr="0066249B">
        <w:rPr>
          <w:rFonts w:eastAsia="Batang"/>
          <w:b/>
          <w:szCs w:val="24"/>
          <w:u w:val="single"/>
          <w:lang w:val="en-GB"/>
        </w:rPr>
        <w:fldChar w:fldCharType="end"/>
      </w:r>
      <w:r w:rsidRPr="0066249B">
        <w:rPr>
          <w:b/>
          <w:iCs/>
          <w:szCs w:val="16"/>
          <w:lang w:val="en-GB" w:eastAsia="ko-KR"/>
        </w:rPr>
        <w:t xml:space="preserve">: </w:t>
      </w:r>
      <w:r>
        <w:rPr>
          <w:b/>
          <w:iCs/>
          <w:szCs w:val="16"/>
          <w:lang w:val="en-GB" w:eastAsia="ko-KR"/>
        </w:rPr>
        <w:t>From UE perspective, s</w:t>
      </w:r>
      <w:r>
        <w:rPr>
          <w:b/>
          <w:szCs w:val="16"/>
          <w:lang w:val="en-GB" w:eastAsia="ko-KR"/>
        </w:rPr>
        <w:t xml:space="preserve">witching between SBFD and non-SBFD symbols may require time for </w:t>
      </w:r>
      <w:r w:rsidR="00A550A4">
        <w:rPr>
          <w:b/>
          <w:szCs w:val="16"/>
          <w:lang w:val="en-GB" w:eastAsia="ko-KR"/>
        </w:rPr>
        <w:t>UE</w:t>
      </w:r>
      <w:r>
        <w:rPr>
          <w:b/>
          <w:szCs w:val="16"/>
          <w:lang w:val="en-GB" w:eastAsia="ko-KR"/>
        </w:rPr>
        <w:t xml:space="preserve"> to </w:t>
      </w:r>
      <w:r w:rsidR="00A550A4">
        <w:rPr>
          <w:b/>
          <w:szCs w:val="16"/>
          <w:lang w:val="en-GB" w:eastAsia="ko-KR"/>
        </w:rPr>
        <w:t xml:space="preserve">adjust its UL and/or DL filtering which interrupts </w:t>
      </w:r>
      <w:r w:rsidR="00BD60FE">
        <w:rPr>
          <w:b/>
          <w:szCs w:val="16"/>
          <w:lang w:val="en-GB" w:eastAsia="ko-KR"/>
        </w:rPr>
        <w:t xml:space="preserve">the transmission or reception. </w:t>
      </w:r>
    </w:p>
    <w:p w14:paraId="060D64EE" w14:textId="54EABC42" w:rsidR="00A25656" w:rsidRDefault="00CD747B" w:rsidP="00255799">
      <w:pPr>
        <w:jc w:val="both"/>
        <w:rPr>
          <w:lang w:eastAsia="zh-CN"/>
        </w:rPr>
      </w:pPr>
      <w:r>
        <w:rPr>
          <w:lang w:eastAsia="zh-CN"/>
        </w:rPr>
        <w:t xml:space="preserve">Then, mapping a physical channel between combination of SBFD and non-SBFD symbols should be avoided. </w:t>
      </w:r>
      <w:r w:rsidR="00C44D28">
        <w:rPr>
          <w:lang w:eastAsia="zh-CN"/>
        </w:rPr>
        <w:t xml:space="preserve">For dynamically scheduled </w:t>
      </w:r>
      <w:r w:rsidR="00C21C7A">
        <w:rPr>
          <w:lang w:eastAsia="zh-CN"/>
        </w:rPr>
        <w:t xml:space="preserve">channel, </w:t>
      </w:r>
      <w:r w:rsidR="00A5626C">
        <w:rPr>
          <w:lang w:eastAsia="zh-CN"/>
        </w:rPr>
        <w:t>e.g.,</w:t>
      </w:r>
      <w:r w:rsidR="00C21C7A">
        <w:rPr>
          <w:lang w:eastAsia="zh-CN"/>
        </w:rPr>
        <w:t xml:space="preserve"> PDSCH or PUSCH, gNB can easily avoid this. However, for </w:t>
      </w:r>
      <w:r w:rsidR="007C0F5A">
        <w:rPr>
          <w:lang w:eastAsia="zh-CN"/>
        </w:rPr>
        <w:t xml:space="preserve">RRC-configured transmission and reception, the </w:t>
      </w:r>
      <w:r w:rsidR="009145D2">
        <w:rPr>
          <w:lang w:eastAsia="zh-CN"/>
        </w:rPr>
        <w:t>periodicity</w:t>
      </w:r>
      <w:r w:rsidR="007C0F5A">
        <w:rPr>
          <w:lang w:eastAsia="zh-CN"/>
        </w:rPr>
        <w:t xml:space="preserve"> of the transmission or reception occasion may </w:t>
      </w:r>
      <w:r w:rsidR="0091445D">
        <w:rPr>
          <w:lang w:eastAsia="zh-CN"/>
        </w:rPr>
        <w:t xml:space="preserve">not well align with the slot periodicity and some occasion may map to combination of SBFD and non-SBFD symbols. In that case, the UE </w:t>
      </w:r>
      <w:r w:rsidR="00517D1F">
        <w:rPr>
          <w:lang w:eastAsia="zh-CN"/>
        </w:rPr>
        <w:t>should di</w:t>
      </w:r>
      <w:r w:rsidR="00E71E46">
        <w:rPr>
          <w:lang w:eastAsia="zh-CN"/>
        </w:rPr>
        <w:t xml:space="preserve">scard the transmission or reception in that occasion. </w:t>
      </w:r>
      <w:r w:rsidR="007C0F5A">
        <w:rPr>
          <w:lang w:eastAsia="zh-CN"/>
        </w:rPr>
        <w:t xml:space="preserve"> </w:t>
      </w:r>
    </w:p>
    <w:p w14:paraId="4248BC04" w14:textId="2000D191" w:rsidR="008804EB" w:rsidRDefault="00441BE0" w:rsidP="00255799">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31</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w:t>
      </w:r>
      <w:r w:rsidR="006D2561">
        <w:rPr>
          <w:b/>
          <w:iCs/>
          <w:szCs w:val="16"/>
          <w:lang w:val="en-GB" w:eastAsia="ko-KR"/>
        </w:rPr>
        <w:t xml:space="preserve"> dynamically </w:t>
      </w:r>
      <w:r>
        <w:rPr>
          <w:b/>
          <w:iCs/>
          <w:szCs w:val="16"/>
          <w:lang w:val="en-GB" w:eastAsia="ko-KR"/>
        </w:rPr>
        <w:t>scheduled with</w:t>
      </w:r>
      <w:r w:rsidR="00F52986">
        <w:rPr>
          <w:b/>
          <w:iCs/>
          <w:szCs w:val="16"/>
          <w:lang w:val="en-GB" w:eastAsia="ko-KR"/>
        </w:rPr>
        <w:t xml:space="preserve"> a</w:t>
      </w:r>
      <w:r>
        <w:rPr>
          <w:b/>
          <w:iCs/>
          <w:szCs w:val="16"/>
          <w:lang w:val="en-GB" w:eastAsia="ko-KR"/>
        </w:rPr>
        <w:t xml:space="preserve"> physical channel that is mapped to SBFD and non-SBFD symbols within a slot. </w:t>
      </w:r>
      <w:r w:rsidR="00E90623">
        <w:rPr>
          <w:b/>
          <w:iCs/>
          <w:szCs w:val="16"/>
          <w:lang w:val="en-GB" w:eastAsia="ko-KR"/>
        </w:rPr>
        <w:t xml:space="preserve"> </w:t>
      </w:r>
    </w:p>
    <w:p w14:paraId="04FF464D" w14:textId="3CA03B6D" w:rsidR="00E22D6E" w:rsidRDefault="00E22D6E" w:rsidP="00E22D6E">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32</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drops </w:t>
      </w:r>
      <w:r w:rsidR="00A85680">
        <w:rPr>
          <w:b/>
          <w:iCs/>
          <w:szCs w:val="16"/>
          <w:lang w:val="en-GB" w:eastAsia="ko-KR"/>
        </w:rPr>
        <w:t>or discard</w:t>
      </w:r>
      <w:r w:rsidR="00814AF0">
        <w:rPr>
          <w:b/>
          <w:iCs/>
          <w:szCs w:val="16"/>
          <w:lang w:val="en-GB" w:eastAsia="ko-KR"/>
        </w:rPr>
        <w:t xml:space="preserve"> </w:t>
      </w:r>
      <w:r w:rsidR="00A85680">
        <w:rPr>
          <w:b/>
          <w:iCs/>
          <w:szCs w:val="16"/>
          <w:lang w:val="en-GB" w:eastAsia="ko-KR"/>
        </w:rPr>
        <w:t>physical channel transmission or reception</w:t>
      </w:r>
      <w:r w:rsidR="007477B6">
        <w:rPr>
          <w:b/>
          <w:iCs/>
          <w:szCs w:val="16"/>
          <w:lang w:val="en-GB" w:eastAsia="ko-KR"/>
        </w:rPr>
        <w:t xml:space="preserve"> configured by </w:t>
      </w:r>
      <w:r w:rsidR="00BA5A82">
        <w:rPr>
          <w:b/>
          <w:iCs/>
          <w:szCs w:val="16"/>
          <w:lang w:val="en-GB" w:eastAsia="ko-KR"/>
        </w:rPr>
        <w:t>higher layer</w:t>
      </w:r>
      <w:r w:rsidR="00EF1CFB">
        <w:rPr>
          <w:b/>
          <w:iCs/>
          <w:szCs w:val="16"/>
          <w:lang w:val="en-GB" w:eastAsia="ko-KR"/>
        </w:rPr>
        <w:t xml:space="preserve"> that is mapped</w:t>
      </w:r>
      <w:r w:rsidR="007477B6">
        <w:rPr>
          <w:b/>
          <w:iCs/>
          <w:szCs w:val="16"/>
          <w:lang w:val="en-GB" w:eastAsia="ko-KR"/>
        </w:rPr>
        <w:t xml:space="preserve"> to </w:t>
      </w:r>
      <w:r w:rsidR="00533E57">
        <w:rPr>
          <w:b/>
          <w:iCs/>
          <w:szCs w:val="16"/>
          <w:lang w:val="en-GB" w:eastAsia="ko-KR"/>
        </w:rPr>
        <w:t xml:space="preserve">SBFD and non-SBFD symbols. </w:t>
      </w:r>
    </w:p>
    <w:p w14:paraId="14C6E618" w14:textId="70E607DA" w:rsidR="00166C65" w:rsidRDefault="00C9384E" w:rsidP="00C9384E">
      <w:pPr>
        <w:jc w:val="both"/>
        <w:rPr>
          <w:bCs/>
          <w:iCs/>
          <w:szCs w:val="16"/>
          <w:lang w:val="en-GB" w:eastAsia="ko-KR"/>
        </w:rPr>
      </w:pPr>
      <w:r w:rsidRPr="009D6A77">
        <w:rPr>
          <w:bCs/>
          <w:iCs/>
          <w:szCs w:val="16"/>
          <w:lang w:val="en-GB" w:eastAsia="ko-KR"/>
        </w:rPr>
        <w:t>In the next section, we start discussion on potential enhancement of resource allocation of the UL/DL physical channel and signals across SBFD and non-SBFD symbols.</w:t>
      </w:r>
    </w:p>
    <w:p w14:paraId="7996E10A" w14:textId="77777777" w:rsidR="00166C65" w:rsidRPr="009D6A77" w:rsidRDefault="00166C65" w:rsidP="00C9384E">
      <w:pPr>
        <w:jc w:val="both"/>
        <w:rPr>
          <w:bCs/>
          <w:iCs/>
          <w:szCs w:val="16"/>
          <w:lang w:val="en-GB" w:eastAsia="ko-KR"/>
        </w:rPr>
      </w:pPr>
    </w:p>
    <w:p w14:paraId="75A36717" w14:textId="5E585839" w:rsidR="00210ADC" w:rsidRDefault="00D605DF" w:rsidP="00665CA8">
      <w:pPr>
        <w:pStyle w:val="Heading3"/>
        <w:rPr>
          <w:lang w:eastAsia="zh-CN"/>
        </w:rPr>
      </w:pPr>
      <w:r>
        <w:rPr>
          <w:lang w:eastAsia="zh-CN"/>
        </w:rPr>
        <w:lastRenderedPageBreak/>
        <w:t>PUCCH</w:t>
      </w:r>
    </w:p>
    <w:p w14:paraId="3F4207DC" w14:textId="404207E4" w:rsidR="004A0D33" w:rsidRDefault="004A0D33" w:rsidP="004A0D33">
      <w:pPr>
        <w:jc w:val="both"/>
        <w:rPr>
          <w:lang w:val="en-GB" w:eastAsia="zh-CN"/>
        </w:rPr>
      </w:pPr>
      <w:r>
        <w:rPr>
          <w:lang w:val="en-GB" w:eastAsia="zh-CN"/>
        </w:rPr>
        <w:t xml:space="preserve">In typical commercial deployments, PUCCH is configured at the edge of the channel bandwidth. This will avoid UL resources fragmentations and enable use </w:t>
      </w:r>
      <w:r w:rsidR="00EC0E88">
        <w:rPr>
          <w:lang w:val="en-GB" w:eastAsia="zh-CN"/>
        </w:rPr>
        <w:t xml:space="preserve">of </w:t>
      </w:r>
      <w:r>
        <w:rPr>
          <w:lang w:val="en-GB" w:eastAsia="zh-CN"/>
        </w:rPr>
        <w:t xml:space="preserve">the rest of the frequency resources for UL PUSCH. Following the same design concept, the PUCCH in the UL subband should be configured at the UL subband boundaries. This may require a separate PUCCH resource set configuration specific for the SBFD slots. </w:t>
      </w:r>
      <w:r w:rsidR="003C7B35">
        <w:rPr>
          <w:lang w:val="en-GB" w:eastAsia="zh-CN"/>
        </w:rPr>
        <w:t xml:space="preserve">Separate PUCCH sets configuration </w:t>
      </w:r>
      <w:r>
        <w:rPr>
          <w:lang w:val="en-GB" w:eastAsia="zh-CN"/>
        </w:rPr>
        <w:t>is also needed as the UL link quality of UL slot is different than the one of the SBFD slots</w:t>
      </w:r>
      <w:r w:rsidR="00196A76">
        <w:rPr>
          <w:lang w:val="en-GB" w:eastAsia="zh-CN"/>
        </w:rPr>
        <w:t>. In addition,</w:t>
      </w:r>
      <w:r w:rsidR="0042548A">
        <w:rPr>
          <w:lang w:val="en-GB" w:eastAsia="zh-CN"/>
        </w:rPr>
        <w:t xml:space="preserve"> depending on gNB implementation,</w:t>
      </w:r>
      <w:r>
        <w:rPr>
          <w:lang w:val="en-GB" w:eastAsia="zh-CN"/>
        </w:rPr>
        <w:t xml:space="preserve"> different number of gNB antennas/panels in the two slot types</w:t>
      </w:r>
      <w:r w:rsidR="0042548A">
        <w:rPr>
          <w:lang w:val="en-GB" w:eastAsia="zh-CN"/>
        </w:rPr>
        <w:t xml:space="preserve">, </w:t>
      </w:r>
      <w:r w:rsidR="00916282">
        <w:rPr>
          <w:lang w:val="en-GB" w:eastAsia="zh-CN"/>
        </w:rPr>
        <w:t>e.g.,</w:t>
      </w:r>
      <w:r w:rsidR="0042548A">
        <w:rPr>
          <w:lang w:val="en-GB" w:eastAsia="zh-CN"/>
        </w:rPr>
        <w:t xml:space="preserve"> in TDD mode both panels used for UL reception while in SBFD symbols, only one panel is used for UL reception.</w:t>
      </w:r>
      <w:r>
        <w:rPr>
          <w:lang w:val="en-GB" w:eastAsia="zh-CN"/>
        </w:rPr>
        <w:t xml:space="preserve"> </w:t>
      </w:r>
      <w:r w:rsidR="00811471">
        <w:rPr>
          <w:lang w:val="en-GB" w:eastAsia="zh-CN"/>
        </w:rPr>
        <w:t xml:space="preserve">Also, this enables different configuration of power control parameters and spatial Relation info. </w:t>
      </w:r>
    </w:p>
    <w:p w14:paraId="6334484E" w14:textId="34D8374F" w:rsidR="004A0D33" w:rsidRDefault="004A0D33" w:rsidP="009D6A77">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35</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00481594">
        <w:rPr>
          <w:rFonts w:eastAsia="Batang"/>
          <w:b/>
          <w:bCs/>
          <w:szCs w:val="24"/>
          <w:lang w:val="en-GB"/>
        </w:rPr>
        <w:t>Due to different UL link quality and the different antenna/panels configuration at SBFD symbols than normal UL slot</w:t>
      </w:r>
      <w:r w:rsidR="001F4D26">
        <w:rPr>
          <w:rFonts w:eastAsia="Batang"/>
          <w:b/>
          <w:bCs/>
          <w:szCs w:val="24"/>
          <w:lang w:val="en-GB"/>
        </w:rPr>
        <w:t>, a</w:t>
      </w:r>
      <w:r w:rsidR="00402AEA">
        <w:rPr>
          <w:rFonts w:eastAsia="Batang"/>
          <w:b/>
          <w:bCs/>
          <w:szCs w:val="24"/>
          <w:lang w:val="en-GB"/>
        </w:rPr>
        <w:t>dditional</w:t>
      </w:r>
      <w:r>
        <w:rPr>
          <w:rFonts w:eastAsia="Batang"/>
          <w:b/>
          <w:bCs/>
          <w:szCs w:val="24"/>
          <w:lang w:val="en-GB"/>
        </w:rPr>
        <w:t xml:space="preserve"> PUCCH resource set</w:t>
      </w:r>
      <w:r w:rsidR="006B7241">
        <w:rPr>
          <w:rFonts w:eastAsia="Batang"/>
          <w:b/>
          <w:bCs/>
          <w:szCs w:val="24"/>
          <w:lang w:val="en-GB"/>
        </w:rPr>
        <w:t>(s)</w:t>
      </w:r>
      <w:r w:rsidR="00402AEA">
        <w:rPr>
          <w:rFonts w:eastAsia="Batang"/>
          <w:b/>
          <w:bCs/>
          <w:szCs w:val="24"/>
          <w:lang w:val="en-GB"/>
        </w:rPr>
        <w:t xml:space="preserve"> configuration</w:t>
      </w:r>
      <w:r>
        <w:rPr>
          <w:rFonts w:eastAsia="Batang"/>
          <w:b/>
          <w:bCs/>
          <w:szCs w:val="24"/>
          <w:lang w:val="en-GB"/>
        </w:rPr>
        <w:t xml:space="preserve"> for </w:t>
      </w:r>
      <w:r w:rsidR="00402AEA">
        <w:rPr>
          <w:rFonts w:eastAsia="Batang"/>
          <w:b/>
          <w:bCs/>
          <w:szCs w:val="24"/>
          <w:lang w:val="en-GB"/>
        </w:rPr>
        <w:t xml:space="preserve">PUCCH transmission in </w:t>
      </w:r>
      <w:r>
        <w:rPr>
          <w:rFonts w:eastAsia="Batang"/>
          <w:b/>
          <w:bCs/>
          <w:szCs w:val="24"/>
          <w:lang w:val="en-GB"/>
        </w:rPr>
        <w:t xml:space="preserve">SBFD </w:t>
      </w:r>
      <w:r w:rsidR="00AE5DA8">
        <w:rPr>
          <w:rFonts w:eastAsia="Batang"/>
          <w:b/>
          <w:bCs/>
          <w:szCs w:val="24"/>
          <w:lang w:val="en-GB"/>
        </w:rPr>
        <w:t>symbols</w:t>
      </w:r>
      <w:r>
        <w:rPr>
          <w:rFonts w:eastAsia="Batang"/>
          <w:b/>
          <w:bCs/>
          <w:szCs w:val="24"/>
          <w:lang w:val="en-GB"/>
        </w:rPr>
        <w:t xml:space="preserve"> is useful to enable</w:t>
      </w:r>
      <w:r w:rsidR="00E314B2">
        <w:rPr>
          <w:rFonts w:eastAsia="Batang"/>
          <w:b/>
          <w:bCs/>
          <w:szCs w:val="24"/>
          <w:lang w:val="en-GB"/>
        </w:rPr>
        <w:t xml:space="preserve"> </w:t>
      </w:r>
      <w:r w:rsidR="001F4D26">
        <w:rPr>
          <w:rFonts w:eastAsia="Batang"/>
          <w:b/>
          <w:bCs/>
          <w:szCs w:val="24"/>
          <w:lang w:val="en-GB"/>
        </w:rPr>
        <w:t xml:space="preserve">gNB configuration of </w:t>
      </w:r>
      <w:r w:rsidR="00E314B2">
        <w:rPr>
          <w:rFonts w:eastAsia="Batang"/>
          <w:b/>
          <w:bCs/>
          <w:szCs w:val="24"/>
          <w:lang w:val="en-GB"/>
        </w:rPr>
        <w:t xml:space="preserve">separate time and </w:t>
      </w:r>
      <w:r w:rsidR="004C0F77">
        <w:rPr>
          <w:rFonts w:eastAsia="Batang"/>
          <w:b/>
          <w:bCs/>
          <w:szCs w:val="24"/>
          <w:lang w:val="en-GB"/>
        </w:rPr>
        <w:t>frequency</w:t>
      </w:r>
      <w:r w:rsidR="00E314B2">
        <w:rPr>
          <w:rFonts w:eastAsia="Batang"/>
          <w:b/>
          <w:bCs/>
          <w:szCs w:val="24"/>
          <w:lang w:val="en-GB"/>
        </w:rPr>
        <w:t xml:space="preserve"> resource</w:t>
      </w:r>
      <w:r w:rsidR="004C0F77">
        <w:rPr>
          <w:rFonts w:eastAsia="Batang"/>
          <w:b/>
          <w:bCs/>
          <w:szCs w:val="24"/>
          <w:lang w:val="en-GB"/>
        </w:rPr>
        <w:t xml:space="preserve"> allocation, power </w:t>
      </w:r>
      <w:r w:rsidR="003A2700">
        <w:rPr>
          <w:rFonts w:eastAsia="Batang"/>
          <w:b/>
          <w:bCs/>
          <w:szCs w:val="24"/>
          <w:lang w:val="en-GB"/>
        </w:rPr>
        <w:t xml:space="preserve">control and spatial </w:t>
      </w:r>
      <w:r w:rsidR="002A3087">
        <w:rPr>
          <w:rFonts w:eastAsia="Batang"/>
          <w:b/>
          <w:bCs/>
          <w:szCs w:val="24"/>
          <w:lang w:val="en-GB"/>
        </w:rPr>
        <w:t>relation info</w:t>
      </w:r>
      <w:r w:rsidR="00305852">
        <w:rPr>
          <w:rFonts w:eastAsia="Batang"/>
          <w:b/>
          <w:bCs/>
          <w:szCs w:val="24"/>
          <w:lang w:val="en-GB"/>
        </w:rPr>
        <w:t>.</w:t>
      </w:r>
    </w:p>
    <w:p w14:paraId="67C6B9D1" w14:textId="4189C1FB" w:rsidR="004A0D33" w:rsidRDefault="004A0D33" w:rsidP="004A0D33">
      <w:pPr>
        <w:rPr>
          <w:rFonts w:eastAsia="Batang"/>
          <w:b/>
          <w:bCs/>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33</w:t>
      </w:r>
      <w:r w:rsidRPr="008B0460">
        <w:rPr>
          <w:rFonts w:eastAsia="Batang"/>
          <w:b/>
          <w:szCs w:val="24"/>
          <w:u w:val="single"/>
          <w:lang w:val="en-GB"/>
        </w:rPr>
        <w:fldChar w:fldCharType="end"/>
      </w:r>
      <w:r>
        <w:rPr>
          <w:rFonts w:eastAsia="Batang"/>
          <w:b/>
          <w:bCs/>
          <w:szCs w:val="24"/>
          <w:lang w:val="en-GB"/>
        </w:rPr>
        <w:t xml:space="preserve">: RAN1 to discuss separate PUCCH configuration for SBFD and </w:t>
      </w:r>
      <w:r w:rsidR="00C95CBF">
        <w:rPr>
          <w:rFonts w:eastAsia="Batang"/>
          <w:b/>
          <w:bCs/>
          <w:szCs w:val="24"/>
          <w:lang w:val="en-GB"/>
        </w:rPr>
        <w:t>non-SBFD</w:t>
      </w:r>
      <w:r>
        <w:rPr>
          <w:rFonts w:eastAsia="Batang"/>
          <w:b/>
          <w:bCs/>
          <w:szCs w:val="24"/>
          <w:lang w:val="en-GB"/>
        </w:rPr>
        <w:t xml:space="preserve"> </w:t>
      </w:r>
      <w:r w:rsidR="00655317">
        <w:rPr>
          <w:rFonts w:eastAsia="Batang"/>
          <w:b/>
          <w:bCs/>
          <w:szCs w:val="24"/>
          <w:lang w:val="en-GB"/>
        </w:rPr>
        <w:t>symbols</w:t>
      </w:r>
      <w:r w:rsidR="005F0907">
        <w:rPr>
          <w:rFonts w:eastAsia="Batang"/>
          <w:b/>
          <w:bCs/>
          <w:szCs w:val="24"/>
          <w:lang w:val="en-GB"/>
        </w:rPr>
        <w:t xml:space="preserve">. </w:t>
      </w:r>
    </w:p>
    <w:p w14:paraId="580E70B2" w14:textId="117BABA0" w:rsidR="00453554" w:rsidRDefault="00C018DB" w:rsidP="00C018DB">
      <w:pPr>
        <w:jc w:val="both"/>
        <w:rPr>
          <w:bCs/>
          <w:szCs w:val="14"/>
          <w:lang w:val="en-GB" w:eastAsia="ko-KR"/>
        </w:rPr>
      </w:pPr>
      <w:r>
        <w:rPr>
          <w:bCs/>
          <w:szCs w:val="14"/>
          <w:lang w:val="en-GB" w:eastAsia="ko-KR"/>
        </w:rPr>
        <w:t>On the other hand, if the same PUCCH resource/set is used across SBFD and non-SBFD symbols, the</w:t>
      </w:r>
      <w:r w:rsidR="009B409E">
        <w:rPr>
          <w:bCs/>
          <w:szCs w:val="14"/>
          <w:lang w:val="en-GB" w:eastAsia="ko-KR"/>
        </w:rPr>
        <w:t>n further enhancement is required to</w:t>
      </w:r>
      <w:r w:rsidR="00C71B95">
        <w:rPr>
          <w:bCs/>
          <w:szCs w:val="14"/>
          <w:lang w:val="en-GB" w:eastAsia="ko-KR"/>
        </w:rPr>
        <w:t xml:space="preserve"> accommodate PUCCH transmission in SBFD symbol. </w:t>
      </w:r>
      <w:r w:rsidR="00A9357B">
        <w:rPr>
          <w:bCs/>
          <w:szCs w:val="14"/>
          <w:lang w:val="en-GB" w:eastAsia="ko-KR"/>
        </w:rPr>
        <w:t>For example, for periodic PUCCH resource (</w:t>
      </w:r>
      <w:r w:rsidR="000778E8">
        <w:rPr>
          <w:bCs/>
          <w:szCs w:val="14"/>
          <w:lang w:val="en-GB" w:eastAsia="ko-KR"/>
        </w:rPr>
        <w:t>e.g.,</w:t>
      </w:r>
      <w:r w:rsidR="00A9357B">
        <w:rPr>
          <w:bCs/>
          <w:szCs w:val="14"/>
          <w:lang w:val="en-GB" w:eastAsia="ko-KR"/>
        </w:rPr>
        <w:t xml:space="preserve"> </w:t>
      </w:r>
      <w:r w:rsidR="00E864E3">
        <w:rPr>
          <w:bCs/>
          <w:szCs w:val="14"/>
          <w:lang w:val="en-GB" w:eastAsia="ko-KR"/>
        </w:rPr>
        <w:t xml:space="preserve">PUCCH carrying </w:t>
      </w:r>
      <w:r w:rsidR="00A70598">
        <w:rPr>
          <w:bCs/>
          <w:szCs w:val="14"/>
          <w:lang w:val="en-GB" w:eastAsia="ko-KR"/>
        </w:rPr>
        <w:t>SR, BFR or P-CSI)</w:t>
      </w:r>
      <w:r w:rsidR="006D3980">
        <w:rPr>
          <w:bCs/>
          <w:szCs w:val="14"/>
          <w:lang w:val="en-GB" w:eastAsia="ko-KR"/>
        </w:rPr>
        <w:t xml:space="preserve">, </w:t>
      </w:r>
      <w:r w:rsidR="000778E8">
        <w:rPr>
          <w:bCs/>
          <w:szCs w:val="14"/>
          <w:lang w:val="en-GB" w:eastAsia="ko-KR"/>
        </w:rPr>
        <w:t>based on configured periodicity and slot pattern</w:t>
      </w:r>
      <w:r w:rsidR="006D3980">
        <w:rPr>
          <w:bCs/>
          <w:szCs w:val="14"/>
          <w:lang w:val="en-GB" w:eastAsia="ko-KR"/>
        </w:rPr>
        <w:t xml:space="preserve">, </w:t>
      </w:r>
      <w:r w:rsidR="0067691C">
        <w:rPr>
          <w:bCs/>
          <w:szCs w:val="14"/>
          <w:lang w:val="en-GB" w:eastAsia="ko-KR"/>
        </w:rPr>
        <w:t xml:space="preserve">some </w:t>
      </w:r>
      <w:r w:rsidR="006D3980">
        <w:rPr>
          <w:bCs/>
          <w:szCs w:val="14"/>
          <w:lang w:val="en-GB" w:eastAsia="ko-KR"/>
        </w:rPr>
        <w:t xml:space="preserve">PUCCH </w:t>
      </w:r>
      <w:r w:rsidR="0067691C">
        <w:rPr>
          <w:bCs/>
          <w:szCs w:val="14"/>
          <w:lang w:val="en-GB" w:eastAsia="ko-KR"/>
        </w:rPr>
        <w:t>transmission occasion will happen in SBFD</w:t>
      </w:r>
      <w:r w:rsidR="006D3980">
        <w:rPr>
          <w:bCs/>
          <w:szCs w:val="14"/>
          <w:lang w:val="en-GB" w:eastAsia="ko-KR"/>
        </w:rPr>
        <w:t xml:space="preserve"> symbols</w:t>
      </w:r>
      <w:r w:rsidR="0067691C">
        <w:rPr>
          <w:bCs/>
          <w:szCs w:val="14"/>
          <w:lang w:val="en-GB" w:eastAsia="ko-KR"/>
        </w:rPr>
        <w:t xml:space="preserve"> and </w:t>
      </w:r>
      <w:r w:rsidR="006D3980">
        <w:rPr>
          <w:bCs/>
          <w:szCs w:val="14"/>
          <w:lang w:val="en-GB" w:eastAsia="ko-KR"/>
        </w:rPr>
        <w:t xml:space="preserve">some other transmission occasions in </w:t>
      </w:r>
      <w:r w:rsidR="0067691C">
        <w:rPr>
          <w:bCs/>
          <w:szCs w:val="14"/>
          <w:lang w:val="en-GB" w:eastAsia="ko-KR"/>
        </w:rPr>
        <w:t xml:space="preserve">non-SBFD symbols. </w:t>
      </w:r>
      <w:r w:rsidR="0068591C">
        <w:rPr>
          <w:bCs/>
          <w:szCs w:val="14"/>
          <w:lang w:val="en-GB" w:eastAsia="ko-KR"/>
        </w:rPr>
        <w:t>I</w:t>
      </w:r>
      <w:r w:rsidR="00EB3485">
        <w:rPr>
          <w:bCs/>
          <w:szCs w:val="14"/>
          <w:lang w:val="en-GB" w:eastAsia="ko-KR"/>
        </w:rPr>
        <w:t>f the same</w:t>
      </w:r>
      <w:r w:rsidR="008208E5">
        <w:rPr>
          <w:bCs/>
          <w:szCs w:val="14"/>
          <w:lang w:val="en-GB" w:eastAsia="ko-KR"/>
        </w:rPr>
        <w:t xml:space="preserve"> start</w:t>
      </w:r>
      <w:r w:rsidR="00EB3485">
        <w:rPr>
          <w:bCs/>
          <w:szCs w:val="14"/>
          <w:lang w:val="en-GB" w:eastAsia="ko-KR"/>
        </w:rPr>
        <w:t xml:space="preserve"> PRB is used for both SBFD and non-SBFD, then some of the PUCCH transmission in SBFD symbols may occur in the DL subband</w:t>
      </w:r>
      <w:r w:rsidR="008208E5">
        <w:rPr>
          <w:bCs/>
          <w:szCs w:val="14"/>
          <w:lang w:val="en-GB" w:eastAsia="ko-KR"/>
        </w:rPr>
        <w:t>.</w:t>
      </w:r>
      <w:r w:rsidR="008208E5" w:rsidRPr="008208E5">
        <w:rPr>
          <w:bCs/>
          <w:szCs w:val="14"/>
          <w:lang w:val="en-GB" w:eastAsia="ko-KR"/>
        </w:rPr>
        <w:t xml:space="preserve"> </w:t>
      </w:r>
      <w:r w:rsidR="008208E5">
        <w:rPr>
          <w:bCs/>
          <w:szCs w:val="14"/>
          <w:lang w:val="en-GB" w:eastAsia="ko-KR"/>
        </w:rPr>
        <w:t>On the other hand, if the PUCCH startRB is configured based on UL subband, this may cause resource fragmentation and limit other UL transmission (e.g. PUSCH, SRS) in UL slots</w:t>
      </w:r>
      <w:r w:rsidR="00D769E3">
        <w:rPr>
          <w:bCs/>
          <w:szCs w:val="14"/>
          <w:lang w:val="en-GB" w:eastAsia="ko-KR"/>
        </w:rPr>
        <w:t xml:space="preserve">. </w:t>
      </w:r>
      <w:r w:rsidR="00EB3485">
        <w:rPr>
          <w:bCs/>
          <w:szCs w:val="14"/>
          <w:lang w:val="en-GB" w:eastAsia="ko-KR"/>
        </w:rPr>
        <w:t xml:space="preserve"> </w:t>
      </w:r>
      <w:r w:rsidR="00453554">
        <w:rPr>
          <w:bCs/>
          <w:szCs w:val="14"/>
          <w:lang w:val="en-GB" w:eastAsia="ko-KR"/>
        </w:rPr>
        <w:t xml:space="preserve">A simple solution is to adapt the start RB of the PUCCH transmission in SBFD symbols. </w:t>
      </w:r>
    </w:p>
    <w:p w14:paraId="6B8EA465" w14:textId="22E32E25" w:rsidR="00915AC8" w:rsidRDefault="00915AC8" w:rsidP="00C018DB">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36</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For Periodic PUCCH transmission with same </w:t>
      </w:r>
      <w:r w:rsidR="000567F5">
        <w:rPr>
          <w:rFonts w:eastAsia="Batang"/>
          <w:b/>
          <w:bCs/>
          <w:szCs w:val="24"/>
          <w:lang w:val="en-GB"/>
        </w:rPr>
        <w:t xml:space="preserve">start </w:t>
      </w:r>
      <w:r>
        <w:rPr>
          <w:rFonts w:eastAsia="Batang"/>
          <w:b/>
          <w:bCs/>
          <w:szCs w:val="24"/>
          <w:lang w:val="en-GB"/>
        </w:rPr>
        <w:t>PRB index across all transmission occasion</w:t>
      </w:r>
      <w:r w:rsidR="000D234C">
        <w:rPr>
          <w:rFonts w:eastAsia="Batang"/>
          <w:b/>
          <w:bCs/>
          <w:szCs w:val="24"/>
          <w:lang w:val="en-GB"/>
        </w:rPr>
        <w:t xml:space="preserve"> based on non-SBFD symbols</w:t>
      </w:r>
      <w:r>
        <w:rPr>
          <w:rFonts w:eastAsia="Batang"/>
          <w:b/>
          <w:bCs/>
          <w:szCs w:val="24"/>
          <w:lang w:val="en-GB"/>
        </w:rPr>
        <w:t xml:space="preserve">, some of the PUCCH transmission in SBFD symbols will </w:t>
      </w:r>
      <w:r w:rsidR="00E97BD3">
        <w:rPr>
          <w:rFonts w:eastAsia="Batang"/>
          <w:b/>
          <w:bCs/>
          <w:szCs w:val="24"/>
          <w:lang w:val="en-GB"/>
        </w:rPr>
        <w:t xml:space="preserve">collide with DL subband. </w:t>
      </w:r>
    </w:p>
    <w:p w14:paraId="1076F0E6" w14:textId="18CF0537" w:rsidR="000D234C" w:rsidRDefault="000D234C" w:rsidP="000D234C">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37</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For Periodic PUCCH transmission with same </w:t>
      </w:r>
      <w:r w:rsidR="000567F5">
        <w:rPr>
          <w:rFonts w:eastAsia="Batang"/>
          <w:b/>
          <w:bCs/>
          <w:szCs w:val="24"/>
          <w:lang w:val="en-GB"/>
        </w:rPr>
        <w:t xml:space="preserve">start </w:t>
      </w:r>
      <w:r>
        <w:rPr>
          <w:rFonts w:eastAsia="Batang"/>
          <w:b/>
          <w:bCs/>
          <w:szCs w:val="24"/>
          <w:lang w:val="en-GB"/>
        </w:rPr>
        <w:t xml:space="preserve">PRB index across all transmission occasion based on SBFD symbols, </w:t>
      </w:r>
      <w:r w:rsidR="00652082">
        <w:rPr>
          <w:rFonts w:eastAsia="Batang"/>
          <w:b/>
          <w:bCs/>
          <w:szCs w:val="24"/>
          <w:lang w:val="en-GB"/>
        </w:rPr>
        <w:t>it may cause resource fragmentation in the UL slot</w:t>
      </w:r>
      <w:r>
        <w:rPr>
          <w:rFonts w:eastAsia="Batang"/>
          <w:b/>
          <w:bCs/>
          <w:szCs w:val="24"/>
          <w:lang w:val="en-GB"/>
        </w:rPr>
        <w:t xml:space="preserve">. </w:t>
      </w:r>
    </w:p>
    <w:p w14:paraId="17A03363" w14:textId="0F456613" w:rsidR="00740600" w:rsidRDefault="00D769E3" w:rsidP="00C018DB">
      <w:pPr>
        <w:jc w:val="both"/>
        <w:rPr>
          <w:bCs/>
          <w:szCs w:val="14"/>
          <w:lang w:val="en-GB" w:eastAsia="ko-KR"/>
        </w:rPr>
      </w:pPr>
      <w:r w:rsidRPr="009D6A77">
        <w:rPr>
          <w:rFonts w:eastAsia="Batang"/>
          <w:szCs w:val="24"/>
          <w:lang w:val="en-GB"/>
        </w:rPr>
        <w:t xml:space="preserve">In addition, </w:t>
      </w:r>
      <w:r w:rsidRPr="000567F5">
        <w:rPr>
          <w:rFonts w:eastAsia="Batang"/>
          <w:szCs w:val="24"/>
          <w:lang w:val="en-GB"/>
        </w:rPr>
        <w:t>w</w:t>
      </w:r>
      <w:r w:rsidR="00F661E8" w:rsidRPr="000567F5">
        <w:rPr>
          <w:rFonts w:eastAsia="Batang"/>
          <w:szCs w:val="24"/>
          <w:lang w:val="en-GB"/>
        </w:rPr>
        <w:t>hen</w:t>
      </w:r>
      <w:r w:rsidR="00740600">
        <w:rPr>
          <w:rFonts w:eastAsia="Batang"/>
          <w:szCs w:val="24"/>
          <w:lang w:val="en-GB"/>
        </w:rPr>
        <w:t xml:space="preserve"> intra-slot frequency</w:t>
      </w:r>
      <w:r w:rsidR="00C34161">
        <w:rPr>
          <w:rFonts w:eastAsia="Batang"/>
          <w:szCs w:val="24"/>
          <w:lang w:val="en-GB"/>
        </w:rPr>
        <w:t xml:space="preserve"> or inter-slot</w:t>
      </w:r>
      <w:r w:rsidR="00740600">
        <w:rPr>
          <w:rFonts w:eastAsia="Batang"/>
          <w:szCs w:val="24"/>
          <w:lang w:val="en-GB"/>
        </w:rPr>
        <w:t xml:space="preserve"> hopping is configured for PUCCH transmission, t</w:t>
      </w:r>
      <w:r w:rsidR="00740600">
        <w:rPr>
          <w:bCs/>
          <w:szCs w:val="14"/>
          <w:lang w:val="en-GB" w:eastAsia="ko-KR"/>
        </w:rPr>
        <w:t xml:space="preserve">he current 3GPP hopping mechanism for PUCCH is based on two hops </w:t>
      </w:r>
      <w:r w:rsidR="003B1E38">
        <w:rPr>
          <w:bCs/>
          <w:szCs w:val="14"/>
          <w:lang w:val="en-GB" w:eastAsia="ko-KR"/>
        </w:rPr>
        <w:t>at</w:t>
      </w:r>
      <w:r w:rsidR="00AC0499">
        <w:rPr>
          <w:bCs/>
          <w:szCs w:val="14"/>
          <w:lang w:val="en-GB" w:eastAsia="ko-KR"/>
        </w:rPr>
        <w:t xml:space="preserve"> two</w:t>
      </w:r>
      <w:r w:rsidR="00740600">
        <w:rPr>
          <w:bCs/>
          <w:szCs w:val="14"/>
          <w:lang w:val="en-GB" w:eastAsia="ko-KR"/>
        </w:rPr>
        <w:t xml:space="preserve"> </w:t>
      </w:r>
      <w:r w:rsidR="00AC0499">
        <w:rPr>
          <w:bCs/>
          <w:szCs w:val="14"/>
          <w:lang w:val="en-GB" w:eastAsia="ko-KR"/>
        </w:rPr>
        <w:t>P</w:t>
      </w:r>
      <w:r w:rsidR="00740600">
        <w:rPr>
          <w:bCs/>
          <w:szCs w:val="14"/>
          <w:lang w:val="en-GB" w:eastAsia="ko-KR"/>
        </w:rPr>
        <w:t xml:space="preserve">RBs indices, ‘startingPRB’ and ‘secondHopPRB’. </w:t>
      </w:r>
      <w:r w:rsidR="00AC0499">
        <w:rPr>
          <w:bCs/>
          <w:szCs w:val="14"/>
          <w:lang w:val="en-GB" w:eastAsia="ko-KR"/>
        </w:rPr>
        <w:t xml:space="preserve"> Similarly,</w:t>
      </w:r>
      <w:r w:rsidR="00740600">
        <w:rPr>
          <w:bCs/>
          <w:szCs w:val="14"/>
          <w:lang w:val="en-GB" w:eastAsia="ko-KR"/>
        </w:rPr>
        <w:t xml:space="preserve"> </w:t>
      </w:r>
      <w:r w:rsidR="00B64425">
        <w:rPr>
          <w:bCs/>
          <w:szCs w:val="14"/>
          <w:lang w:val="en-GB" w:eastAsia="ko-KR"/>
        </w:rPr>
        <w:t>i</w:t>
      </w:r>
      <w:r w:rsidR="00740600">
        <w:rPr>
          <w:bCs/>
          <w:szCs w:val="14"/>
          <w:lang w:val="en-GB" w:eastAsia="ko-KR"/>
        </w:rPr>
        <w:t>f the same PRB ind</w:t>
      </w:r>
      <w:r>
        <w:rPr>
          <w:bCs/>
          <w:szCs w:val="14"/>
          <w:lang w:val="en-GB" w:eastAsia="ko-KR"/>
        </w:rPr>
        <w:t>ices</w:t>
      </w:r>
      <w:r w:rsidR="00740600">
        <w:rPr>
          <w:bCs/>
          <w:szCs w:val="14"/>
          <w:lang w:val="en-GB" w:eastAsia="ko-KR"/>
        </w:rPr>
        <w:t xml:space="preserve"> </w:t>
      </w:r>
      <w:r>
        <w:rPr>
          <w:bCs/>
          <w:szCs w:val="14"/>
          <w:lang w:val="en-GB" w:eastAsia="ko-KR"/>
        </w:rPr>
        <w:t>are</w:t>
      </w:r>
      <w:r w:rsidR="00740600">
        <w:rPr>
          <w:bCs/>
          <w:szCs w:val="14"/>
          <w:lang w:val="en-GB" w:eastAsia="ko-KR"/>
        </w:rPr>
        <w:t xml:space="preserve"> used for both slots, then some of the PUCCH hops may occur in the DL subban</w:t>
      </w:r>
      <w:r w:rsidR="00B35D0C">
        <w:rPr>
          <w:bCs/>
          <w:szCs w:val="14"/>
          <w:lang w:val="en-GB" w:eastAsia="ko-KR"/>
        </w:rPr>
        <w:t>d or cause resource fragmentation</w:t>
      </w:r>
      <w:r w:rsidR="00A31C64">
        <w:rPr>
          <w:bCs/>
          <w:szCs w:val="14"/>
          <w:lang w:val="en-GB" w:eastAsia="ko-KR"/>
        </w:rPr>
        <w:t xml:space="preserve"> in UL slot</w:t>
      </w:r>
      <w:r w:rsidR="00740600">
        <w:rPr>
          <w:bCs/>
          <w:szCs w:val="14"/>
          <w:lang w:val="en-GB" w:eastAsia="ko-KR"/>
        </w:rPr>
        <w:t>. This issue can be resolved by adjusting the location of the hops that occur within the UL subband</w:t>
      </w:r>
      <w:r w:rsidR="00A31C64">
        <w:rPr>
          <w:bCs/>
          <w:szCs w:val="14"/>
          <w:lang w:val="en-GB" w:eastAsia="ko-KR"/>
        </w:rPr>
        <w:t xml:space="preserve"> as shown in</w:t>
      </w:r>
      <w:r w:rsidR="00166C65">
        <w:rPr>
          <w:bCs/>
          <w:szCs w:val="14"/>
          <w:lang w:val="en-GB" w:eastAsia="ko-KR"/>
        </w:rPr>
        <w:t xml:space="preserve"> </w:t>
      </w:r>
      <w:r w:rsidR="00166C65">
        <w:rPr>
          <w:bCs/>
          <w:szCs w:val="14"/>
          <w:lang w:val="en-GB" w:eastAsia="ko-KR"/>
        </w:rPr>
        <w:fldChar w:fldCharType="begin"/>
      </w:r>
      <w:r w:rsidR="00166C65">
        <w:rPr>
          <w:bCs/>
          <w:szCs w:val="14"/>
          <w:lang w:val="en-GB" w:eastAsia="ko-KR"/>
        </w:rPr>
        <w:instrText xml:space="preserve"> REF _Ref127515828 \h </w:instrText>
      </w:r>
      <w:r w:rsidR="00166C65">
        <w:rPr>
          <w:bCs/>
          <w:szCs w:val="14"/>
          <w:lang w:val="en-GB" w:eastAsia="ko-KR"/>
        </w:rPr>
      </w:r>
      <w:r w:rsidR="00166C65">
        <w:rPr>
          <w:bCs/>
          <w:szCs w:val="14"/>
          <w:lang w:val="en-GB" w:eastAsia="ko-KR"/>
        </w:rPr>
        <w:fldChar w:fldCharType="separate"/>
      </w:r>
      <w:r w:rsidR="009D6A77">
        <w:t xml:space="preserve">Figure </w:t>
      </w:r>
      <w:r w:rsidR="009D6A77">
        <w:rPr>
          <w:noProof/>
        </w:rPr>
        <w:t>3</w:t>
      </w:r>
      <w:r w:rsidR="009D6A77">
        <w:noBreakHyphen/>
      </w:r>
      <w:r w:rsidR="009D6A77">
        <w:rPr>
          <w:noProof/>
        </w:rPr>
        <w:t>7</w:t>
      </w:r>
      <w:r w:rsidR="00166C65">
        <w:rPr>
          <w:bCs/>
          <w:szCs w:val="14"/>
          <w:lang w:val="en-GB" w:eastAsia="ko-KR"/>
        </w:rPr>
        <w:fldChar w:fldCharType="end"/>
      </w:r>
      <w:r w:rsidR="00166C65">
        <w:rPr>
          <w:bCs/>
          <w:szCs w:val="14"/>
          <w:lang w:val="en-GB" w:eastAsia="ko-KR"/>
        </w:rPr>
        <w:t xml:space="preserve"> </w:t>
      </w:r>
      <w:r w:rsidR="00A31C64">
        <w:rPr>
          <w:bCs/>
          <w:szCs w:val="14"/>
          <w:lang w:val="en-GB" w:eastAsia="ko-KR"/>
        </w:rPr>
        <w:t>.</w:t>
      </w:r>
      <w:r w:rsidR="00740600">
        <w:rPr>
          <w:bCs/>
          <w:szCs w:val="14"/>
          <w:lang w:val="en-GB" w:eastAsia="ko-KR"/>
        </w:rPr>
        <w:t xml:space="preserve">   </w:t>
      </w:r>
    </w:p>
    <w:p w14:paraId="1B1989FA" w14:textId="3EA7B032" w:rsidR="006D01D0" w:rsidRDefault="002836AC" w:rsidP="006D01D0">
      <w:pPr>
        <w:keepNext/>
        <w:jc w:val="center"/>
      </w:pPr>
      <w:r>
        <w:object w:dxaOrig="1710" w:dyaOrig="1486" w14:anchorId="5A94D76E">
          <v:shape id="_x0000_i1039" type="#_x0000_t75" style="width:137pt;height:118.75pt" o:ole="">
            <v:imagedata r:id="rId47" o:title=""/>
          </v:shape>
          <o:OLEObject Type="Embed" ProgID="Visio.Drawing.15" ShapeID="_x0000_i1039" DrawAspect="Content" ObjectID="_1738161124" r:id="rId48"/>
        </w:object>
      </w:r>
    </w:p>
    <w:p w14:paraId="3DCF0EB1" w14:textId="70B0D109" w:rsidR="006D01D0" w:rsidRDefault="006D01D0" w:rsidP="006D01D0">
      <w:pPr>
        <w:pStyle w:val="Caption"/>
        <w:jc w:val="center"/>
      </w:pPr>
      <w:bookmarkStart w:id="34" w:name="_Ref127515828"/>
      <w:bookmarkStart w:id="35" w:name="_Ref127344389"/>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7</w:t>
      </w:r>
      <w:r>
        <w:rPr>
          <w:noProof/>
        </w:rPr>
        <w:fldChar w:fldCharType="end"/>
      </w:r>
      <w:bookmarkEnd w:id="34"/>
      <w:bookmarkEnd w:id="35"/>
      <w:r>
        <w:t>: PUCCH configuration in SBFD and UL slots</w:t>
      </w:r>
    </w:p>
    <w:p w14:paraId="3EB2F973" w14:textId="77777777" w:rsidR="007B2FE9" w:rsidRPr="009D6A77" w:rsidRDefault="007B2FE9" w:rsidP="009D6A77"/>
    <w:p w14:paraId="4A2555F0" w14:textId="4EFC8C27" w:rsidR="00C018DB" w:rsidRDefault="00C018DB" w:rsidP="00C018DB">
      <w:pPr>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34</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154B53">
        <w:rPr>
          <w:rFonts w:eastAsia="Batang"/>
          <w:b/>
          <w:bCs/>
          <w:szCs w:val="24"/>
          <w:lang w:val="en-GB"/>
        </w:rPr>
        <w:t xml:space="preserve">For </w:t>
      </w:r>
      <w:r>
        <w:rPr>
          <w:rFonts w:eastAsia="Batang"/>
          <w:b/>
          <w:bCs/>
          <w:szCs w:val="24"/>
          <w:lang w:val="en-GB"/>
        </w:rPr>
        <w:t>PUCCH transmission across</w:t>
      </w:r>
      <w:r w:rsidR="00154B53">
        <w:rPr>
          <w:rFonts w:eastAsia="Batang"/>
          <w:b/>
          <w:bCs/>
          <w:szCs w:val="24"/>
          <w:lang w:val="en-GB"/>
        </w:rPr>
        <w:t xml:space="preserve"> SBFD and non-SBFD symbols, the frequency locations of th</w:t>
      </w:r>
      <w:r w:rsidR="00B669DB">
        <w:rPr>
          <w:rFonts w:eastAsia="Batang"/>
          <w:b/>
          <w:bCs/>
          <w:szCs w:val="24"/>
          <w:lang w:val="en-GB"/>
        </w:rPr>
        <w:t>e</w:t>
      </w:r>
      <w:r w:rsidR="003B1E38">
        <w:rPr>
          <w:rFonts w:eastAsia="Batang"/>
          <w:b/>
          <w:bCs/>
          <w:szCs w:val="24"/>
          <w:lang w:val="en-GB"/>
        </w:rPr>
        <w:t xml:space="preserve"> PUCCH </w:t>
      </w:r>
      <w:r w:rsidR="00A40B05">
        <w:rPr>
          <w:rFonts w:eastAsia="Batang"/>
          <w:b/>
          <w:bCs/>
          <w:szCs w:val="24"/>
          <w:lang w:val="en-GB"/>
        </w:rPr>
        <w:t xml:space="preserve">in SBFD symbols can be adjusted, e.g. frequency offset, to </w:t>
      </w:r>
      <w:r w:rsidR="00C36C75">
        <w:rPr>
          <w:rFonts w:eastAsia="Batang"/>
          <w:b/>
          <w:bCs/>
          <w:szCs w:val="24"/>
          <w:lang w:val="en-GB"/>
        </w:rPr>
        <w:t>map to the UL subband.</w:t>
      </w:r>
    </w:p>
    <w:p w14:paraId="7F5F9187" w14:textId="1C821EF1" w:rsidR="007042F5" w:rsidRDefault="007042F5" w:rsidP="00665CA8">
      <w:pPr>
        <w:pStyle w:val="Heading3"/>
        <w:rPr>
          <w:lang w:eastAsia="zh-CN"/>
        </w:rPr>
      </w:pPr>
      <w:r>
        <w:rPr>
          <w:lang w:eastAsia="zh-CN"/>
        </w:rPr>
        <w:lastRenderedPageBreak/>
        <w:t>SRS</w:t>
      </w:r>
    </w:p>
    <w:p w14:paraId="77008331" w14:textId="2157DF5B" w:rsidR="00C36C75" w:rsidRDefault="008871B3" w:rsidP="009D6A77">
      <w:pPr>
        <w:jc w:val="both"/>
        <w:rPr>
          <w:lang w:val="en-GB" w:eastAsia="zh-CN"/>
        </w:rPr>
      </w:pPr>
      <w:r>
        <w:rPr>
          <w:lang w:val="en-GB" w:eastAsia="zh-CN"/>
        </w:rPr>
        <w:t xml:space="preserve">Similar to the PUCCH discussion, a dedicated SRS sets could </w:t>
      </w:r>
      <w:r w:rsidR="001E15E9">
        <w:rPr>
          <w:lang w:val="en-GB" w:eastAsia="zh-CN"/>
        </w:rPr>
        <w:t>be configured for SRS transmission in the UL subband</w:t>
      </w:r>
      <w:r w:rsidR="00522E0F">
        <w:rPr>
          <w:lang w:val="en-GB" w:eastAsia="zh-CN"/>
        </w:rPr>
        <w:t xml:space="preserve"> of SBFD symbols</w:t>
      </w:r>
      <w:r w:rsidR="001E15E9">
        <w:rPr>
          <w:lang w:val="en-GB" w:eastAsia="zh-CN"/>
        </w:rPr>
        <w:t xml:space="preserve">. This is motivated by same reasoning of the </w:t>
      </w:r>
      <w:r w:rsidR="0010767A">
        <w:rPr>
          <w:lang w:val="en-GB" w:eastAsia="zh-CN"/>
        </w:rPr>
        <w:t>differ</w:t>
      </w:r>
      <w:r w:rsidR="00522E0F">
        <w:rPr>
          <w:lang w:val="en-GB" w:eastAsia="zh-CN"/>
        </w:rPr>
        <w:t>ent</w:t>
      </w:r>
      <w:r w:rsidR="0010767A">
        <w:rPr>
          <w:lang w:val="en-GB" w:eastAsia="zh-CN"/>
        </w:rPr>
        <w:t xml:space="preserve"> number of </w:t>
      </w:r>
      <w:r w:rsidR="00EA5D0F">
        <w:rPr>
          <w:lang w:val="en-GB" w:eastAsia="zh-CN"/>
        </w:rPr>
        <w:t xml:space="preserve">gNB </w:t>
      </w:r>
      <w:r w:rsidR="0010767A">
        <w:rPr>
          <w:lang w:val="en-GB" w:eastAsia="zh-CN"/>
        </w:rPr>
        <w:t xml:space="preserve">panels </w:t>
      </w:r>
      <w:r w:rsidR="008900DA">
        <w:rPr>
          <w:lang w:val="en-GB" w:eastAsia="zh-CN"/>
        </w:rPr>
        <w:t>(</w:t>
      </w:r>
      <w:r w:rsidR="00711CFF">
        <w:rPr>
          <w:lang w:val="en-GB" w:eastAsia="zh-CN"/>
        </w:rPr>
        <w:t>or</w:t>
      </w:r>
      <w:r w:rsidR="0010767A">
        <w:rPr>
          <w:lang w:val="en-GB" w:eastAsia="zh-CN"/>
        </w:rPr>
        <w:t xml:space="preserve"> antenna ports</w:t>
      </w:r>
      <w:r w:rsidR="008900DA">
        <w:rPr>
          <w:lang w:val="en-GB" w:eastAsia="zh-CN"/>
        </w:rPr>
        <w:t>)</w:t>
      </w:r>
      <w:r w:rsidR="0010767A">
        <w:rPr>
          <w:lang w:val="en-GB" w:eastAsia="zh-CN"/>
        </w:rPr>
        <w:t xml:space="preserve"> </w:t>
      </w:r>
      <w:r w:rsidR="00711CFF">
        <w:rPr>
          <w:lang w:val="en-GB" w:eastAsia="zh-CN"/>
        </w:rPr>
        <w:t xml:space="preserve">and the different uplink SINR </w:t>
      </w:r>
      <w:r w:rsidR="0010767A">
        <w:rPr>
          <w:lang w:val="en-GB" w:eastAsia="zh-CN"/>
        </w:rPr>
        <w:t>in SBFD symbols</w:t>
      </w:r>
      <w:r w:rsidR="00711CFF">
        <w:rPr>
          <w:lang w:val="en-GB" w:eastAsia="zh-CN"/>
        </w:rPr>
        <w:t>.</w:t>
      </w:r>
      <w:r w:rsidR="00F15FCA">
        <w:rPr>
          <w:lang w:val="en-GB" w:eastAsia="zh-CN"/>
        </w:rPr>
        <w:t xml:space="preserve"> </w:t>
      </w:r>
      <w:r w:rsidR="003C6DA3">
        <w:rPr>
          <w:lang w:val="en-GB" w:eastAsia="zh-CN"/>
        </w:rPr>
        <w:t>A</w:t>
      </w:r>
      <w:r w:rsidR="00D177C7">
        <w:rPr>
          <w:lang w:val="en-GB" w:eastAsia="zh-CN"/>
        </w:rPr>
        <w:t xml:space="preserve">t least </w:t>
      </w:r>
      <w:r w:rsidR="003C6DA3">
        <w:rPr>
          <w:lang w:val="en-GB" w:eastAsia="zh-CN"/>
        </w:rPr>
        <w:t>dedicated sets fo</w:t>
      </w:r>
      <w:r w:rsidR="002E0071">
        <w:rPr>
          <w:lang w:val="en-GB" w:eastAsia="zh-CN"/>
        </w:rPr>
        <w:t xml:space="preserve">r </w:t>
      </w:r>
      <w:r w:rsidR="00D177C7">
        <w:rPr>
          <w:lang w:val="en-GB" w:eastAsia="zh-CN"/>
        </w:rPr>
        <w:t xml:space="preserve">‘codebook’ and ‘non-codebook’ SRS </w:t>
      </w:r>
      <w:r w:rsidR="00F15FCA">
        <w:rPr>
          <w:lang w:val="en-GB" w:eastAsia="zh-CN"/>
        </w:rPr>
        <w:t xml:space="preserve">is essential </w:t>
      </w:r>
      <w:r w:rsidR="00D177C7">
        <w:rPr>
          <w:lang w:val="en-GB" w:eastAsia="zh-CN"/>
        </w:rPr>
        <w:t xml:space="preserve">to enable proper </w:t>
      </w:r>
      <w:r w:rsidR="00B14021">
        <w:rPr>
          <w:lang w:val="en-GB" w:eastAsia="zh-CN"/>
        </w:rPr>
        <w:t xml:space="preserve">estimation of the </w:t>
      </w:r>
      <w:r w:rsidR="00D177C7">
        <w:rPr>
          <w:lang w:val="en-GB" w:eastAsia="zh-CN"/>
        </w:rPr>
        <w:t>uplink channel and interference</w:t>
      </w:r>
      <w:r w:rsidR="002A7497">
        <w:rPr>
          <w:lang w:val="en-GB" w:eastAsia="zh-CN"/>
        </w:rPr>
        <w:t xml:space="preserve"> </w:t>
      </w:r>
      <w:r w:rsidR="002422FB">
        <w:rPr>
          <w:lang w:val="en-GB" w:eastAsia="zh-CN"/>
        </w:rPr>
        <w:t xml:space="preserve">in the </w:t>
      </w:r>
      <w:r w:rsidR="00C22522">
        <w:rPr>
          <w:lang w:val="en-GB" w:eastAsia="zh-CN"/>
        </w:rPr>
        <w:t xml:space="preserve">UL subband of the </w:t>
      </w:r>
      <w:r w:rsidR="002422FB">
        <w:rPr>
          <w:lang w:val="en-GB" w:eastAsia="zh-CN"/>
        </w:rPr>
        <w:t xml:space="preserve">SBFD </w:t>
      </w:r>
      <w:r w:rsidR="00C2697A">
        <w:rPr>
          <w:lang w:val="en-GB" w:eastAsia="zh-CN"/>
        </w:rPr>
        <w:t>symbols</w:t>
      </w:r>
      <w:r w:rsidR="002422FB">
        <w:rPr>
          <w:lang w:val="en-GB" w:eastAsia="zh-CN"/>
        </w:rPr>
        <w:t>.</w:t>
      </w:r>
    </w:p>
    <w:p w14:paraId="56CD9040" w14:textId="25A434F9" w:rsidR="002C7A37" w:rsidRDefault="002C7A37" w:rsidP="002C7A37">
      <w:pPr>
        <w:rPr>
          <w:rFonts w:eastAsia="Batang"/>
          <w:b/>
          <w:bCs/>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35</w:t>
      </w:r>
      <w:r w:rsidRPr="008B0460">
        <w:rPr>
          <w:rFonts w:eastAsia="Batang"/>
          <w:b/>
          <w:szCs w:val="24"/>
          <w:u w:val="single"/>
          <w:lang w:val="en-GB"/>
        </w:rPr>
        <w:fldChar w:fldCharType="end"/>
      </w:r>
      <w:r>
        <w:rPr>
          <w:rFonts w:eastAsia="Batang"/>
          <w:b/>
          <w:bCs/>
          <w:szCs w:val="24"/>
          <w:lang w:val="en-GB"/>
        </w:rPr>
        <w:t xml:space="preserve">: RAN1 to discuss dedicated SRS sets configuration for SRS transmission in SBFD symbols. </w:t>
      </w:r>
    </w:p>
    <w:p w14:paraId="712707CA" w14:textId="076A3417" w:rsidR="00006E7A" w:rsidRPr="00BB5CEB" w:rsidRDefault="002B266E" w:rsidP="00006E7A">
      <w:pPr>
        <w:jc w:val="both"/>
        <w:rPr>
          <w:lang w:eastAsia="zh-CN"/>
        </w:rPr>
      </w:pPr>
      <w:r>
        <w:rPr>
          <w:lang w:val="en-GB" w:eastAsia="zh-CN"/>
        </w:rPr>
        <w:t xml:space="preserve">In Rel-17, aperiodic SRS transmission triggering was enhanced by introducing the concept of </w:t>
      </w:r>
      <w:r w:rsidR="002625A7">
        <w:rPr>
          <w:lang w:val="en-GB" w:eastAsia="zh-CN"/>
        </w:rPr>
        <w:t xml:space="preserve">available UL slot for SRS transmission. From a reference slot given by the legacy physical slotOffset, </w:t>
      </w:r>
      <w:r w:rsidR="00E81BF6">
        <w:rPr>
          <w:lang w:val="en-GB" w:eastAsia="zh-CN"/>
        </w:rPr>
        <w:t xml:space="preserve">the UE counts only available UL and </w:t>
      </w:r>
      <w:r w:rsidR="00372950">
        <w:rPr>
          <w:lang w:val="en-GB" w:eastAsia="zh-CN"/>
        </w:rPr>
        <w:t>flexible</w:t>
      </w:r>
      <w:r w:rsidR="00E81BF6">
        <w:rPr>
          <w:lang w:val="en-GB" w:eastAsia="zh-CN"/>
        </w:rPr>
        <w:t xml:space="preserve"> s</w:t>
      </w:r>
      <w:r w:rsidR="00372950">
        <w:rPr>
          <w:lang w:val="en-GB" w:eastAsia="zh-CN"/>
        </w:rPr>
        <w:t xml:space="preserve">lot till it reaches the target slot given based on the indicated available slot ‘t’ in the DCI.  </w:t>
      </w:r>
      <w:r w:rsidR="00A50C94">
        <w:rPr>
          <w:lang w:val="en-GB" w:eastAsia="zh-CN"/>
        </w:rPr>
        <w:t xml:space="preserve">The counting </w:t>
      </w:r>
      <w:r w:rsidR="002231C9">
        <w:rPr>
          <w:lang w:val="en-GB" w:eastAsia="zh-CN"/>
        </w:rPr>
        <w:t>mechanism excludes DL symbols or slots that don’t accommodate all the SRS resources of the triggered SRS set.  This framework should be revisited as</w:t>
      </w:r>
      <w:r w:rsidR="00FF468D">
        <w:rPr>
          <w:lang w:val="en-GB" w:eastAsia="zh-CN"/>
        </w:rPr>
        <w:t xml:space="preserve"> DL symbols with configured UL subband could accommodate aperiodic SRS transmission. </w:t>
      </w:r>
      <w:r w:rsidR="00006E7A">
        <w:rPr>
          <w:lang w:val="en-GB" w:eastAsia="zh-CN"/>
        </w:rPr>
        <w:t xml:space="preserve">In </w:t>
      </w:r>
      <w:r w:rsidR="000D1C43">
        <w:rPr>
          <w:lang w:val="en-GB" w:eastAsia="zh-CN"/>
        </w:rPr>
        <w:t>addition,</w:t>
      </w:r>
      <w:r w:rsidR="00006E7A">
        <w:rPr>
          <w:lang w:val="en-GB" w:eastAsia="zh-CN"/>
        </w:rPr>
        <w:t xml:space="preserve"> the availability for UL/FL slots is determined only based on time availability. With SBFD operation, UL slot and UL-subband in SBFD slot don’t have the same </w:t>
      </w:r>
      <w:r w:rsidR="00944F84">
        <w:rPr>
          <w:lang w:val="en-GB" w:eastAsia="zh-CN"/>
        </w:rPr>
        <w:t xml:space="preserve">available </w:t>
      </w:r>
      <w:r w:rsidR="00006E7A">
        <w:rPr>
          <w:lang w:val="en-GB" w:eastAsia="zh-CN"/>
        </w:rPr>
        <w:t xml:space="preserve">frequency resources. </w:t>
      </w:r>
    </w:p>
    <w:p w14:paraId="2C0EB6D8" w14:textId="0234B2EA" w:rsidR="00006E7A" w:rsidRDefault="000D1C43" w:rsidP="00372950">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38</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Rel-17 available slot for aperiodic SRS set transmission </w:t>
      </w:r>
      <w:r w:rsidR="00D348ED">
        <w:rPr>
          <w:rFonts w:eastAsia="Batang"/>
          <w:b/>
          <w:bCs/>
          <w:szCs w:val="24"/>
          <w:lang w:val="en-GB"/>
        </w:rPr>
        <w:t xml:space="preserve">skips DL symbols and considers only </w:t>
      </w:r>
      <w:r w:rsidR="008B29DB">
        <w:rPr>
          <w:rFonts w:eastAsia="Batang"/>
          <w:b/>
          <w:bCs/>
          <w:szCs w:val="24"/>
          <w:lang w:val="en-GB"/>
        </w:rPr>
        <w:t xml:space="preserve">UL/FL slots with </w:t>
      </w:r>
      <w:r w:rsidR="00D348ED">
        <w:rPr>
          <w:rFonts w:eastAsia="Batang"/>
          <w:b/>
          <w:bCs/>
          <w:szCs w:val="24"/>
          <w:lang w:val="en-GB"/>
        </w:rPr>
        <w:t xml:space="preserve">time-domain availability for the SRS resources of the set. </w:t>
      </w:r>
    </w:p>
    <w:p w14:paraId="33B375B1" w14:textId="053B6721" w:rsidR="008B29DB" w:rsidRDefault="008B29DB" w:rsidP="00372950">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36</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The available slot count</w:t>
      </w:r>
      <w:r w:rsidR="00F2305B">
        <w:rPr>
          <w:rFonts w:eastAsia="Batang"/>
          <w:b/>
          <w:bCs/>
          <w:szCs w:val="24"/>
          <w:lang w:val="en-GB"/>
        </w:rPr>
        <w:t>ing</w:t>
      </w:r>
      <w:r>
        <w:rPr>
          <w:rFonts w:eastAsia="Batang"/>
          <w:b/>
          <w:bCs/>
          <w:szCs w:val="24"/>
          <w:lang w:val="en-GB"/>
        </w:rPr>
        <w:t xml:space="preserve"> for AP-SRS </w:t>
      </w:r>
      <w:r w:rsidR="00F2305B">
        <w:rPr>
          <w:rFonts w:eastAsia="Batang"/>
          <w:b/>
          <w:bCs/>
          <w:szCs w:val="24"/>
          <w:lang w:val="en-GB"/>
        </w:rPr>
        <w:t xml:space="preserve">transmission </w:t>
      </w:r>
      <w:r>
        <w:rPr>
          <w:rFonts w:eastAsia="Batang"/>
          <w:b/>
          <w:bCs/>
          <w:szCs w:val="24"/>
          <w:lang w:val="en-GB"/>
        </w:rPr>
        <w:t xml:space="preserve">should be further discussed for SRS </w:t>
      </w:r>
      <w:r w:rsidR="00F2305B">
        <w:rPr>
          <w:rFonts w:eastAsia="Batang"/>
          <w:b/>
          <w:bCs/>
          <w:szCs w:val="24"/>
          <w:lang w:val="en-GB"/>
        </w:rPr>
        <w:t>transmission</w:t>
      </w:r>
      <w:r>
        <w:rPr>
          <w:rFonts w:eastAsia="Batang"/>
          <w:b/>
          <w:bCs/>
          <w:szCs w:val="24"/>
          <w:lang w:val="en-GB"/>
        </w:rPr>
        <w:t xml:space="preserve"> in SBFD symbols</w:t>
      </w:r>
      <w:r w:rsidR="00F2305B">
        <w:rPr>
          <w:rFonts w:eastAsia="Batang"/>
          <w:b/>
          <w:bCs/>
          <w:szCs w:val="24"/>
          <w:lang w:val="en-GB"/>
        </w:rPr>
        <w:t>, e.g. DL symbols with configured UL subband</w:t>
      </w:r>
      <w:r w:rsidR="00BE7F9D">
        <w:rPr>
          <w:rFonts w:eastAsia="Batang"/>
          <w:b/>
          <w:bCs/>
          <w:szCs w:val="24"/>
          <w:lang w:val="en-GB"/>
        </w:rPr>
        <w:t xml:space="preserve"> and </w:t>
      </w:r>
      <w:r w:rsidR="00364D2C">
        <w:rPr>
          <w:rFonts w:eastAsia="Batang"/>
          <w:b/>
          <w:bCs/>
          <w:szCs w:val="24"/>
          <w:lang w:val="en-GB"/>
        </w:rPr>
        <w:t xml:space="preserve">availability </w:t>
      </w:r>
      <w:r w:rsidR="007B2FE9">
        <w:rPr>
          <w:rFonts w:eastAsia="Batang"/>
          <w:b/>
          <w:bCs/>
          <w:szCs w:val="24"/>
          <w:lang w:val="en-GB"/>
        </w:rPr>
        <w:t>of</w:t>
      </w:r>
      <w:r w:rsidR="00364D2C">
        <w:rPr>
          <w:rFonts w:eastAsia="Batang"/>
          <w:b/>
          <w:bCs/>
          <w:szCs w:val="24"/>
          <w:lang w:val="en-GB"/>
        </w:rPr>
        <w:t xml:space="preserve"> frequency </w:t>
      </w:r>
      <w:r w:rsidR="008663AB">
        <w:rPr>
          <w:rFonts w:eastAsia="Batang"/>
          <w:b/>
          <w:bCs/>
          <w:szCs w:val="24"/>
          <w:lang w:val="en-GB"/>
        </w:rPr>
        <w:t>resources</w:t>
      </w:r>
      <w:r w:rsidR="00364D2C">
        <w:rPr>
          <w:rFonts w:eastAsia="Batang"/>
          <w:b/>
          <w:bCs/>
          <w:szCs w:val="24"/>
          <w:lang w:val="en-GB"/>
        </w:rPr>
        <w:t xml:space="preserve">. </w:t>
      </w:r>
    </w:p>
    <w:p w14:paraId="11A89BBA" w14:textId="0DD6EA65" w:rsidR="001C24B3" w:rsidRDefault="009147EB" w:rsidP="009D6A77">
      <w:pPr>
        <w:keepNext/>
        <w:jc w:val="center"/>
      </w:pPr>
      <w:r>
        <w:object w:dxaOrig="3556" w:dyaOrig="1696" w14:anchorId="7B34383E">
          <v:shape id="_x0000_i1040" type="#_x0000_t75" style="width:259.95pt;height:123.9pt" o:ole="">
            <v:imagedata r:id="rId49" o:title=""/>
          </v:shape>
          <o:OLEObject Type="Embed" ProgID="Visio.Drawing.15" ShapeID="_x0000_i1040" DrawAspect="Content" ObjectID="_1738161125" r:id="rId50"/>
        </w:object>
      </w:r>
    </w:p>
    <w:p w14:paraId="195AD90C" w14:textId="71AD8C03" w:rsidR="0023083F" w:rsidRDefault="001C24B3" w:rsidP="00921537">
      <w:pPr>
        <w:pStyle w:val="Caption"/>
        <w:jc w:val="center"/>
      </w:pPr>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8</w:t>
      </w:r>
      <w:r>
        <w:rPr>
          <w:noProof/>
        </w:rPr>
        <w:fldChar w:fldCharType="end"/>
      </w:r>
      <w:r>
        <w:t>: available slot for AP-SRS set</w:t>
      </w:r>
    </w:p>
    <w:p w14:paraId="59099128" w14:textId="77777777" w:rsidR="001C24B3" w:rsidRPr="009D6A77" w:rsidRDefault="001C24B3" w:rsidP="009D6A77"/>
    <w:p w14:paraId="5E0D6D87" w14:textId="388881F0" w:rsidR="004E51C5" w:rsidRDefault="00B27F3D" w:rsidP="009D6A77">
      <w:pPr>
        <w:pStyle w:val="Heading3"/>
      </w:pPr>
      <w:r>
        <w:t>CG-</w:t>
      </w:r>
      <w:r w:rsidR="004E51C5">
        <w:t>PUSCH</w:t>
      </w:r>
      <w:r>
        <w:t xml:space="preserve"> and SPS</w:t>
      </w:r>
      <w:r w:rsidR="0083252F">
        <w:t>-PDSCH</w:t>
      </w:r>
    </w:p>
    <w:p w14:paraId="2E5E8D7B" w14:textId="4EB5615A" w:rsidR="00B22369" w:rsidRDefault="00A709C9" w:rsidP="00ED78C0">
      <w:pPr>
        <w:jc w:val="both"/>
        <w:rPr>
          <w:color w:val="FF0000"/>
          <w:lang w:val="en-GB" w:eastAsia="zh-CN"/>
        </w:rPr>
      </w:pPr>
      <w:r w:rsidRPr="009D6A77">
        <w:rPr>
          <w:lang w:val="en-GB"/>
        </w:rPr>
        <w:t xml:space="preserve">The uplink </w:t>
      </w:r>
      <w:r w:rsidR="00CF308F" w:rsidRPr="009D6A77">
        <w:rPr>
          <w:lang w:val="en-GB"/>
        </w:rPr>
        <w:t>SINR</w:t>
      </w:r>
      <w:r w:rsidRPr="009D6A77">
        <w:rPr>
          <w:lang w:val="en-GB"/>
        </w:rPr>
        <w:t xml:space="preserve"> </w:t>
      </w:r>
      <w:r w:rsidR="00C461D2">
        <w:rPr>
          <w:lang w:val="en-GB"/>
        </w:rPr>
        <w:t xml:space="preserve">at gNB receiver </w:t>
      </w:r>
      <w:r w:rsidRPr="009D6A77">
        <w:rPr>
          <w:lang w:val="en-GB"/>
        </w:rPr>
        <w:t xml:space="preserve">is not the same across SBFD and </w:t>
      </w:r>
      <w:r w:rsidR="00CF308F" w:rsidRPr="009D6A77">
        <w:rPr>
          <w:lang w:val="en-GB"/>
        </w:rPr>
        <w:t>non-SBFD</w:t>
      </w:r>
      <w:r w:rsidRPr="009D6A77">
        <w:rPr>
          <w:lang w:val="en-GB"/>
        </w:rPr>
        <w:t xml:space="preserve"> slots. For gNB UL reception in SBFD symbols, there could be desense due to residual self-interference, clutter echo or strong inter-gNB CLI. </w:t>
      </w:r>
      <w:r w:rsidR="00CF656A" w:rsidRPr="009D6A77">
        <w:rPr>
          <w:lang w:val="en-GB"/>
        </w:rPr>
        <w:t xml:space="preserve">The gNB may use single panel for UL reception in SBFD while using two panels for non-SBFD. </w:t>
      </w:r>
      <w:r w:rsidR="0097714E" w:rsidRPr="009D6A77">
        <w:rPr>
          <w:lang w:val="en-GB"/>
        </w:rPr>
        <w:t>Also</w:t>
      </w:r>
      <w:r w:rsidR="00DA394C" w:rsidRPr="009D6A77">
        <w:rPr>
          <w:lang w:val="en-GB"/>
        </w:rPr>
        <w:t>, the frequency resources in the UL</w:t>
      </w:r>
      <w:r w:rsidR="00FB2F3C" w:rsidRPr="009D6A77">
        <w:rPr>
          <w:lang w:val="en-GB"/>
        </w:rPr>
        <w:t xml:space="preserve">-SB of SBFD symbols are much smaller than these of non-SBFD </w:t>
      </w:r>
      <w:r w:rsidR="0097714E" w:rsidRPr="009D6A77">
        <w:rPr>
          <w:lang w:val="en-GB"/>
        </w:rPr>
        <w:t>symbols</w:t>
      </w:r>
      <w:r w:rsidR="00FB2F3C" w:rsidRPr="009D6A77">
        <w:rPr>
          <w:lang w:val="en-GB"/>
        </w:rPr>
        <w:t>.</w:t>
      </w:r>
      <w:r w:rsidR="00B73F67" w:rsidRPr="009D6A77">
        <w:rPr>
          <w:lang w:val="en-GB"/>
        </w:rPr>
        <w:t xml:space="preserve"> Also, the gNB may use different uplink beam or combiner for the reception in SBFD symbols due to </w:t>
      </w:r>
      <w:r w:rsidR="0002569A" w:rsidRPr="009D6A77">
        <w:rPr>
          <w:lang w:val="en-GB"/>
        </w:rPr>
        <w:t xml:space="preserve">interference (e.g. clutter or other inter-gNB CLI). </w:t>
      </w:r>
      <w:r w:rsidR="00CF656A" w:rsidRPr="009D6A77">
        <w:rPr>
          <w:lang w:val="en-GB"/>
        </w:rPr>
        <w:t xml:space="preserve">Then, </w:t>
      </w:r>
      <w:r w:rsidR="00C32A87">
        <w:rPr>
          <w:lang w:val="en-GB"/>
        </w:rPr>
        <w:t xml:space="preserve">or </w:t>
      </w:r>
      <w:r w:rsidR="00565FA5">
        <w:rPr>
          <w:lang w:val="en-GB"/>
        </w:rPr>
        <w:t>configured grant</w:t>
      </w:r>
      <w:r w:rsidR="00C32A87">
        <w:rPr>
          <w:lang w:val="en-GB"/>
        </w:rPr>
        <w:t xml:space="preserve"> PUSCH, </w:t>
      </w:r>
      <w:r w:rsidR="00F971C0">
        <w:rPr>
          <w:lang w:val="en-GB"/>
        </w:rPr>
        <w:t xml:space="preserve">a </w:t>
      </w:r>
      <w:r w:rsidR="00565FA5">
        <w:rPr>
          <w:lang w:val="en-GB"/>
        </w:rPr>
        <w:t xml:space="preserve">dedicated CG for PUSCH transmission in SBFD symbol can be beneficial such that the gNB can </w:t>
      </w:r>
      <w:r w:rsidR="0018389C">
        <w:rPr>
          <w:lang w:val="en-GB"/>
        </w:rPr>
        <w:t>activate</w:t>
      </w:r>
      <w:r w:rsidR="0076402B">
        <w:rPr>
          <w:lang w:val="en-GB"/>
        </w:rPr>
        <w:t xml:space="preserve"> or </w:t>
      </w:r>
      <w:r w:rsidR="00565FA5">
        <w:rPr>
          <w:lang w:val="en-GB"/>
        </w:rPr>
        <w:t xml:space="preserve">configure the CG-PUSCH with </w:t>
      </w:r>
      <w:r w:rsidR="007D50B0">
        <w:rPr>
          <w:lang w:val="en-GB"/>
        </w:rPr>
        <w:t xml:space="preserve">proper values for the MCS, </w:t>
      </w:r>
      <w:r w:rsidR="00C56302">
        <w:rPr>
          <w:lang w:val="en-GB"/>
        </w:rPr>
        <w:t xml:space="preserve">FDRA, TDRA, </w:t>
      </w:r>
      <w:r w:rsidR="00F32F41">
        <w:rPr>
          <w:lang w:val="en-GB"/>
        </w:rPr>
        <w:t xml:space="preserve">power control parameters, </w:t>
      </w:r>
      <w:r w:rsidR="004A3566">
        <w:rPr>
          <w:lang w:val="en-GB"/>
        </w:rPr>
        <w:t xml:space="preserve">beams, </w:t>
      </w:r>
      <w:r w:rsidR="00C56302">
        <w:rPr>
          <w:lang w:val="en-GB"/>
        </w:rPr>
        <w:t>repetition factor, etc</w:t>
      </w:r>
      <w:r w:rsidR="00B22369">
        <w:rPr>
          <w:lang w:val="en-GB"/>
        </w:rPr>
        <w:t xml:space="preserve"> that is appropriate for the configured PUSCH transmission in the SBFD symbols</w:t>
      </w:r>
      <w:r w:rsidR="00C56302">
        <w:rPr>
          <w:lang w:val="en-GB"/>
        </w:rPr>
        <w:t>.</w:t>
      </w:r>
    </w:p>
    <w:p w14:paraId="73F8E13E" w14:textId="4030AA16" w:rsidR="003606BB" w:rsidRPr="009D6A77" w:rsidRDefault="003606BB" w:rsidP="003606BB">
      <w:pPr>
        <w:jc w:val="both"/>
        <w:rPr>
          <w:lang w:val="en-GB" w:eastAsia="zh-CN"/>
        </w:rPr>
      </w:pPr>
      <w:r w:rsidRPr="009D6A77">
        <w:rPr>
          <w:rFonts w:eastAsia="Batang"/>
          <w:b/>
          <w:szCs w:val="24"/>
          <w:u w:val="single"/>
          <w:lang w:val="en-GB"/>
        </w:rPr>
        <w:t xml:space="preserve">Observation </w:t>
      </w:r>
      <w:r w:rsidRPr="009D6A77">
        <w:rPr>
          <w:rFonts w:eastAsia="Batang"/>
          <w:b/>
          <w:szCs w:val="24"/>
          <w:u w:val="single"/>
          <w:lang w:val="en-GB"/>
        </w:rPr>
        <w:fldChar w:fldCharType="begin"/>
      </w:r>
      <w:r w:rsidRPr="009D6A77">
        <w:rPr>
          <w:rFonts w:eastAsia="Batang"/>
          <w:b/>
          <w:szCs w:val="24"/>
          <w:u w:val="single"/>
          <w:lang w:val="en-GB"/>
        </w:rPr>
        <w:instrText xml:space="preserve"> seq obser </w:instrText>
      </w:r>
      <w:r w:rsidRPr="009D6A77">
        <w:rPr>
          <w:rFonts w:eastAsia="Batang"/>
          <w:b/>
          <w:szCs w:val="24"/>
          <w:u w:val="single"/>
          <w:lang w:val="en-GB"/>
        </w:rPr>
        <w:fldChar w:fldCharType="separate"/>
      </w:r>
      <w:r w:rsidR="009D6A77">
        <w:rPr>
          <w:rFonts w:eastAsia="Batang"/>
          <w:b/>
          <w:noProof/>
          <w:szCs w:val="24"/>
          <w:u w:val="single"/>
          <w:lang w:val="en-GB"/>
        </w:rPr>
        <w:t>39</w:t>
      </w:r>
      <w:r w:rsidRPr="009D6A77">
        <w:rPr>
          <w:rFonts w:eastAsia="Batang"/>
          <w:b/>
          <w:szCs w:val="24"/>
          <w:u w:val="single"/>
          <w:lang w:val="en-GB"/>
        </w:rPr>
        <w:fldChar w:fldCharType="end"/>
      </w:r>
      <w:r w:rsidRPr="009D6A77">
        <w:rPr>
          <w:rFonts w:eastAsia="Batang"/>
          <w:b/>
          <w:szCs w:val="24"/>
          <w:u w:val="single"/>
          <w:lang w:val="en-GB"/>
        </w:rPr>
        <w:t>:</w:t>
      </w:r>
      <w:r w:rsidRPr="009D6A77">
        <w:rPr>
          <w:rFonts w:eastAsia="Batang"/>
          <w:b/>
          <w:bCs/>
          <w:szCs w:val="24"/>
          <w:lang w:val="en-GB"/>
        </w:rPr>
        <w:t xml:space="preserve"> </w:t>
      </w:r>
      <w:r w:rsidR="00330141" w:rsidRPr="009D6A77">
        <w:rPr>
          <w:rFonts w:eastAsia="Batang"/>
          <w:b/>
          <w:bCs/>
          <w:szCs w:val="24"/>
          <w:lang w:val="en-GB"/>
        </w:rPr>
        <w:t xml:space="preserve">In SBFD symbols, the UL reception at gNB </w:t>
      </w:r>
      <w:r w:rsidR="00C40A81" w:rsidRPr="009D6A77">
        <w:rPr>
          <w:rFonts w:eastAsia="Batang"/>
          <w:b/>
          <w:bCs/>
          <w:szCs w:val="24"/>
          <w:lang w:val="en-GB"/>
        </w:rPr>
        <w:t>has different SINR than non-SBFD symbols due to</w:t>
      </w:r>
      <w:r w:rsidRPr="009D6A77">
        <w:rPr>
          <w:b/>
          <w:bCs/>
          <w:lang w:eastAsia="zh-CN"/>
        </w:rPr>
        <w:t xml:space="preserve"> residual self-interference, </w:t>
      </w:r>
      <w:r w:rsidR="00FA619F" w:rsidRPr="009D6A77">
        <w:rPr>
          <w:b/>
          <w:bCs/>
          <w:lang w:eastAsia="zh-CN"/>
        </w:rPr>
        <w:t xml:space="preserve">inter-gNB interference, </w:t>
      </w:r>
      <w:r w:rsidRPr="009D6A77">
        <w:rPr>
          <w:b/>
          <w:bCs/>
          <w:lang w:eastAsia="zh-CN"/>
        </w:rPr>
        <w:t>different number of antennas between slots</w:t>
      </w:r>
      <w:r w:rsidR="00A8635B" w:rsidRPr="009D6A77">
        <w:rPr>
          <w:b/>
          <w:bCs/>
          <w:lang w:eastAsia="zh-CN"/>
        </w:rPr>
        <w:t xml:space="preserve"> and </w:t>
      </w:r>
      <w:r w:rsidR="00D90703" w:rsidRPr="009D6A77">
        <w:rPr>
          <w:b/>
          <w:bCs/>
          <w:lang w:eastAsia="zh-CN"/>
        </w:rPr>
        <w:t>reception using a</w:t>
      </w:r>
      <w:r w:rsidR="00A8635B" w:rsidRPr="009D6A77">
        <w:rPr>
          <w:b/>
          <w:bCs/>
          <w:lang w:eastAsia="zh-CN"/>
        </w:rPr>
        <w:t xml:space="preserve"> different UL beam.</w:t>
      </w:r>
    </w:p>
    <w:p w14:paraId="02CBD149" w14:textId="7C34AB18" w:rsidR="00FF5ECD" w:rsidRDefault="00FF5ECD" w:rsidP="009D6A77">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40</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Having a SBFD-dedicated CG</w:t>
      </w:r>
      <w:r w:rsidR="00DD1DE6">
        <w:rPr>
          <w:rFonts w:eastAsia="Batang"/>
          <w:b/>
          <w:bCs/>
          <w:szCs w:val="24"/>
          <w:lang w:val="en-GB"/>
        </w:rPr>
        <w:t>-PUSCH enable</w:t>
      </w:r>
      <w:r w:rsidR="00E95D50">
        <w:rPr>
          <w:rFonts w:eastAsia="Batang"/>
          <w:b/>
          <w:bCs/>
          <w:szCs w:val="24"/>
          <w:lang w:val="en-GB"/>
        </w:rPr>
        <w:t>s</w:t>
      </w:r>
      <w:r w:rsidR="00DD1DE6">
        <w:rPr>
          <w:rFonts w:eastAsia="Batang"/>
          <w:b/>
          <w:bCs/>
          <w:szCs w:val="24"/>
          <w:lang w:val="en-GB"/>
        </w:rPr>
        <w:t xml:space="preserve"> proper activation/configuration of the </w:t>
      </w:r>
      <w:r w:rsidR="00E95D50">
        <w:rPr>
          <w:rFonts w:eastAsia="Batang"/>
          <w:b/>
          <w:bCs/>
          <w:szCs w:val="24"/>
          <w:lang w:val="en-GB"/>
        </w:rPr>
        <w:t xml:space="preserve">PUSCH </w:t>
      </w:r>
      <w:r w:rsidR="00DD1DE6">
        <w:rPr>
          <w:rFonts w:eastAsia="Batang"/>
          <w:b/>
          <w:bCs/>
          <w:szCs w:val="24"/>
          <w:lang w:val="en-GB"/>
        </w:rPr>
        <w:t xml:space="preserve">transmission </w:t>
      </w:r>
      <w:r w:rsidR="00834229">
        <w:rPr>
          <w:rFonts w:eastAsia="Batang"/>
          <w:b/>
          <w:bCs/>
          <w:szCs w:val="24"/>
          <w:lang w:val="en-GB"/>
        </w:rPr>
        <w:t xml:space="preserve">in SBFD symbols </w:t>
      </w:r>
      <w:r w:rsidR="00DD1DE6">
        <w:rPr>
          <w:rFonts w:eastAsia="Batang"/>
          <w:b/>
          <w:bCs/>
          <w:szCs w:val="24"/>
          <w:lang w:val="en-GB"/>
        </w:rPr>
        <w:t xml:space="preserve">with the appropriate </w:t>
      </w:r>
      <w:r w:rsidR="005E6E30">
        <w:rPr>
          <w:rFonts w:eastAsia="Batang"/>
          <w:b/>
          <w:bCs/>
          <w:szCs w:val="24"/>
          <w:lang w:val="en-GB"/>
        </w:rPr>
        <w:t>value</w:t>
      </w:r>
      <w:r w:rsidR="00DD1DE6">
        <w:rPr>
          <w:rFonts w:eastAsia="Batang"/>
          <w:b/>
          <w:bCs/>
          <w:szCs w:val="24"/>
          <w:lang w:val="en-GB"/>
        </w:rPr>
        <w:t xml:space="preserve"> of MCS, time and </w:t>
      </w:r>
      <w:r w:rsidR="005E6E30">
        <w:rPr>
          <w:rFonts w:eastAsia="Batang"/>
          <w:b/>
          <w:bCs/>
          <w:szCs w:val="24"/>
          <w:lang w:val="en-GB"/>
        </w:rPr>
        <w:t>frequency</w:t>
      </w:r>
      <w:r w:rsidR="00DD1DE6">
        <w:rPr>
          <w:rFonts w:eastAsia="Batang"/>
          <w:b/>
          <w:bCs/>
          <w:szCs w:val="24"/>
          <w:lang w:val="en-GB"/>
        </w:rPr>
        <w:t xml:space="preserve"> resource allocations</w:t>
      </w:r>
      <w:r w:rsidR="005E6E30">
        <w:rPr>
          <w:rFonts w:eastAsia="Batang"/>
          <w:b/>
          <w:bCs/>
          <w:szCs w:val="24"/>
          <w:lang w:val="en-GB"/>
        </w:rPr>
        <w:t>, power</w:t>
      </w:r>
      <w:r w:rsidR="003D0E5C">
        <w:rPr>
          <w:rFonts w:eastAsia="Batang"/>
          <w:b/>
          <w:bCs/>
          <w:szCs w:val="24"/>
          <w:lang w:val="en-GB"/>
        </w:rPr>
        <w:t xml:space="preserve"> control parameters and </w:t>
      </w:r>
      <w:r w:rsidR="00444BB3">
        <w:rPr>
          <w:rFonts w:eastAsia="Batang"/>
          <w:b/>
          <w:bCs/>
          <w:szCs w:val="24"/>
          <w:lang w:val="en-GB"/>
        </w:rPr>
        <w:t xml:space="preserve">beam in the SBFD symbols. </w:t>
      </w:r>
    </w:p>
    <w:p w14:paraId="6442C4E4" w14:textId="63F343F5" w:rsidR="00C32A87" w:rsidRDefault="00B46EC7" w:rsidP="009D6A77">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37</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RAN1 to further discussion </w:t>
      </w:r>
      <w:r w:rsidR="004C140B">
        <w:rPr>
          <w:rFonts w:eastAsia="Batang"/>
          <w:b/>
          <w:bCs/>
          <w:szCs w:val="24"/>
          <w:lang w:val="en-GB"/>
        </w:rPr>
        <w:t>separate</w:t>
      </w:r>
      <w:r w:rsidR="00682128">
        <w:rPr>
          <w:rFonts w:eastAsia="Batang"/>
          <w:b/>
          <w:bCs/>
          <w:szCs w:val="24"/>
          <w:lang w:val="en-GB"/>
        </w:rPr>
        <w:t xml:space="preserve"> duplex-specific </w:t>
      </w:r>
      <w:r w:rsidR="00D05C63">
        <w:rPr>
          <w:rFonts w:eastAsia="Batang"/>
          <w:b/>
          <w:bCs/>
          <w:szCs w:val="24"/>
          <w:lang w:val="en-GB"/>
        </w:rPr>
        <w:t>configured grants for PUSCH transmission in SBFD symbols</w:t>
      </w:r>
      <w:r w:rsidR="009349A4">
        <w:rPr>
          <w:rFonts w:eastAsia="Batang"/>
          <w:b/>
          <w:bCs/>
          <w:szCs w:val="24"/>
          <w:lang w:val="en-GB"/>
        </w:rPr>
        <w:t xml:space="preserve"> and non-SBFD symbols</w:t>
      </w:r>
      <w:r w:rsidR="009349A4" w:rsidDel="009349A4">
        <w:rPr>
          <w:rFonts w:eastAsia="Batang"/>
          <w:b/>
          <w:bCs/>
          <w:szCs w:val="24"/>
          <w:lang w:val="en-GB"/>
        </w:rPr>
        <w:t xml:space="preserve"> </w:t>
      </w:r>
    </w:p>
    <w:p w14:paraId="47707272" w14:textId="205877EB" w:rsidR="00E95D50" w:rsidRPr="00834229" w:rsidRDefault="00E95D50" w:rsidP="009D6A77">
      <w:pPr>
        <w:jc w:val="both"/>
        <w:rPr>
          <w:rFonts w:eastAsia="Batang"/>
          <w:b/>
          <w:bCs/>
          <w:szCs w:val="24"/>
          <w:lang w:val="en-GB"/>
        </w:rPr>
      </w:pPr>
      <w:r w:rsidRPr="00834229">
        <w:rPr>
          <w:lang w:val="en-GB"/>
        </w:rPr>
        <w:lastRenderedPageBreak/>
        <w:t>Similarly, gNB can configure a dedicated SPS for PDSCH receptions in SBFD symbols</w:t>
      </w:r>
      <w:r w:rsidRPr="009D6A77">
        <w:rPr>
          <w:lang w:val="en-GB" w:eastAsia="zh-CN"/>
        </w:rPr>
        <w:t xml:space="preserve"> as the DL reception </w:t>
      </w:r>
      <w:r w:rsidR="006D5F8A" w:rsidRPr="009D6A77">
        <w:rPr>
          <w:lang w:val="en-GB" w:eastAsia="zh-CN"/>
        </w:rPr>
        <w:t xml:space="preserve">at the UE </w:t>
      </w:r>
      <w:r w:rsidRPr="009D6A77">
        <w:rPr>
          <w:lang w:val="en-GB" w:eastAsia="zh-CN"/>
        </w:rPr>
        <w:t xml:space="preserve">in SBFD symbols is </w:t>
      </w:r>
      <w:r w:rsidR="006D5F8A" w:rsidRPr="009D6A77">
        <w:rPr>
          <w:lang w:val="en-GB" w:eastAsia="zh-CN"/>
        </w:rPr>
        <w:t>different</w:t>
      </w:r>
      <w:r w:rsidRPr="009D6A77">
        <w:rPr>
          <w:lang w:val="en-GB" w:eastAsia="zh-CN"/>
        </w:rPr>
        <w:t xml:space="preserve"> than non-SBFD symbols due to inter-UE CLI and the different number of transmit antennas or panels at the gNB across SBFD slots and non-SBFD slots</w:t>
      </w:r>
      <w:r w:rsidR="009362AA">
        <w:rPr>
          <w:lang w:val="en-GB" w:eastAsia="zh-CN"/>
        </w:rPr>
        <w:t>.</w:t>
      </w:r>
    </w:p>
    <w:p w14:paraId="25C6EDDD" w14:textId="6C0A0154" w:rsidR="006707FE" w:rsidRDefault="006707FE" w:rsidP="009D6A77">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38</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RAN1 to further discussion SBFD-dedicated DL SPS for PDSCH reception in SBFD symbols. </w:t>
      </w:r>
    </w:p>
    <w:p w14:paraId="77F44CD7" w14:textId="77777777" w:rsidR="006707FE" w:rsidRDefault="006707FE" w:rsidP="00C32A87">
      <w:pPr>
        <w:rPr>
          <w:rFonts w:eastAsia="Batang"/>
          <w:b/>
          <w:bCs/>
          <w:szCs w:val="24"/>
          <w:lang w:val="en-GB"/>
        </w:rPr>
      </w:pPr>
    </w:p>
    <w:p w14:paraId="2B461CC8" w14:textId="5B1C67C1" w:rsidR="00E13474" w:rsidRDefault="00E13474" w:rsidP="007042F5">
      <w:pPr>
        <w:pStyle w:val="Heading3"/>
        <w:rPr>
          <w:lang w:eastAsia="zh-CN"/>
        </w:rPr>
      </w:pPr>
      <w:bookmarkStart w:id="36" w:name="_Ref127345799"/>
      <w:r>
        <w:rPr>
          <w:lang w:eastAsia="zh-CN"/>
        </w:rPr>
        <w:t>PUSCH</w:t>
      </w:r>
      <w:bookmarkEnd w:id="36"/>
    </w:p>
    <w:p w14:paraId="6DDE1CE8" w14:textId="5B712D7B" w:rsidR="00AC7537" w:rsidRDefault="00863C88" w:rsidP="00921537">
      <w:pPr>
        <w:jc w:val="both"/>
        <w:rPr>
          <w:lang w:val="en-GB" w:eastAsia="zh-CN"/>
        </w:rPr>
      </w:pPr>
      <w:r>
        <w:rPr>
          <w:lang w:val="en-GB" w:eastAsia="zh-CN"/>
        </w:rPr>
        <w:t xml:space="preserve">Similar to the PUCCH discussion, </w:t>
      </w:r>
      <w:r w:rsidR="00E418A3">
        <w:rPr>
          <w:lang w:val="en-GB" w:eastAsia="zh-CN"/>
        </w:rPr>
        <w:t>i</w:t>
      </w:r>
      <w:r w:rsidR="00F2394B">
        <w:rPr>
          <w:lang w:val="en-GB" w:eastAsia="zh-CN"/>
        </w:rPr>
        <w:t>ntra-slot frequency hopping</w:t>
      </w:r>
      <w:r w:rsidR="003F0294">
        <w:rPr>
          <w:lang w:val="en-GB" w:eastAsia="zh-CN"/>
        </w:rPr>
        <w:t xml:space="preserve"> for PUSCH transmission in SBFD symbols should be </w:t>
      </w:r>
      <w:r w:rsidR="00DE4175">
        <w:rPr>
          <w:lang w:val="en-GB" w:eastAsia="zh-CN"/>
        </w:rPr>
        <w:t>handled carefully to allow efficient utilization of the UL subband</w:t>
      </w:r>
      <w:r w:rsidR="0006769E">
        <w:rPr>
          <w:lang w:val="en-GB" w:eastAsia="zh-CN"/>
        </w:rPr>
        <w:t xml:space="preserve"> and avoid dropping the PUSCH </w:t>
      </w:r>
      <w:r w:rsidR="00E35C3A">
        <w:rPr>
          <w:lang w:val="en-GB" w:eastAsia="zh-CN"/>
        </w:rPr>
        <w:t>transmission</w:t>
      </w:r>
      <w:r w:rsidR="00DE4175">
        <w:rPr>
          <w:lang w:val="en-GB" w:eastAsia="zh-CN"/>
        </w:rPr>
        <w:t xml:space="preserve">. </w:t>
      </w:r>
      <w:r w:rsidR="005B683D">
        <w:rPr>
          <w:lang w:val="en-GB" w:eastAsia="zh-CN"/>
        </w:rPr>
        <w:t xml:space="preserve">A </w:t>
      </w:r>
      <w:r w:rsidR="00C07470">
        <w:rPr>
          <w:lang w:val="en-GB" w:eastAsia="zh-CN"/>
        </w:rPr>
        <w:t xml:space="preserve">configured/scheduled PUSCH </w:t>
      </w:r>
      <w:r w:rsidR="005B683D">
        <w:rPr>
          <w:lang w:val="en-GB" w:eastAsia="zh-CN"/>
        </w:rPr>
        <w:t xml:space="preserve">transmission </w:t>
      </w:r>
      <w:r w:rsidR="00C07470">
        <w:rPr>
          <w:lang w:val="en-GB" w:eastAsia="zh-CN"/>
        </w:rPr>
        <w:t xml:space="preserve">by DCI </w:t>
      </w:r>
      <w:r w:rsidR="008434E7">
        <w:rPr>
          <w:lang w:val="en-GB" w:eastAsia="zh-CN"/>
        </w:rPr>
        <w:t>format</w:t>
      </w:r>
      <w:r w:rsidR="00C07470">
        <w:rPr>
          <w:lang w:val="en-GB" w:eastAsia="zh-CN"/>
        </w:rPr>
        <w:t xml:space="preserve"> 0_0</w:t>
      </w:r>
      <w:r w:rsidR="00077760">
        <w:rPr>
          <w:lang w:val="en-GB" w:eastAsia="zh-CN"/>
        </w:rPr>
        <w:t xml:space="preserve">/0_1 </w:t>
      </w:r>
      <w:r w:rsidR="0006769E">
        <w:rPr>
          <w:lang w:val="en-GB" w:eastAsia="zh-CN"/>
        </w:rPr>
        <w:t>or</w:t>
      </w:r>
      <w:r w:rsidR="00077760">
        <w:rPr>
          <w:lang w:val="en-GB" w:eastAsia="zh-CN"/>
        </w:rPr>
        <w:t xml:space="preserve"> 0_2 can be </w:t>
      </w:r>
      <w:r w:rsidR="005B683D">
        <w:rPr>
          <w:lang w:val="en-GB" w:eastAsia="zh-CN"/>
        </w:rPr>
        <w:t xml:space="preserve">enabled </w:t>
      </w:r>
      <w:r w:rsidR="00FF4A98">
        <w:rPr>
          <w:lang w:val="en-GB" w:eastAsia="zh-CN"/>
        </w:rPr>
        <w:t>with intra-slot frequency hopping by RRC configuration</w:t>
      </w:r>
      <w:r w:rsidR="00C636C3">
        <w:rPr>
          <w:lang w:val="en-GB" w:eastAsia="zh-CN"/>
        </w:rPr>
        <w:t xml:space="preserve"> of a list of RB offsets </w:t>
      </w:r>
      <w:r w:rsidR="00214B81">
        <w:rPr>
          <w:lang w:val="en-GB" w:eastAsia="zh-CN"/>
        </w:rPr>
        <w:t xml:space="preserve">and activating/scheduling DCI </w:t>
      </w:r>
      <w:r w:rsidR="0006769E">
        <w:rPr>
          <w:lang w:val="en-GB" w:eastAsia="zh-CN"/>
        </w:rPr>
        <w:t>indicating</w:t>
      </w:r>
      <w:r w:rsidR="00214B81">
        <w:rPr>
          <w:lang w:val="en-GB" w:eastAsia="zh-CN"/>
        </w:rPr>
        <w:t xml:space="preserve"> on</w:t>
      </w:r>
      <w:r w:rsidR="00DC4C74">
        <w:rPr>
          <w:lang w:val="en-GB" w:eastAsia="zh-CN"/>
        </w:rPr>
        <w:t xml:space="preserve">e of the RB-offsets. For example, when the BWP is larger than 50 RBs, </w:t>
      </w:r>
      <w:r w:rsidR="00733F1A">
        <w:rPr>
          <w:lang w:val="en-GB" w:eastAsia="zh-CN"/>
        </w:rPr>
        <w:t xml:space="preserve">four RBs offsets are configured by higher layer and two bits in the DCI indicate on the four offsets. </w:t>
      </w:r>
      <w:r w:rsidR="003A1FAF">
        <w:rPr>
          <w:lang w:val="en-GB" w:eastAsia="zh-CN"/>
        </w:rPr>
        <w:t xml:space="preserve">The start RB for first hop (i=0) is based on the FDRA of the PUSCH while the start RB of second hop is given by the equation below. </w:t>
      </w:r>
    </w:p>
    <w:p w14:paraId="22D5DE10" w14:textId="1FF9C5E7" w:rsidR="001066E1" w:rsidRPr="001066E1" w:rsidRDefault="001066E1" w:rsidP="001066E1">
      <w:pPr>
        <w:jc w:val="both"/>
        <w:rPr>
          <w:lang w:eastAsia="zh-CN"/>
        </w:rPr>
      </w:pPr>
      <m:oMathPara>
        <m:oMathParaPr>
          <m:jc m:val="centerGroup"/>
        </m:oMathParaP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i=1</m:t>
                    </m:r>
                  </m:e>
                </m:mr>
              </m:m>
            </m:e>
          </m:d>
        </m:oMath>
      </m:oMathPara>
    </w:p>
    <w:p w14:paraId="63C488B6" w14:textId="618443BF" w:rsidR="00F84DC4" w:rsidRDefault="007C07D1" w:rsidP="007C1EAA">
      <w:pPr>
        <w:jc w:val="both"/>
        <w:rPr>
          <w:lang w:val="en-GB" w:eastAsia="zh-CN"/>
        </w:rPr>
      </w:pPr>
      <w:r>
        <w:rPr>
          <w:lang w:val="en-GB" w:eastAsia="zh-CN"/>
        </w:rPr>
        <w:t xml:space="preserve">The RRC configured RB offsets may </w:t>
      </w:r>
      <w:r w:rsidR="000C4CFB">
        <w:rPr>
          <w:lang w:val="en-GB" w:eastAsia="zh-CN"/>
        </w:rPr>
        <w:t xml:space="preserve">not be </w:t>
      </w:r>
      <w:r w:rsidR="00702188">
        <w:rPr>
          <w:lang w:val="en-GB" w:eastAsia="zh-CN"/>
        </w:rPr>
        <w:t>compatible</w:t>
      </w:r>
      <w:r w:rsidR="000C4CFB">
        <w:rPr>
          <w:lang w:val="en-GB" w:eastAsia="zh-CN"/>
        </w:rPr>
        <w:t xml:space="preserve"> for PUSCH transmission in SBFD, e.g.</w:t>
      </w:r>
      <w:r w:rsidR="00702188">
        <w:rPr>
          <w:lang w:val="en-GB" w:eastAsia="zh-CN"/>
        </w:rPr>
        <w:t>, it</w:t>
      </w:r>
      <w:r w:rsidR="000C4CFB">
        <w:rPr>
          <w:lang w:val="en-GB" w:eastAsia="zh-CN"/>
        </w:rPr>
        <w:t xml:space="preserve"> may lead to some of the PUSCH frequency resources of second hop outside the uplink subband. One solution is to have SBFD-specific RB offsets</w:t>
      </w:r>
      <w:r w:rsidR="00E83B9E">
        <w:rPr>
          <w:lang w:val="en-GB" w:eastAsia="zh-CN"/>
        </w:rPr>
        <w:t xml:space="preserve"> for PUSCH transmission with intra-slot frequency hopping in SBFD symbol. Another solution is to increase the number of configured RBs offsets </w:t>
      </w:r>
      <w:r w:rsidR="004327BB">
        <w:rPr>
          <w:lang w:val="en-GB" w:eastAsia="zh-CN"/>
        </w:rPr>
        <w:t xml:space="preserve">to enable finer granularity, however, it comes with increase DCI overhead. </w:t>
      </w:r>
      <w:r w:rsidR="00666196">
        <w:rPr>
          <w:lang w:val="en-GB" w:eastAsia="zh-CN"/>
        </w:rPr>
        <w:t xml:space="preserve">Therefore, RAN1 should discuss solutions to enable intra-slot FH in SBFD symbols </w:t>
      </w:r>
      <w:r w:rsidR="007C1EAA">
        <w:rPr>
          <w:lang w:val="en-GB" w:eastAsia="zh-CN"/>
        </w:rPr>
        <w:t>with efficient utilization of the UL subband resources for multiple co-scheduled UEs</w:t>
      </w:r>
      <w:r w:rsidR="0009380D">
        <w:rPr>
          <w:lang w:val="en-GB" w:eastAsia="zh-CN"/>
        </w:rPr>
        <w:t xml:space="preserve"> in complimentary manner as shown in </w:t>
      </w:r>
      <w:r w:rsidR="00222BD5">
        <w:rPr>
          <w:lang w:val="en-GB" w:eastAsia="zh-CN"/>
        </w:rPr>
        <w:fldChar w:fldCharType="begin"/>
      </w:r>
      <w:r w:rsidR="00222BD5">
        <w:rPr>
          <w:lang w:val="en-GB" w:eastAsia="zh-CN"/>
        </w:rPr>
        <w:instrText xml:space="preserve"> REF _Ref127524232 \h </w:instrText>
      </w:r>
      <w:r w:rsidR="00222BD5">
        <w:rPr>
          <w:lang w:val="en-GB" w:eastAsia="zh-CN"/>
        </w:rPr>
      </w:r>
      <w:r w:rsidR="00222BD5">
        <w:rPr>
          <w:lang w:val="en-GB" w:eastAsia="zh-CN"/>
        </w:rPr>
        <w:fldChar w:fldCharType="separate"/>
      </w:r>
      <w:r w:rsidR="009D6A77">
        <w:t xml:space="preserve">Figure </w:t>
      </w:r>
      <w:r w:rsidR="009D6A77">
        <w:rPr>
          <w:noProof/>
        </w:rPr>
        <w:t>3</w:t>
      </w:r>
      <w:r w:rsidR="009D6A77">
        <w:noBreakHyphen/>
      </w:r>
      <w:r w:rsidR="009D6A77">
        <w:rPr>
          <w:noProof/>
        </w:rPr>
        <w:t>9</w:t>
      </w:r>
      <w:r w:rsidR="00222BD5">
        <w:rPr>
          <w:lang w:val="en-GB" w:eastAsia="zh-CN"/>
        </w:rPr>
        <w:fldChar w:fldCharType="end"/>
      </w:r>
      <w:r w:rsidR="007C1EAA">
        <w:rPr>
          <w:lang w:val="en-GB" w:eastAsia="zh-CN"/>
        </w:rPr>
        <w:t xml:space="preserve">. </w:t>
      </w:r>
    </w:p>
    <w:p w14:paraId="5978D8FA" w14:textId="77777777" w:rsidR="005627DE" w:rsidRDefault="005627DE" w:rsidP="00F2394B">
      <w:pPr>
        <w:jc w:val="both"/>
        <w:rPr>
          <w:lang w:val="en-GB" w:eastAsia="zh-CN"/>
        </w:rPr>
      </w:pPr>
    </w:p>
    <w:p w14:paraId="7CDCC954" w14:textId="538DB6B2" w:rsidR="00B61DC3" w:rsidRDefault="0014550A" w:rsidP="009D6A77">
      <w:pPr>
        <w:keepNext/>
        <w:jc w:val="center"/>
      </w:pPr>
      <w:r>
        <w:object w:dxaOrig="3960" w:dyaOrig="1485" w14:anchorId="21B2037E">
          <v:shape id="_x0000_i1041" type="#_x0000_t75" style="width:275.85pt;height:103.3pt" o:ole="">
            <v:imagedata r:id="rId51" o:title=""/>
          </v:shape>
          <o:OLEObject Type="Embed" ProgID="Visio.Drawing.15" ShapeID="_x0000_i1041" DrawAspect="Content" ObjectID="_1738161126" r:id="rId52"/>
        </w:object>
      </w:r>
    </w:p>
    <w:p w14:paraId="5B205B34" w14:textId="5C97CAC0" w:rsidR="00F2394B" w:rsidRDefault="00B61DC3" w:rsidP="009D6A77">
      <w:pPr>
        <w:pStyle w:val="Caption"/>
        <w:jc w:val="center"/>
        <w:rPr>
          <w:lang w:val="en-GB" w:eastAsia="zh-CN"/>
        </w:rPr>
      </w:pPr>
      <w:bookmarkStart w:id="37" w:name="_Ref127524232"/>
      <w:bookmarkStart w:id="38" w:name="_Ref127344768"/>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9</w:t>
      </w:r>
      <w:r>
        <w:rPr>
          <w:noProof/>
        </w:rPr>
        <w:fldChar w:fldCharType="end"/>
      </w:r>
      <w:bookmarkEnd w:id="37"/>
      <w:bookmarkEnd w:id="38"/>
      <w:r w:rsidR="005627DE">
        <w:t xml:space="preserve"> intra-slot frequency hopping in SBFD symbols</w:t>
      </w:r>
    </w:p>
    <w:p w14:paraId="0357C2CB" w14:textId="6A72A70A" w:rsidR="00F2394B" w:rsidRDefault="00F2394B" w:rsidP="00F2394B">
      <w:pPr>
        <w:jc w:val="center"/>
        <w:rPr>
          <w:lang w:val="en-GB" w:eastAsia="zh-CN"/>
        </w:rPr>
      </w:pPr>
    </w:p>
    <w:p w14:paraId="0EBCB75B" w14:textId="5CC23F4C" w:rsidR="00F2394B" w:rsidRPr="00257D4B" w:rsidRDefault="007C1EAA" w:rsidP="009D6A77">
      <w:pPr>
        <w:rPr>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39</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RAN1 to further discussion solutions for PUSCH intra-slot frequency hopping in SBFD symbols. </w:t>
      </w:r>
    </w:p>
    <w:p w14:paraId="798A129A" w14:textId="7F383B41" w:rsidR="007042F5" w:rsidRPr="007042F5" w:rsidRDefault="00AD1E49" w:rsidP="007042F5">
      <w:pPr>
        <w:pStyle w:val="Heading3"/>
        <w:rPr>
          <w:lang w:eastAsia="zh-CN"/>
        </w:rPr>
      </w:pPr>
      <w:r>
        <w:rPr>
          <w:lang w:eastAsia="zh-CN"/>
        </w:rPr>
        <w:t>PUCCH/</w:t>
      </w:r>
      <w:r w:rsidR="007042F5">
        <w:rPr>
          <w:lang w:eastAsia="zh-CN"/>
        </w:rPr>
        <w:t xml:space="preserve">PUSCH repetition </w:t>
      </w:r>
    </w:p>
    <w:p w14:paraId="6AE5E1DE" w14:textId="0602469D" w:rsidR="0001273F" w:rsidRDefault="00190F5A" w:rsidP="00190F5A">
      <w:pPr>
        <w:jc w:val="both"/>
        <w:rPr>
          <w:lang w:val="en-GB" w:eastAsia="zh-CN"/>
        </w:rPr>
      </w:pPr>
      <w:r>
        <w:rPr>
          <w:lang w:val="en-GB" w:eastAsia="zh-CN"/>
        </w:rPr>
        <w:t>One of the main advantages of SBFD is to improve UL coverage. PUSCH</w:t>
      </w:r>
      <w:r w:rsidR="007D394C">
        <w:rPr>
          <w:lang w:val="en-GB" w:eastAsia="zh-CN"/>
        </w:rPr>
        <w:t xml:space="preserve"> and PUCCH</w:t>
      </w:r>
      <w:r>
        <w:rPr>
          <w:lang w:val="en-GB" w:eastAsia="zh-CN"/>
        </w:rPr>
        <w:t xml:space="preserve"> repetition across slots is an efficient technique to improve the UL link budget. </w:t>
      </w:r>
      <w:r w:rsidR="003F6F7A">
        <w:rPr>
          <w:lang w:val="en-GB" w:eastAsia="zh-CN"/>
        </w:rPr>
        <w:t>To leverage SBFD coverage gain f</w:t>
      </w:r>
      <w:r w:rsidR="00DF2674">
        <w:rPr>
          <w:lang w:val="en-GB" w:eastAsia="zh-CN"/>
        </w:rPr>
        <w:t xml:space="preserve">or cell-edge UEs, </w:t>
      </w:r>
      <w:r w:rsidR="005328AF">
        <w:rPr>
          <w:lang w:val="en-GB" w:eastAsia="zh-CN"/>
        </w:rPr>
        <w:t>it is important to ena</w:t>
      </w:r>
      <w:r w:rsidR="005B7B44">
        <w:rPr>
          <w:lang w:val="en-GB" w:eastAsia="zh-CN"/>
        </w:rPr>
        <w:t xml:space="preserve">ble repetition of </w:t>
      </w:r>
      <w:r w:rsidR="003F6F7A">
        <w:rPr>
          <w:lang w:val="en-GB" w:eastAsia="zh-CN"/>
        </w:rPr>
        <w:t>the PUCCH</w:t>
      </w:r>
      <w:r w:rsidR="005328AF">
        <w:rPr>
          <w:lang w:val="en-GB" w:eastAsia="zh-CN"/>
        </w:rPr>
        <w:t xml:space="preserve">/PUSCH </w:t>
      </w:r>
      <w:r w:rsidR="005B7B44">
        <w:rPr>
          <w:lang w:val="en-GB" w:eastAsia="zh-CN"/>
        </w:rPr>
        <w:t xml:space="preserve">across the </w:t>
      </w:r>
      <w:r w:rsidR="00232DE0">
        <w:rPr>
          <w:lang w:val="en-GB" w:eastAsia="zh-CN"/>
        </w:rPr>
        <w:t xml:space="preserve">SBFD and non-SBFD </w:t>
      </w:r>
      <w:r w:rsidR="005B7B44">
        <w:rPr>
          <w:lang w:val="en-GB" w:eastAsia="zh-CN"/>
        </w:rPr>
        <w:t>slots without any restriction</w:t>
      </w:r>
      <w:r w:rsidR="00566640">
        <w:rPr>
          <w:lang w:val="en-GB" w:eastAsia="zh-CN"/>
        </w:rPr>
        <w:t xml:space="preserve">. </w:t>
      </w:r>
      <w:r w:rsidR="00AC7537">
        <w:rPr>
          <w:lang w:val="en-GB" w:eastAsia="zh-CN"/>
        </w:rPr>
        <w:fldChar w:fldCharType="begin"/>
      </w:r>
      <w:r w:rsidR="00AC7537">
        <w:rPr>
          <w:lang w:val="en-GB" w:eastAsia="zh-CN"/>
        </w:rPr>
        <w:instrText xml:space="preserve"> REF _Ref127516024 \h </w:instrText>
      </w:r>
      <w:r w:rsidR="00AC7537">
        <w:rPr>
          <w:lang w:val="en-GB" w:eastAsia="zh-CN"/>
        </w:rPr>
      </w:r>
      <w:r w:rsidR="00AC7537">
        <w:rPr>
          <w:lang w:val="en-GB" w:eastAsia="zh-CN"/>
        </w:rPr>
        <w:fldChar w:fldCharType="separate"/>
      </w:r>
      <w:r w:rsidR="009D6A77">
        <w:t xml:space="preserve">Figure </w:t>
      </w:r>
      <w:r w:rsidR="009D6A77">
        <w:rPr>
          <w:noProof/>
        </w:rPr>
        <w:t>3</w:t>
      </w:r>
      <w:r w:rsidR="009D6A77">
        <w:noBreakHyphen/>
      </w:r>
      <w:r w:rsidR="009D6A77">
        <w:rPr>
          <w:noProof/>
        </w:rPr>
        <w:t>10</w:t>
      </w:r>
      <w:r w:rsidR="00AC7537">
        <w:rPr>
          <w:lang w:val="en-GB" w:eastAsia="zh-CN"/>
        </w:rPr>
        <w:fldChar w:fldCharType="end"/>
      </w:r>
      <w:r w:rsidR="00AC7537">
        <w:rPr>
          <w:lang w:val="en-GB" w:eastAsia="zh-CN"/>
        </w:rPr>
        <w:t xml:space="preserve"> </w:t>
      </w:r>
      <w:r w:rsidR="00566640">
        <w:rPr>
          <w:lang w:val="en-GB" w:eastAsia="zh-CN"/>
        </w:rPr>
        <w:t xml:space="preserve">shows an example for a </w:t>
      </w:r>
      <w:r w:rsidR="002949D2">
        <w:rPr>
          <w:lang w:val="en-GB" w:eastAsia="zh-CN"/>
        </w:rPr>
        <w:t>five-repetition</w:t>
      </w:r>
      <w:r w:rsidR="00566640">
        <w:rPr>
          <w:lang w:val="en-GB" w:eastAsia="zh-CN"/>
        </w:rPr>
        <w:t xml:space="preserve"> starting in SBFD symbols and extend to UL slot. </w:t>
      </w:r>
      <w:r w:rsidR="002949D2">
        <w:rPr>
          <w:lang w:val="en-GB" w:eastAsia="zh-CN"/>
        </w:rPr>
        <w:t xml:space="preserve">The picture on the left shows example, where the same start RB is used across all repetitions and picture to the right shows example, where start RB of the repetition in UL slot is adjusted to avoid resource fragmentation in the UL slot. </w:t>
      </w:r>
    </w:p>
    <w:p w14:paraId="1E054BD2" w14:textId="54C9D9B1" w:rsidR="005627DE" w:rsidRDefault="000652CE" w:rsidP="009D6A77">
      <w:pPr>
        <w:keepNext/>
        <w:jc w:val="center"/>
      </w:pPr>
      <w:r>
        <w:object w:dxaOrig="3615" w:dyaOrig="1621" w14:anchorId="29F65D74">
          <v:shape id="_x0000_i1042" type="#_x0000_t75" style="width:180.45pt;height:81.35pt" o:ole="">
            <v:imagedata r:id="rId53" o:title=""/>
          </v:shape>
          <o:OLEObject Type="Embed" ProgID="Visio.Drawing.15" ShapeID="_x0000_i1042" DrawAspect="Content" ObjectID="_1738161127" r:id="rId54"/>
        </w:object>
      </w:r>
      <w:r w:rsidR="000E527F">
        <w:t xml:space="preserve"> </w:t>
      </w:r>
      <w:r w:rsidR="000E527F">
        <w:object w:dxaOrig="3630" w:dyaOrig="1621" w14:anchorId="0F088458">
          <v:shape id="_x0000_i1043" type="#_x0000_t75" style="width:181.85pt;height:81.35pt" o:ole="">
            <v:imagedata r:id="rId55" o:title=""/>
          </v:shape>
          <o:OLEObject Type="Embed" ProgID="Visio.Drawing.15" ShapeID="_x0000_i1043" DrawAspect="Content" ObjectID="_1738161128" r:id="rId56"/>
        </w:object>
      </w:r>
    </w:p>
    <w:p w14:paraId="15E8C6DD" w14:textId="2A71B85E" w:rsidR="0001273F" w:rsidRDefault="005627DE" w:rsidP="009D6A77">
      <w:pPr>
        <w:pStyle w:val="Caption"/>
        <w:jc w:val="center"/>
        <w:rPr>
          <w:lang w:val="en-GB" w:eastAsia="zh-CN"/>
        </w:rPr>
      </w:pPr>
      <w:bookmarkStart w:id="39" w:name="_Ref127516024"/>
      <w:bookmarkStart w:id="40" w:name="_Ref127345034"/>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10</w:t>
      </w:r>
      <w:r>
        <w:rPr>
          <w:noProof/>
        </w:rPr>
        <w:fldChar w:fldCharType="end"/>
      </w:r>
      <w:bookmarkEnd w:id="39"/>
      <w:bookmarkEnd w:id="40"/>
      <w:r w:rsidR="003D512E">
        <w:t xml:space="preserve"> </w:t>
      </w:r>
      <w:r w:rsidR="00131D3B">
        <w:t>Example</w:t>
      </w:r>
      <w:r w:rsidR="002949D2">
        <w:t>s</w:t>
      </w:r>
      <w:r w:rsidR="00131D3B">
        <w:t xml:space="preserve"> of </w:t>
      </w:r>
      <w:r w:rsidR="003D512E">
        <w:t xml:space="preserve">PUSCH (or PUCCH) </w:t>
      </w:r>
      <w:r w:rsidR="00131D3B">
        <w:t xml:space="preserve">with five </w:t>
      </w:r>
      <w:r w:rsidR="003E7AC8">
        <w:t>repetitions</w:t>
      </w:r>
      <w:r w:rsidR="003D512E">
        <w:t xml:space="preserve"> across SBFD and non-SBFD slots</w:t>
      </w:r>
    </w:p>
    <w:p w14:paraId="77108129" w14:textId="08F06933" w:rsidR="00921A8D" w:rsidRDefault="00143908" w:rsidP="00190F5A">
      <w:pPr>
        <w:jc w:val="both"/>
        <w:rPr>
          <w:lang w:val="en-GB" w:eastAsia="zh-CN"/>
        </w:rPr>
      </w:pPr>
      <w:r>
        <w:rPr>
          <w:lang w:val="en-GB" w:eastAsia="zh-CN"/>
        </w:rPr>
        <w:t>The PUSCHs (or PUCCH)</w:t>
      </w:r>
      <w:r w:rsidR="00E91276">
        <w:rPr>
          <w:lang w:val="en-GB" w:eastAsia="zh-CN"/>
        </w:rPr>
        <w:t xml:space="preserve"> repetition</w:t>
      </w:r>
      <w:r>
        <w:rPr>
          <w:lang w:val="en-GB" w:eastAsia="zh-CN"/>
        </w:rPr>
        <w:t>s</w:t>
      </w:r>
      <w:r w:rsidR="00E91276">
        <w:rPr>
          <w:lang w:val="en-GB" w:eastAsia="zh-CN"/>
        </w:rPr>
        <w:t xml:space="preserve"> across SBFD and non-SBFD s</w:t>
      </w:r>
      <w:r w:rsidR="00E25395">
        <w:rPr>
          <w:lang w:val="en-GB" w:eastAsia="zh-CN"/>
        </w:rPr>
        <w:t>lots</w:t>
      </w:r>
      <w:r w:rsidR="00F64D89">
        <w:rPr>
          <w:lang w:val="en-GB" w:eastAsia="zh-CN"/>
        </w:rPr>
        <w:t xml:space="preserve"> </w:t>
      </w:r>
      <w:r w:rsidR="00FF10F7">
        <w:rPr>
          <w:lang w:val="en-GB" w:eastAsia="zh-CN"/>
        </w:rPr>
        <w:t xml:space="preserve">may be received at the gNB with different SINR due to </w:t>
      </w:r>
      <w:r w:rsidR="00706FB0">
        <w:rPr>
          <w:lang w:val="en-GB" w:eastAsia="zh-CN"/>
        </w:rPr>
        <w:t xml:space="preserve">the </w:t>
      </w:r>
      <w:r w:rsidR="00FF10F7">
        <w:rPr>
          <w:lang w:val="en-GB" w:eastAsia="zh-CN"/>
        </w:rPr>
        <w:t xml:space="preserve">difference of </w:t>
      </w:r>
      <w:r w:rsidR="00F64D89">
        <w:rPr>
          <w:lang w:val="en-GB" w:eastAsia="zh-CN"/>
        </w:rPr>
        <w:t xml:space="preserve">link quality </w:t>
      </w:r>
      <w:r w:rsidR="00706FB0">
        <w:rPr>
          <w:lang w:val="en-GB" w:eastAsia="zh-CN"/>
        </w:rPr>
        <w:t>with interference</w:t>
      </w:r>
      <w:r w:rsidR="00F64D89">
        <w:rPr>
          <w:lang w:val="en-GB" w:eastAsia="zh-CN"/>
        </w:rPr>
        <w:t xml:space="preserve"> </w:t>
      </w:r>
      <w:r w:rsidR="00FF10F7">
        <w:rPr>
          <w:lang w:val="en-GB" w:eastAsia="zh-CN"/>
        </w:rPr>
        <w:t>in SBFD symbols</w:t>
      </w:r>
      <w:r w:rsidR="001D62C4">
        <w:rPr>
          <w:lang w:val="en-GB" w:eastAsia="zh-CN"/>
        </w:rPr>
        <w:t xml:space="preserve"> as</w:t>
      </w:r>
      <w:r w:rsidR="003E5740">
        <w:rPr>
          <w:lang w:val="en-GB" w:eastAsia="zh-CN"/>
        </w:rPr>
        <w:t xml:space="preserve"> well</w:t>
      </w:r>
      <w:r w:rsidR="001D62C4">
        <w:rPr>
          <w:lang w:val="en-GB" w:eastAsia="zh-CN"/>
        </w:rPr>
        <w:t xml:space="preserve"> as the number of Rx panels. </w:t>
      </w:r>
      <w:r w:rsidR="005E45BC">
        <w:rPr>
          <w:lang w:val="en-GB" w:eastAsia="zh-CN"/>
        </w:rPr>
        <w:t xml:space="preserve">However, this issue can be handled by proper gNB configuration of the number of repetitions and the corresponding configurations, e.g., MCS. </w:t>
      </w:r>
      <w:r w:rsidR="00EE0189">
        <w:rPr>
          <w:lang w:val="en-GB" w:eastAsia="zh-CN"/>
        </w:rPr>
        <w:t xml:space="preserve"> L</w:t>
      </w:r>
      <w:r w:rsidR="00D95014">
        <w:rPr>
          <w:lang w:val="en-GB" w:eastAsia="zh-CN"/>
        </w:rPr>
        <w:t>imit</w:t>
      </w:r>
      <w:r w:rsidR="003E5740">
        <w:rPr>
          <w:lang w:val="en-GB" w:eastAsia="zh-CN"/>
        </w:rPr>
        <w:t>ing</w:t>
      </w:r>
      <w:r w:rsidR="00D95014">
        <w:rPr>
          <w:lang w:val="en-GB" w:eastAsia="zh-CN"/>
        </w:rPr>
        <w:t xml:space="preserve"> the repetition to </w:t>
      </w:r>
      <w:r w:rsidR="00CA714D">
        <w:rPr>
          <w:lang w:val="en-GB" w:eastAsia="zh-CN"/>
        </w:rPr>
        <w:t xml:space="preserve">slots with same duplex type, e.g. </w:t>
      </w:r>
      <w:r w:rsidR="00D95014">
        <w:rPr>
          <w:lang w:val="en-GB" w:eastAsia="zh-CN"/>
        </w:rPr>
        <w:t>SBFD slots</w:t>
      </w:r>
      <w:r w:rsidR="00CA714D">
        <w:rPr>
          <w:lang w:val="en-GB" w:eastAsia="zh-CN"/>
        </w:rPr>
        <w:t xml:space="preserve">, </w:t>
      </w:r>
      <w:r w:rsidR="000261DC">
        <w:rPr>
          <w:lang w:val="en-GB" w:eastAsia="zh-CN"/>
        </w:rPr>
        <w:t>has some drawbacks as it</w:t>
      </w:r>
      <w:r w:rsidR="00BF2722">
        <w:rPr>
          <w:lang w:val="en-GB" w:eastAsia="zh-CN"/>
        </w:rPr>
        <w:t xml:space="preserve"> limit</w:t>
      </w:r>
      <w:r w:rsidR="000261DC">
        <w:rPr>
          <w:lang w:val="en-GB" w:eastAsia="zh-CN"/>
        </w:rPr>
        <w:t>s</w:t>
      </w:r>
      <w:r w:rsidR="00BF2722">
        <w:rPr>
          <w:lang w:val="en-GB" w:eastAsia="zh-CN"/>
        </w:rPr>
        <w:t xml:space="preserve"> the coverage gain especially if number of SBFD slots are limited.</w:t>
      </w:r>
    </w:p>
    <w:p w14:paraId="3F95F579" w14:textId="69290B85" w:rsidR="004309E8" w:rsidRDefault="004309E8" w:rsidP="00190F5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It is essential to enable UL repetition across SBFD and non-SBFD symbols</w:t>
      </w:r>
      <w:r w:rsidR="00E46E2A">
        <w:rPr>
          <w:rFonts w:eastAsia="Batang"/>
          <w:b/>
          <w:bCs/>
          <w:szCs w:val="24"/>
          <w:lang w:val="en-GB"/>
        </w:rPr>
        <w:t xml:space="preserve"> especially </w:t>
      </w:r>
      <w:r w:rsidR="00944D18">
        <w:rPr>
          <w:rFonts w:eastAsia="Batang"/>
          <w:b/>
          <w:bCs/>
          <w:szCs w:val="24"/>
          <w:lang w:val="en-GB"/>
        </w:rPr>
        <w:t>for cell-edge UEs to leverage UL coverage</w:t>
      </w:r>
      <w:r w:rsidR="00FE00C4">
        <w:rPr>
          <w:rFonts w:eastAsia="Batang"/>
          <w:b/>
          <w:bCs/>
          <w:szCs w:val="24"/>
          <w:lang w:val="en-GB"/>
        </w:rPr>
        <w:t>.</w:t>
      </w:r>
    </w:p>
    <w:p w14:paraId="6A795D65" w14:textId="2E878A30" w:rsidR="00506A21" w:rsidRDefault="005B45E1" w:rsidP="00190F5A">
      <w:pPr>
        <w:jc w:val="both"/>
        <w:rPr>
          <w:lang w:val="en-GB" w:eastAsia="zh-CN"/>
        </w:rPr>
      </w:pPr>
      <w:r>
        <w:rPr>
          <w:lang w:val="en-GB" w:eastAsia="zh-CN"/>
        </w:rPr>
        <w:t xml:space="preserve">RAN1 can further study </w:t>
      </w:r>
      <w:r w:rsidR="00FA212D">
        <w:rPr>
          <w:lang w:val="en-GB" w:eastAsia="zh-CN"/>
        </w:rPr>
        <w:t>the</w:t>
      </w:r>
      <w:r w:rsidR="00F436AA">
        <w:rPr>
          <w:lang w:val="en-GB" w:eastAsia="zh-CN"/>
        </w:rPr>
        <w:t xml:space="preserve"> performance gain </w:t>
      </w:r>
      <w:r>
        <w:rPr>
          <w:lang w:val="en-GB" w:eastAsia="zh-CN"/>
        </w:rPr>
        <w:t>for PUSCH or PUCCH repetitions</w:t>
      </w:r>
      <w:r w:rsidR="00FA212D">
        <w:rPr>
          <w:lang w:val="en-GB" w:eastAsia="zh-CN"/>
        </w:rPr>
        <w:t xml:space="preserve"> across SBFD and non-SBFD symbols</w:t>
      </w:r>
      <w:r w:rsidR="00FE11F2">
        <w:rPr>
          <w:lang w:val="en-GB" w:eastAsia="zh-CN"/>
        </w:rPr>
        <w:t>.</w:t>
      </w:r>
      <w:r w:rsidR="0052088C">
        <w:rPr>
          <w:lang w:val="en-GB" w:eastAsia="zh-CN"/>
        </w:rPr>
        <w:t xml:space="preserve"> This study can be done</w:t>
      </w:r>
      <w:r w:rsidR="00F436AA">
        <w:rPr>
          <w:lang w:val="en-GB" w:eastAsia="zh-CN"/>
        </w:rPr>
        <w:t xml:space="preserve"> under AI 9.3.1 when evaluating the UL </w:t>
      </w:r>
      <w:r w:rsidR="004701EB">
        <w:rPr>
          <w:lang w:val="en-GB" w:eastAsia="zh-CN"/>
        </w:rPr>
        <w:t xml:space="preserve">coverage </w:t>
      </w:r>
      <w:r w:rsidR="00F436AA">
        <w:rPr>
          <w:lang w:val="en-GB" w:eastAsia="zh-CN"/>
        </w:rPr>
        <w:t xml:space="preserve">gain in SBFD. </w:t>
      </w:r>
    </w:p>
    <w:p w14:paraId="61E0A14F" w14:textId="69AA7CAE" w:rsidR="00E91276" w:rsidRDefault="0036256A" w:rsidP="00190F5A">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40</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RAN1 to further </w:t>
      </w:r>
      <w:r w:rsidR="009C7E58">
        <w:rPr>
          <w:rFonts w:eastAsia="Batang"/>
          <w:b/>
          <w:bCs/>
          <w:szCs w:val="24"/>
          <w:lang w:val="en-GB"/>
        </w:rPr>
        <w:t>discuss</w:t>
      </w:r>
      <w:r>
        <w:rPr>
          <w:rFonts w:eastAsia="Batang"/>
          <w:b/>
          <w:bCs/>
          <w:szCs w:val="24"/>
          <w:lang w:val="en-GB"/>
        </w:rPr>
        <w:t xml:space="preserve"> the </w:t>
      </w:r>
      <w:r w:rsidR="009764E3">
        <w:rPr>
          <w:rFonts w:eastAsia="Batang"/>
          <w:b/>
          <w:bCs/>
          <w:szCs w:val="24"/>
          <w:lang w:val="en-GB"/>
        </w:rPr>
        <w:t xml:space="preserve">benefits and </w:t>
      </w:r>
      <w:r w:rsidR="00D57EAF">
        <w:rPr>
          <w:rFonts w:eastAsia="Batang"/>
          <w:b/>
          <w:bCs/>
          <w:szCs w:val="24"/>
          <w:lang w:val="en-GB"/>
        </w:rPr>
        <w:t>evaluate the performance</w:t>
      </w:r>
      <w:r w:rsidR="000F67EE">
        <w:rPr>
          <w:rFonts w:eastAsia="Batang"/>
          <w:b/>
          <w:bCs/>
          <w:szCs w:val="24"/>
          <w:lang w:val="en-GB"/>
        </w:rPr>
        <w:t xml:space="preserve"> for UL repetitions </w:t>
      </w:r>
      <w:r w:rsidR="00025887">
        <w:rPr>
          <w:rFonts w:eastAsia="Batang"/>
          <w:b/>
          <w:bCs/>
          <w:szCs w:val="24"/>
          <w:lang w:val="en-GB"/>
        </w:rPr>
        <w:t xml:space="preserve">across SBFD and non-SBFD symbols. </w:t>
      </w:r>
    </w:p>
    <w:p w14:paraId="7C1636E0" w14:textId="078C88E4" w:rsidR="00230FF8" w:rsidRDefault="00230FF8" w:rsidP="009D6A77">
      <w:pPr>
        <w:pStyle w:val="Heading4"/>
        <w:rPr>
          <w:lang w:eastAsia="zh-CN"/>
        </w:rPr>
      </w:pPr>
      <w:bookmarkStart w:id="41" w:name="_Ref126747037"/>
      <w:r>
        <w:rPr>
          <w:lang w:eastAsia="zh-CN"/>
        </w:rPr>
        <w:t>Available slot counting</w:t>
      </w:r>
      <w:bookmarkEnd w:id="41"/>
    </w:p>
    <w:p w14:paraId="638961B8" w14:textId="5B0C25E2" w:rsidR="00670ACE" w:rsidRDefault="00F80970" w:rsidP="00190F5A">
      <w:pPr>
        <w:jc w:val="both"/>
        <w:rPr>
          <w:lang w:val="en-GB" w:eastAsia="zh-CN"/>
        </w:rPr>
      </w:pPr>
      <w:r>
        <w:rPr>
          <w:lang w:val="en-GB" w:eastAsia="zh-CN"/>
        </w:rPr>
        <w:t>Related to the</w:t>
      </w:r>
      <w:r w:rsidR="00D779CC">
        <w:rPr>
          <w:lang w:val="en-GB" w:eastAsia="zh-CN"/>
        </w:rPr>
        <w:t xml:space="preserve"> </w:t>
      </w:r>
      <w:r w:rsidR="00572913">
        <w:rPr>
          <w:lang w:val="en-GB" w:eastAsia="zh-CN"/>
        </w:rPr>
        <w:t xml:space="preserve">physical </w:t>
      </w:r>
      <w:r w:rsidR="00844896">
        <w:rPr>
          <w:lang w:val="en-GB" w:eastAsia="zh-CN"/>
        </w:rPr>
        <w:t xml:space="preserve">UL </w:t>
      </w:r>
      <w:r w:rsidR="00572913">
        <w:rPr>
          <w:lang w:val="en-GB" w:eastAsia="zh-CN"/>
        </w:rPr>
        <w:t xml:space="preserve">channel </w:t>
      </w:r>
      <w:r w:rsidR="00844896">
        <w:rPr>
          <w:lang w:val="en-GB" w:eastAsia="zh-CN"/>
        </w:rPr>
        <w:t>repetitions</w:t>
      </w:r>
      <w:r w:rsidR="000D792C">
        <w:rPr>
          <w:lang w:val="en-GB" w:eastAsia="zh-CN"/>
        </w:rPr>
        <w:t xml:space="preserve"> </w:t>
      </w:r>
      <w:r w:rsidR="000C1427">
        <w:rPr>
          <w:lang w:val="en-GB" w:eastAsia="zh-CN"/>
        </w:rPr>
        <w:t>across SBFD and non-SBFD symbols</w:t>
      </w:r>
      <w:r w:rsidR="000E1496">
        <w:rPr>
          <w:lang w:val="en-GB" w:eastAsia="zh-CN"/>
        </w:rPr>
        <w:t xml:space="preserve">, </w:t>
      </w:r>
      <w:r w:rsidR="00E6280E">
        <w:rPr>
          <w:lang w:val="en-GB" w:eastAsia="zh-CN"/>
        </w:rPr>
        <w:t xml:space="preserve">available slot counting and </w:t>
      </w:r>
      <w:r w:rsidR="00A74F1E">
        <w:rPr>
          <w:lang w:val="en-GB" w:eastAsia="zh-CN"/>
        </w:rPr>
        <w:t>inter-slot frequency hopping and</w:t>
      </w:r>
      <w:r w:rsidR="00572913">
        <w:rPr>
          <w:lang w:val="en-GB" w:eastAsia="zh-CN"/>
        </w:rPr>
        <w:t xml:space="preserve"> </w:t>
      </w:r>
      <w:r w:rsidR="00E46C29">
        <w:rPr>
          <w:lang w:val="en-GB" w:eastAsia="zh-CN"/>
        </w:rPr>
        <w:t xml:space="preserve">should be </w:t>
      </w:r>
      <w:r w:rsidR="00A74F1E">
        <w:rPr>
          <w:lang w:val="en-GB" w:eastAsia="zh-CN"/>
        </w:rPr>
        <w:t xml:space="preserve">further discussed. </w:t>
      </w:r>
      <w:r w:rsidR="00B43512">
        <w:rPr>
          <w:lang w:val="en-GB" w:eastAsia="zh-CN"/>
        </w:rPr>
        <w:t>T</w:t>
      </w:r>
      <w:r w:rsidR="00E6280E">
        <w:rPr>
          <w:lang w:val="en-GB" w:eastAsia="zh-CN"/>
        </w:rPr>
        <w:t>he available slot</w:t>
      </w:r>
      <w:r w:rsidR="003E1BC0">
        <w:rPr>
          <w:lang w:val="en-GB" w:eastAsia="zh-CN"/>
        </w:rPr>
        <w:t xml:space="preserve"> framework</w:t>
      </w:r>
      <w:r w:rsidR="00E6280E">
        <w:rPr>
          <w:lang w:val="en-GB" w:eastAsia="zh-CN"/>
        </w:rPr>
        <w:t xml:space="preserve"> </w:t>
      </w:r>
      <w:r w:rsidR="00B43512">
        <w:rPr>
          <w:lang w:val="en-GB" w:eastAsia="zh-CN"/>
        </w:rPr>
        <w:t xml:space="preserve">is based on RRC determination of </w:t>
      </w:r>
      <w:r w:rsidR="00ED7B1D">
        <w:rPr>
          <w:lang w:val="en-GB" w:eastAsia="zh-CN"/>
        </w:rPr>
        <w:t>an</w:t>
      </w:r>
      <w:r w:rsidR="00E6280E">
        <w:rPr>
          <w:lang w:val="en-GB" w:eastAsia="zh-CN"/>
        </w:rPr>
        <w:t xml:space="preserve"> UL </w:t>
      </w:r>
      <w:r w:rsidR="00EB1FE3">
        <w:rPr>
          <w:lang w:val="en-GB" w:eastAsia="zh-CN"/>
        </w:rPr>
        <w:t xml:space="preserve">or flexible slot </w:t>
      </w:r>
      <w:r w:rsidR="006562D9">
        <w:rPr>
          <w:lang w:val="en-GB" w:eastAsia="zh-CN"/>
        </w:rPr>
        <w:t xml:space="preserve">being available if </w:t>
      </w:r>
      <w:r w:rsidR="00411EB7">
        <w:rPr>
          <w:lang w:val="en-GB" w:eastAsia="zh-CN"/>
        </w:rPr>
        <w:t xml:space="preserve">it is </w:t>
      </w:r>
      <w:r w:rsidR="00F4540A">
        <w:rPr>
          <w:lang w:val="en-GB" w:eastAsia="zh-CN"/>
        </w:rPr>
        <w:t>having</w:t>
      </w:r>
      <w:r w:rsidR="00E6280E">
        <w:rPr>
          <w:lang w:val="en-GB" w:eastAsia="zh-CN"/>
        </w:rPr>
        <w:t xml:space="preserve"> enough symbols to accommodate the UL transmission</w:t>
      </w:r>
      <w:r w:rsidR="00EB1FE3">
        <w:rPr>
          <w:lang w:val="en-GB" w:eastAsia="zh-CN"/>
        </w:rPr>
        <w:t xml:space="preserve">. </w:t>
      </w:r>
      <w:r w:rsidR="00E01A09">
        <w:rPr>
          <w:lang w:val="en-GB" w:eastAsia="zh-CN"/>
        </w:rPr>
        <w:t>For</w:t>
      </w:r>
      <w:r w:rsidR="00E6280E">
        <w:rPr>
          <w:lang w:val="en-GB" w:eastAsia="zh-CN"/>
        </w:rPr>
        <w:t xml:space="preserve"> SBFD </w:t>
      </w:r>
      <w:r w:rsidR="00E01A09">
        <w:rPr>
          <w:lang w:val="en-GB" w:eastAsia="zh-CN"/>
        </w:rPr>
        <w:t>repetition</w:t>
      </w:r>
      <w:r w:rsidR="00E6280E">
        <w:rPr>
          <w:lang w:val="en-GB" w:eastAsia="zh-CN"/>
        </w:rPr>
        <w:t xml:space="preserve">, </w:t>
      </w:r>
      <w:r w:rsidR="00E01A09">
        <w:rPr>
          <w:lang w:val="en-GB" w:eastAsia="zh-CN"/>
        </w:rPr>
        <w:t xml:space="preserve">DL symbol with UL subband should be </w:t>
      </w:r>
      <w:r w:rsidR="00670ACE">
        <w:rPr>
          <w:lang w:val="en-GB" w:eastAsia="zh-CN"/>
        </w:rPr>
        <w:t xml:space="preserve">considered as </w:t>
      </w:r>
      <w:r w:rsidR="00411EB7">
        <w:rPr>
          <w:lang w:val="en-GB" w:eastAsia="zh-CN"/>
        </w:rPr>
        <w:t>an</w:t>
      </w:r>
      <w:r w:rsidR="00670ACE">
        <w:rPr>
          <w:lang w:val="en-GB" w:eastAsia="zh-CN"/>
        </w:rPr>
        <w:t xml:space="preserve"> </w:t>
      </w:r>
      <w:r w:rsidR="00411EB7">
        <w:rPr>
          <w:lang w:val="en-GB" w:eastAsia="zh-CN"/>
        </w:rPr>
        <w:t>a</w:t>
      </w:r>
      <w:r w:rsidR="00670ACE">
        <w:rPr>
          <w:lang w:val="en-GB" w:eastAsia="zh-CN"/>
        </w:rPr>
        <w:t>vailable slot</w:t>
      </w:r>
      <w:r w:rsidR="00713A98">
        <w:rPr>
          <w:lang w:val="en-GB" w:eastAsia="zh-CN"/>
        </w:rPr>
        <w:t xml:space="preserve"> for repetition in the UL subband. </w:t>
      </w:r>
    </w:p>
    <w:p w14:paraId="577B166A" w14:textId="1B714F3D" w:rsidR="00780C2E" w:rsidRDefault="00780C2E" w:rsidP="00780C2E">
      <w:pPr>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42</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Available slot counting for PUCCH and PUSCH repetitions consider time availability of all symbols based on </w:t>
      </w:r>
      <w:r w:rsidR="00AF03D7">
        <w:rPr>
          <w:b/>
          <w:bCs/>
          <w:lang w:eastAsia="zh-CN"/>
        </w:rPr>
        <w:t>TDD</w:t>
      </w:r>
      <w:r>
        <w:rPr>
          <w:b/>
          <w:bCs/>
          <w:lang w:eastAsia="zh-CN"/>
        </w:rPr>
        <w:t xml:space="preserve">-UL-DL patterns. </w:t>
      </w:r>
      <w:r w:rsidR="00992C16">
        <w:rPr>
          <w:b/>
          <w:bCs/>
          <w:lang w:eastAsia="zh-CN"/>
        </w:rPr>
        <w:t xml:space="preserve"> </w:t>
      </w:r>
    </w:p>
    <w:p w14:paraId="2817D805" w14:textId="541A62F4" w:rsidR="00780C2E" w:rsidRDefault="00780C2E" w:rsidP="009D6A77">
      <w:pPr>
        <w:jc w:val="both"/>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43</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The available frequency resources for UL transmission are not the same across the legacy UL symbols and SBFD symbols. </w:t>
      </w:r>
    </w:p>
    <w:p w14:paraId="35C706CB" w14:textId="76F04589" w:rsidR="00780C2E" w:rsidRPr="00BE013C" w:rsidRDefault="00780C2E" w:rsidP="009D6A77">
      <w:pPr>
        <w:jc w:val="both"/>
        <w:rPr>
          <w:b/>
        </w:rPr>
      </w:pPr>
      <w:r w:rsidRPr="00BE013C">
        <w:rPr>
          <w:rFonts w:eastAsia="Batang"/>
          <w:b/>
          <w:szCs w:val="24"/>
          <w:u w:val="single"/>
          <w:lang w:val="en-GB"/>
        </w:rPr>
        <w:t xml:space="preserve">Proposal </w:t>
      </w:r>
      <w:r w:rsidRPr="2BF5025A">
        <w:rPr>
          <w:rFonts w:eastAsia="Batang"/>
          <w:b/>
          <w:u w:val="single"/>
          <w:lang w:val="en-GB"/>
        </w:rPr>
        <w:fldChar w:fldCharType="begin"/>
      </w:r>
      <w:r w:rsidRPr="2BF5025A">
        <w:rPr>
          <w:rFonts w:eastAsia="Batang"/>
          <w:b/>
          <w:u w:val="single"/>
          <w:lang w:val="en-GB"/>
        </w:rPr>
        <w:instrText xml:space="preserve"> seq prop </w:instrText>
      </w:r>
      <w:r w:rsidRPr="2BF5025A">
        <w:rPr>
          <w:rFonts w:eastAsia="Batang"/>
          <w:b/>
          <w:u w:val="single"/>
          <w:lang w:val="en-GB"/>
        </w:rPr>
        <w:fldChar w:fldCharType="separate"/>
      </w:r>
      <w:r w:rsidR="009D6A77">
        <w:rPr>
          <w:rFonts w:eastAsia="Batang"/>
          <w:b/>
          <w:noProof/>
          <w:u w:val="single"/>
          <w:lang w:val="en-GB"/>
        </w:rPr>
        <w:t>41</w:t>
      </w:r>
      <w:r w:rsidRPr="2BF5025A">
        <w:rPr>
          <w:rFonts w:eastAsia="Batang"/>
          <w:b/>
          <w:u w:val="single"/>
          <w:lang w:val="en-GB"/>
        </w:rPr>
        <w:fldChar w:fldCharType="end"/>
      </w:r>
      <w:r w:rsidRPr="00BE013C">
        <w:rPr>
          <w:b/>
        </w:rPr>
        <w:t>: RAN1 to further study the impact/potential of enhancement of available slot counting in SBFD.</w:t>
      </w:r>
    </w:p>
    <w:p w14:paraId="4E41BF05" w14:textId="77777777" w:rsidR="005C5AF6" w:rsidRDefault="005C5AF6" w:rsidP="005C5AF6">
      <w:pPr>
        <w:pStyle w:val="Heading4"/>
        <w:rPr>
          <w:lang w:eastAsia="zh-CN"/>
        </w:rPr>
      </w:pPr>
      <w:r>
        <w:rPr>
          <w:lang w:eastAsia="zh-CN"/>
        </w:rPr>
        <w:t>Inter-slot Frequency hopping</w:t>
      </w:r>
    </w:p>
    <w:p w14:paraId="27BB347C" w14:textId="3196D37B" w:rsidR="00A75C68" w:rsidRDefault="00A75C68" w:rsidP="00A75C68">
      <w:pPr>
        <w:jc w:val="both"/>
        <w:rPr>
          <w:lang w:val="en-GB" w:eastAsia="zh-CN"/>
        </w:rPr>
      </w:pPr>
      <w:r>
        <w:rPr>
          <w:lang w:val="en-GB" w:eastAsia="zh-CN"/>
        </w:rPr>
        <w:t>Frequency hopping is essential technique to achieve frequency diversity for the repetition. Similar to the earlier discussion on PUCCH in section 3.2.1</w:t>
      </w:r>
      <w:r w:rsidR="00972A5C">
        <w:rPr>
          <w:lang w:val="en-GB" w:eastAsia="zh-CN"/>
        </w:rPr>
        <w:t xml:space="preserve"> and PUSCH in </w:t>
      </w:r>
      <w:r w:rsidR="00972A5C">
        <w:rPr>
          <w:lang w:val="en-GB" w:eastAsia="zh-CN"/>
        </w:rPr>
        <w:fldChar w:fldCharType="begin"/>
      </w:r>
      <w:r w:rsidR="00972A5C">
        <w:rPr>
          <w:lang w:val="en-GB" w:eastAsia="zh-CN"/>
        </w:rPr>
        <w:instrText xml:space="preserve"> REF _Ref127345799 \r \h </w:instrText>
      </w:r>
      <w:r w:rsidR="00972A5C">
        <w:rPr>
          <w:lang w:val="en-GB" w:eastAsia="zh-CN"/>
        </w:rPr>
      </w:r>
      <w:r w:rsidR="00972A5C">
        <w:rPr>
          <w:lang w:val="en-GB" w:eastAsia="zh-CN"/>
        </w:rPr>
        <w:fldChar w:fldCharType="separate"/>
      </w:r>
      <w:r w:rsidR="009D6A77">
        <w:rPr>
          <w:lang w:val="en-GB" w:eastAsia="zh-CN"/>
        </w:rPr>
        <w:t>3.2.4</w:t>
      </w:r>
      <w:r w:rsidR="00972A5C">
        <w:rPr>
          <w:lang w:val="en-GB" w:eastAsia="zh-CN"/>
        </w:rPr>
        <w:fldChar w:fldCharType="end"/>
      </w:r>
      <w:r>
        <w:rPr>
          <w:lang w:val="en-GB" w:eastAsia="zh-CN"/>
        </w:rPr>
        <w:t xml:space="preserve">, the starting RB </w:t>
      </w:r>
      <w:r w:rsidR="00972A5C">
        <w:rPr>
          <w:lang w:val="en-GB" w:eastAsia="zh-CN"/>
        </w:rPr>
        <w:t>the</w:t>
      </w:r>
      <w:r>
        <w:rPr>
          <w:lang w:val="en-GB" w:eastAsia="zh-CN"/>
        </w:rPr>
        <w:t xml:space="preserve"> hops at SBFD symbols should be adjusted when </w:t>
      </w:r>
      <w:r w:rsidR="00972A5C">
        <w:rPr>
          <w:lang w:val="en-GB" w:eastAsia="zh-CN"/>
        </w:rPr>
        <w:t>inter</w:t>
      </w:r>
      <w:r>
        <w:rPr>
          <w:lang w:val="en-GB" w:eastAsia="zh-CN"/>
        </w:rPr>
        <w:t xml:space="preserve">-slot frequency hopping is enabled. Otherwise, with the presence of the narrow UL subband as compared to UL BWP, the current frequency hopping mechanism may be limited or not possible with SBFD operation. </w:t>
      </w:r>
    </w:p>
    <w:p w14:paraId="53D9501D" w14:textId="4DFF54C5" w:rsidR="00A75C68" w:rsidRPr="007B0990" w:rsidRDefault="00A75C68" w:rsidP="00A75C68">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42</w:t>
      </w:r>
      <w:r w:rsidRPr="006B0B6E">
        <w:rPr>
          <w:rFonts w:eastAsia="Batang"/>
          <w:b/>
          <w:szCs w:val="24"/>
          <w:u w:val="single"/>
          <w:lang w:val="en-GB"/>
        </w:rPr>
        <w:fldChar w:fldCharType="end"/>
      </w:r>
      <w:r w:rsidRPr="006B0B6E">
        <w:rPr>
          <w:b/>
        </w:rPr>
        <w:t>: RAN1 to further study the impact/potential</w:t>
      </w:r>
      <w:r>
        <w:rPr>
          <w:b/>
        </w:rPr>
        <w:t xml:space="preserve"> enhancement of</w:t>
      </w:r>
      <w:r w:rsidRPr="006B0B6E">
        <w:rPr>
          <w:b/>
        </w:rPr>
        <w:t xml:space="preserve"> </w:t>
      </w:r>
      <w:r>
        <w:rPr>
          <w:b/>
        </w:rPr>
        <w:t>PUSCH frequency hopping with SBFD operation</w:t>
      </w:r>
      <w:r w:rsidRPr="006B0B6E">
        <w:rPr>
          <w:b/>
        </w:rPr>
        <w:t>.</w:t>
      </w:r>
    </w:p>
    <w:p w14:paraId="4B4A068C" w14:textId="6EDAF1A0" w:rsidR="005C5AF6" w:rsidRDefault="001A5DAA" w:rsidP="005C5AF6">
      <w:pPr>
        <w:jc w:val="both"/>
        <w:rPr>
          <w:lang w:val="en-GB" w:eastAsia="zh-CN"/>
        </w:rPr>
      </w:pPr>
      <w:r>
        <w:rPr>
          <w:lang w:val="en-GB" w:eastAsia="zh-CN"/>
        </w:rPr>
        <w:t>For</w:t>
      </w:r>
      <w:r w:rsidR="005C5AF6">
        <w:rPr>
          <w:lang w:val="en-GB" w:eastAsia="zh-CN"/>
        </w:rPr>
        <w:t xml:space="preserve"> inter-slot frequency hopping without DMRS bundling</w:t>
      </w:r>
      <w:r>
        <w:rPr>
          <w:lang w:val="en-GB" w:eastAsia="zh-CN"/>
        </w:rPr>
        <w:t xml:space="preserve"> </w:t>
      </w:r>
      <w:r w:rsidR="005C5AF6">
        <w:rPr>
          <w:lang w:val="en-GB" w:eastAsia="zh-CN"/>
        </w:rPr>
        <w:t>using available slot counting, the available slot</w:t>
      </w:r>
      <w:r w:rsidR="00D2507E">
        <w:rPr>
          <w:lang w:val="en-GB" w:eastAsia="zh-CN"/>
        </w:rPr>
        <w:t>s</w:t>
      </w:r>
      <w:r w:rsidR="005C5AF6">
        <w:rPr>
          <w:lang w:val="en-GB" w:eastAsia="zh-CN"/>
        </w:rPr>
        <w:t xml:space="preserve"> </w:t>
      </w:r>
      <w:r w:rsidR="00D2507E">
        <w:rPr>
          <w:lang w:val="en-GB" w:eastAsia="zh-CN"/>
        </w:rPr>
        <w:t>are</w:t>
      </w:r>
      <w:r w:rsidR="005C5AF6">
        <w:rPr>
          <w:lang w:val="en-GB" w:eastAsia="zh-CN"/>
        </w:rPr>
        <w:t xml:space="preserve"> determined taking into account discussion in section </w:t>
      </w:r>
      <w:r w:rsidR="005C5AF6">
        <w:rPr>
          <w:lang w:val="en-GB" w:eastAsia="zh-CN"/>
        </w:rPr>
        <w:fldChar w:fldCharType="begin"/>
      </w:r>
      <w:r w:rsidR="005C5AF6">
        <w:rPr>
          <w:lang w:val="en-GB" w:eastAsia="zh-CN"/>
        </w:rPr>
        <w:instrText xml:space="preserve"> REF _Ref126747037 \n \h </w:instrText>
      </w:r>
      <w:r w:rsidR="005C5AF6">
        <w:rPr>
          <w:lang w:val="en-GB" w:eastAsia="zh-CN"/>
        </w:rPr>
      </w:r>
      <w:r w:rsidR="005C5AF6">
        <w:rPr>
          <w:lang w:val="en-GB" w:eastAsia="zh-CN"/>
        </w:rPr>
        <w:fldChar w:fldCharType="separate"/>
      </w:r>
      <w:r w:rsidR="009D6A77">
        <w:rPr>
          <w:lang w:val="en-GB" w:eastAsia="zh-CN"/>
        </w:rPr>
        <w:t>3.2.5.1</w:t>
      </w:r>
      <w:r w:rsidR="005C5AF6">
        <w:rPr>
          <w:lang w:val="en-GB" w:eastAsia="zh-CN"/>
        </w:rPr>
        <w:fldChar w:fldCharType="end"/>
      </w:r>
      <w:r w:rsidR="005C5AF6">
        <w:rPr>
          <w:lang w:val="en-GB" w:eastAsia="zh-CN"/>
        </w:rPr>
        <w:t xml:space="preserve"> for enhancement </w:t>
      </w:r>
      <w:r w:rsidR="001241C0">
        <w:rPr>
          <w:lang w:val="en-GB" w:eastAsia="zh-CN"/>
        </w:rPr>
        <w:t>of</w:t>
      </w:r>
      <w:r w:rsidR="005C5AF6">
        <w:rPr>
          <w:lang w:val="en-GB" w:eastAsia="zh-CN"/>
        </w:rPr>
        <w:t xml:space="preserve"> availability determination based on time and frequency resource availability. </w:t>
      </w:r>
      <w:r w:rsidR="00D2507E">
        <w:rPr>
          <w:lang w:val="en-GB" w:eastAsia="zh-CN"/>
        </w:rPr>
        <w:t xml:space="preserve">The </w:t>
      </w:r>
      <w:r w:rsidR="007E5423">
        <w:rPr>
          <w:lang w:val="en-GB" w:eastAsia="zh-CN"/>
        </w:rPr>
        <w:t xml:space="preserve">current 3GPP scheme for </w:t>
      </w:r>
      <w:r w:rsidR="00D2507E">
        <w:rPr>
          <w:lang w:val="en-GB" w:eastAsia="zh-CN"/>
        </w:rPr>
        <w:t xml:space="preserve">hopping pattern </w:t>
      </w:r>
      <w:r w:rsidR="007E5423">
        <w:rPr>
          <w:lang w:val="en-GB" w:eastAsia="zh-CN"/>
        </w:rPr>
        <w:t>determination should be used</w:t>
      </w:r>
      <w:r w:rsidR="00311EBE">
        <w:rPr>
          <w:lang w:val="en-GB" w:eastAsia="zh-CN"/>
        </w:rPr>
        <w:t xml:space="preserve">. For PUCCH happing pattern determined based on relative slots indexing from first available slot. While for PUSCH, hopping pattern is based on even/odd physical slot counting.  </w:t>
      </w:r>
      <w:r w:rsidR="005C5AF6">
        <w:rPr>
          <w:lang w:val="en-GB" w:eastAsia="zh-CN"/>
        </w:rPr>
        <w:t xml:space="preserve">For UL transmission occasion in SBFD symbols, UE could be configured with some RB offset dedicated. </w:t>
      </w:r>
      <w:r w:rsidR="00270CA6">
        <w:rPr>
          <w:lang w:val="en-GB" w:eastAsia="zh-CN"/>
        </w:rPr>
        <w:t xml:space="preserve">The </w:t>
      </w:r>
      <w:r w:rsidR="005933BF">
        <w:rPr>
          <w:lang w:val="en-GB" w:eastAsia="zh-CN"/>
        </w:rPr>
        <w:t xml:space="preserve">current </w:t>
      </w:r>
      <w:r w:rsidR="008B6AA7">
        <w:rPr>
          <w:lang w:val="en-GB" w:eastAsia="zh-CN"/>
        </w:rPr>
        <w:t>3GPP</w:t>
      </w:r>
      <w:r w:rsidR="005933BF">
        <w:rPr>
          <w:lang w:val="en-GB" w:eastAsia="zh-CN"/>
        </w:rPr>
        <w:t xml:space="preserve"> design for </w:t>
      </w:r>
      <w:r w:rsidR="00270CA6">
        <w:rPr>
          <w:lang w:val="en-GB" w:eastAsia="zh-CN"/>
        </w:rPr>
        <w:t xml:space="preserve">hopping pattern determination </w:t>
      </w:r>
      <w:r w:rsidR="005933BF">
        <w:rPr>
          <w:lang w:val="en-GB" w:eastAsia="zh-CN"/>
        </w:rPr>
        <w:t xml:space="preserve">should be applicable across SBFD and non-SBFD slots </w:t>
      </w:r>
      <w:r w:rsidR="007200BD">
        <w:rPr>
          <w:lang w:val="en-GB" w:eastAsia="zh-CN"/>
        </w:rPr>
        <w:t xml:space="preserve">applicable </w:t>
      </w:r>
      <w:r w:rsidR="00373A17">
        <w:rPr>
          <w:lang w:val="en-GB" w:eastAsia="zh-CN"/>
        </w:rPr>
        <w:t xml:space="preserve">as shown in </w:t>
      </w:r>
      <w:r w:rsidR="00373A17">
        <w:rPr>
          <w:lang w:val="en-GB" w:eastAsia="zh-CN"/>
        </w:rPr>
        <w:fldChar w:fldCharType="begin"/>
      </w:r>
      <w:r w:rsidR="00373A17">
        <w:rPr>
          <w:lang w:val="en-GB" w:eastAsia="zh-CN"/>
        </w:rPr>
        <w:instrText xml:space="preserve"> REF _Ref127524414 \h </w:instrText>
      </w:r>
      <w:r w:rsidR="00373A17">
        <w:rPr>
          <w:lang w:val="en-GB" w:eastAsia="zh-CN"/>
        </w:rPr>
      </w:r>
      <w:r w:rsidR="00373A17">
        <w:rPr>
          <w:lang w:val="en-GB" w:eastAsia="zh-CN"/>
        </w:rPr>
        <w:fldChar w:fldCharType="separate"/>
      </w:r>
      <w:r w:rsidR="009D6A77">
        <w:t xml:space="preserve">Figure </w:t>
      </w:r>
      <w:r w:rsidR="009D6A77">
        <w:rPr>
          <w:noProof/>
        </w:rPr>
        <w:t>3</w:t>
      </w:r>
      <w:r w:rsidR="009D6A77">
        <w:noBreakHyphen/>
      </w:r>
      <w:r w:rsidR="009D6A77">
        <w:rPr>
          <w:noProof/>
        </w:rPr>
        <w:t>11</w:t>
      </w:r>
      <w:r w:rsidR="00373A17">
        <w:rPr>
          <w:lang w:val="en-GB" w:eastAsia="zh-CN"/>
        </w:rPr>
        <w:fldChar w:fldCharType="end"/>
      </w:r>
      <w:r w:rsidR="007200BD">
        <w:rPr>
          <w:lang w:val="en-GB" w:eastAsia="zh-CN"/>
        </w:rPr>
        <w:t xml:space="preserve">. </w:t>
      </w:r>
    </w:p>
    <w:p w14:paraId="47E86584" w14:textId="4789E677" w:rsidR="00D14367" w:rsidRDefault="00C113F7" w:rsidP="009D6A77">
      <w:pPr>
        <w:keepNext/>
        <w:jc w:val="center"/>
      </w:pPr>
      <w:r w:rsidRPr="00C113F7">
        <w:lastRenderedPageBreak/>
        <w:t xml:space="preserve"> </w:t>
      </w:r>
      <w:r w:rsidR="001A4259">
        <w:object w:dxaOrig="5101" w:dyaOrig="3301" w14:anchorId="2B30534B">
          <v:shape id="_x0000_i1044" type="#_x0000_t75" style="width:225.35pt;height:145.4pt" o:ole="">
            <v:imagedata r:id="rId57" o:title=""/>
          </v:shape>
          <o:OLEObject Type="Embed" ProgID="Visio.Drawing.15" ShapeID="_x0000_i1044" DrawAspect="Content" ObjectID="_1738161129" r:id="rId58"/>
        </w:object>
      </w:r>
    </w:p>
    <w:p w14:paraId="2AC03E2D" w14:textId="08B8F3BE" w:rsidR="0040530C" w:rsidRDefault="00D14367" w:rsidP="009D6A77">
      <w:pPr>
        <w:pStyle w:val="Caption"/>
        <w:jc w:val="center"/>
        <w:rPr>
          <w:lang w:val="en-GB" w:eastAsia="zh-CN"/>
        </w:rPr>
      </w:pPr>
      <w:bookmarkStart w:id="42" w:name="_Ref127524414"/>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11</w:t>
      </w:r>
      <w:r>
        <w:rPr>
          <w:noProof/>
        </w:rPr>
        <w:fldChar w:fldCharType="end"/>
      </w:r>
      <w:bookmarkEnd w:id="42"/>
      <w:r w:rsidR="001A4259">
        <w:t xml:space="preserve"> PUSCH repetitions with inter-slot frequency hopping across SBFD and non-SBFD symbols</w:t>
      </w:r>
    </w:p>
    <w:p w14:paraId="04135636" w14:textId="0FCBCFBF" w:rsidR="007200BD" w:rsidRDefault="00270CA6" w:rsidP="009D6A77">
      <w:pPr>
        <w:spacing w:after="0"/>
        <w:jc w:val="both"/>
        <w:rPr>
          <w:b/>
          <w:bCs/>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43</w:t>
      </w:r>
      <w:r w:rsidRPr="006B0B6E">
        <w:rPr>
          <w:rFonts w:eastAsia="Batang"/>
          <w:b/>
          <w:szCs w:val="24"/>
          <w:u w:val="single"/>
          <w:lang w:val="en-GB"/>
        </w:rPr>
        <w:fldChar w:fldCharType="end"/>
      </w:r>
      <w:r w:rsidR="005C5AF6">
        <w:rPr>
          <w:rFonts w:eastAsia="Batang"/>
          <w:b/>
          <w:szCs w:val="24"/>
          <w:u w:val="single"/>
          <w:lang w:val="en-GB"/>
        </w:rPr>
        <w:t>:</w:t>
      </w:r>
      <w:r w:rsidR="005C5AF6">
        <w:rPr>
          <w:b/>
          <w:bCs/>
          <w:lang w:eastAsia="zh-CN"/>
        </w:rPr>
        <w:t xml:space="preserve"> For repetition of UL transmission across SBFD and non-SBFD symbols with inter-slot frequency hopping, </w:t>
      </w:r>
      <w:r>
        <w:rPr>
          <w:b/>
          <w:bCs/>
          <w:lang w:eastAsia="zh-CN"/>
        </w:rPr>
        <w:t>the</w:t>
      </w:r>
      <w:r w:rsidR="005C5AF6">
        <w:rPr>
          <w:b/>
          <w:bCs/>
          <w:lang w:eastAsia="zh-CN"/>
        </w:rPr>
        <w:t xml:space="preserve"> hopping pattern is determined</w:t>
      </w:r>
      <w:r>
        <w:rPr>
          <w:b/>
          <w:bCs/>
          <w:lang w:eastAsia="zh-CN"/>
        </w:rPr>
        <w:t xml:space="preserve"> based on current 3GPP </w:t>
      </w:r>
      <w:r w:rsidR="00F94784">
        <w:rPr>
          <w:b/>
          <w:bCs/>
          <w:lang w:eastAsia="zh-CN"/>
        </w:rPr>
        <w:t xml:space="preserve">mechanism. </w:t>
      </w:r>
    </w:p>
    <w:p w14:paraId="381A8E59" w14:textId="34E2234B" w:rsidR="005C5AF6" w:rsidRDefault="005C5AF6" w:rsidP="00921537">
      <w:pPr>
        <w:pStyle w:val="ListParagraph"/>
        <w:numPr>
          <w:ilvl w:val="0"/>
          <w:numId w:val="99"/>
        </w:numPr>
        <w:jc w:val="both"/>
        <w:rPr>
          <w:rFonts w:ascii="Times New Roman" w:eastAsia="SimSun" w:hAnsi="Times New Roman"/>
          <w:b/>
          <w:bCs/>
          <w:sz w:val="20"/>
          <w:szCs w:val="20"/>
          <w:lang w:eastAsia="zh-CN"/>
        </w:rPr>
      </w:pPr>
      <w:r w:rsidRPr="009D6A77">
        <w:rPr>
          <w:rFonts w:ascii="Times New Roman" w:eastAsia="SimSun" w:hAnsi="Times New Roman"/>
          <w:b/>
          <w:bCs/>
          <w:sz w:val="20"/>
          <w:szCs w:val="20"/>
          <w:lang w:eastAsia="zh-CN"/>
        </w:rPr>
        <w:t xml:space="preserve">For SBFD occasion, UE can be configured with RB offset or dedicated hopping offset. </w:t>
      </w:r>
    </w:p>
    <w:p w14:paraId="24087F85" w14:textId="77777777" w:rsidR="005C5AF6" w:rsidRDefault="005C5AF6" w:rsidP="00190F5A">
      <w:pPr>
        <w:jc w:val="both"/>
        <w:rPr>
          <w:lang w:val="en-GB" w:eastAsia="zh-CN"/>
        </w:rPr>
      </w:pPr>
    </w:p>
    <w:p w14:paraId="06570FE9" w14:textId="047FD1D3" w:rsidR="0072083D" w:rsidRDefault="00CE1282" w:rsidP="00A73910">
      <w:pPr>
        <w:pStyle w:val="Heading4"/>
        <w:rPr>
          <w:lang w:eastAsia="zh-CN"/>
        </w:rPr>
      </w:pPr>
      <w:r>
        <w:rPr>
          <w:lang w:eastAsia="zh-CN"/>
        </w:rPr>
        <w:t xml:space="preserve">TDW for </w:t>
      </w:r>
      <w:r w:rsidRPr="00A55434">
        <w:rPr>
          <w:lang w:eastAsia="zh-CN"/>
        </w:rPr>
        <w:t>DMRS</w:t>
      </w:r>
      <w:r>
        <w:rPr>
          <w:lang w:eastAsia="zh-CN"/>
        </w:rPr>
        <w:t xml:space="preserve"> bundling</w:t>
      </w:r>
    </w:p>
    <w:p w14:paraId="69515456" w14:textId="77777777" w:rsidR="00106863" w:rsidRDefault="007362F6" w:rsidP="005E16F1">
      <w:pPr>
        <w:jc w:val="both"/>
        <w:rPr>
          <w:lang w:val="en-GB" w:eastAsia="zh-CN"/>
        </w:rPr>
      </w:pPr>
      <w:r>
        <w:rPr>
          <w:lang w:val="en-GB" w:eastAsia="zh-CN"/>
        </w:rPr>
        <w:t>When DMRS bundling is enabled, UE k</w:t>
      </w:r>
      <w:r w:rsidR="00BB2A07">
        <w:rPr>
          <w:lang w:val="en-GB" w:eastAsia="zh-CN"/>
        </w:rPr>
        <w:t>eeps</w:t>
      </w:r>
      <w:r w:rsidR="004A6D93">
        <w:rPr>
          <w:lang w:val="en-GB" w:eastAsia="zh-CN"/>
        </w:rPr>
        <w:t xml:space="preserve"> power and phase coherency within each actual TDW. </w:t>
      </w:r>
      <w:r w:rsidR="004660B0">
        <w:rPr>
          <w:lang w:val="en-GB" w:eastAsia="zh-CN"/>
        </w:rPr>
        <w:t xml:space="preserve">Rel-17 introduced </w:t>
      </w:r>
      <w:r w:rsidR="00FA7251">
        <w:rPr>
          <w:lang w:val="en-GB" w:eastAsia="zh-CN"/>
        </w:rPr>
        <w:t>procedure</w:t>
      </w:r>
      <w:r w:rsidR="004660B0">
        <w:rPr>
          <w:lang w:val="en-GB" w:eastAsia="zh-CN"/>
        </w:rPr>
        <w:t xml:space="preserve"> for the UE how to determine the </w:t>
      </w:r>
      <w:r w:rsidR="006647A2">
        <w:rPr>
          <w:lang w:val="en-GB" w:eastAsia="zh-CN"/>
        </w:rPr>
        <w:t xml:space="preserve">nominal and </w:t>
      </w:r>
      <w:r w:rsidR="009517E9">
        <w:rPr>
          <w:lang w:val="en-GB" w:eastAsia="zh-CN"/>
        </w:rPr>
        <w:t xml:space="preserve">actual TDWs. In general, </w:t>
      </w:r>
      <w:r w:rsidR="000A5362">
        <w:rPr>
          <w:lang w:val="en-GB" w:eastAsia="zh-CN"/>
        </w:rPr>
        <w:t xml:space="preserve">when UE </w:t>
      </w:r>
      <w:r w:rsidR="00980D9E">
        <w:rPr>
          <w:lang w:val="en-GB" w:eastAsia="zh-CN"/>
        </w:rPr>
        <w:t>encounters an event</w:t>
      </w:r>
      <w:r w:rsidR="008417C2">
        <w:rPr>
          <w:lang w:val="en-GB" w:eastAsia="zh-CN"/>
        </w:rPr>
        <w:t xml:space="preserve"> that</w:t>
      </w:r>
      <w:r w:rsidR="00F6181B">
        <w:rPr>
          <w:lang w:val="en-GB" w:eastAsia="zh-CN"/>
        </w:rPr>
        <w:t xml:space="preserve"> </w:t>
      </w:r>
      <w:r w:rsidR="00E13CD9">
        <w:rPr>
          <w:lang w:val="en-GB" w:eastAsia="zh-CN"/>
        </w:rPr>
        <w:t>cause</w:t>
      </w:r>
      <w:r w:rsidR="00DD2A99">
        <w:rPr>
          <w:lang w:val="en-GB" w:eastAsia="zh-CN"/>
        </w:rPr>
        <w:t xml:space="preserve">s </w:t>
      </w:r>
      <w:r w:rsidR="00EE59BD">
        <w:rPr>
          <w:lang w:val="en-GB" w:eastAsia="zh-CN"/>
        </w:rPr>
        <w:t xml:space="preserve">interruption of power and phase coherency, the nominal TDW is </w:t>
      </w:r>
      <w:r w:rsidR="007B7667">
        <w:rPr>
          <w:lang w:val="en-GB" w:eastAsia="zh-CN"/>
        </w:rPr>
        <w:t>reset and</w:t>
      </w:r>
      <w:r w:rsidR="00775D2E">
        <w:rPr>
          <w:lang w:val="en-GB" w:eastAsia="zh-CN"/>
        </w:rPr>
        <w:t xml:space="preserve"> new actual TDW is created.</w:t>
      </w:r>
      <w:r w:rsidR="00915440">
        <w:rPr>
          <w:lang w:val="en-GB" w:eastAsia="zh-CN"/>
        </w:rPr>
        <w:t xml:space="preserve"> </w:t>
      </w:r>
    </w:p>
    <w:p w14:paraId="0C990F32" w14:textId="76817939" w:rsidR="00106863" w:rsidRDefault="006A6A94" w:rsidP="005E16F1">
      <w:pPr>
        <w:jc w:val="both"/>
        <w:rPr>
          <w:lang w:val="en-GB" w:eastAsia="zh-CN"/>
        </w:rPr>
      </w:pPr>
      <w:r>
        <w:rPr>
          <w:lang w:val="en-GB" w:eastAsia="zh-CN"/>
        </w:rPr>
        <w:t xml:space="preserve">Then, when PUCCH or PUSCH repetitions crosses the boundaries between SBFD slot and non-SBFD slot, </w:t>
      </w:r>
      <w:r w:rsidR="008269DD">
        <w:rPr>
          <w:lang w:val="en-GB" w:eastAsia="zh-CN"/>
        </w:rPr>
        <w:t>t</w:t>
      </w:r>
      <w:r w:rsidR="00026820">
        <w:rPr>
          <w:lang w:val="en-GB" w:eastAsia="zh-CN"/>
        </w:rPr>
        <w:t xml:space="preserve">he </w:t>
      </w:r>
      <w:r w:rsidR="00026820" w:rsidRPr="00026820">
        <w:rPr>
          <w:lang w:eastAsia="zh-CN"/>
        </w:rPr>
        <w:t xml:space="preserve">phase continuity and power consistency </w:t>
      </w:r>
      <w:r w:rsidR="008E616A">
        <w:rPr>
          <w:lang w:eastAsia="zh-CN"/>
        </w:rPr>
        <w:t xml:space="preserve">may not </w:t>
      </w:r>
      <w:r w:rsidR="00026820" w:rsidRPr="00026820">
        <w:rPr>
          <w:lang w:eastAsia="zh-CN"/>
        </w:rPr>
        <w:t>be maintained</w:t>
      </w:r>
      <w:r w:rsidR="0098174F">
        <w:rPr>
          <w:lang w:eastAsia="zh-CN"/>
        </w:rPr>
        <w:t xml:space="preserve">. The UE may </w:t>
      </w:r>
      <w:r w:rsidR="00B07FF9">
        <w:rPr>
          <w:lang w:eastAsia="zh-CN"/>
        </w:rPr>
        <w:t xml:space="preserve">retune </w:t>
      </w:r>
      <w:r w:rsidR="001A5653">
        <w:rPr>
          <w:lang w:eastAsia="zh-CN"/>
        </w:rPr>
        <w:t>some of the filters</w:t>
      </w:r>
      <w:r w:rsidR="002133D9">
        <w:rPr>
          <w:lang w:eastAsia="zh-CN"/>
        </w:rPr>
        <w:t>,</w:t>
      </w:r>
      <w:r w:rsidR="00E03E83">
        <w:rPr>
          <w:lang w:eastAsia="zh-CN"/>
        </w:rPr>
        <w:t xml:space="preserve"> adjust some setting</w:t>
      </w:r>
      <w:r w:rsidR="00080B3C">
        <w:rPr>
          <w:lang w:eastAsia="zh-CN"/>
        </w:rPr>
        <w:t xml:space="preserve">s </w:t>
      </w:r>
      <w:r w:rsidR="00E03E83">
        <w:rPr>
          <w:lang w:eastAsia="zh-CN"/>
        </w:rPr>
        <w:t xml:space="preserve">for </w:t>
      </w:r>
      <w:r w:rsidR="00080B3C">
        <w:rPr>
          <w:lang w:eastAsia="zh-CN"/>
        </w:rPr>
        <w:t xml:space="preserve">the </w:t>
      </w:r>
      <w:r w:rsidR="00E03E83">
        <w:rPr>
          <w:lang w:eastAsia="zh-CN"/>
        </w:rPr>
        <w:t xml:space="preserve">RFFE, adapt </w:t>
      </w:r>
      <w:r w:rsidR="00260E69">
        <w:rPr>
          <w:lang w:eastAsia="zh-CN"/>
        </w:rPr>
        <w:t>the</w:t>
      </w:r>
      <w:r w:rsidR="001A5653">
        <w:rPr>
          <w:lang w:eastAsia="zh-CN"/>
        </w:rPr>
        <w:t xml:space="preserve"> sampling ra</w:t>
      </w:r>
      <w:r w:rsidR="00260E69">
        <w:rPr>
          <w:lang w:eastAsia="zh-CN"/>
        </w:rPr>
        <w:t>tes</w:t>
      </w:r>
      <w:r w:rsidR="002133D9">
        <w:rPr>
          <w:lang w:eastAsia="zh-CN"/>
        </w:rPr>
        <w:t xml:space="preserve"> and possibly the UL timing. In addition, the gNB may need to </w:t>
      </w:r>
      <w:r w:rsidR="00E308FC">
        <w:rPr>
          <w:lang w:eastAsia="zh-CN"/>
        </w:rPr>
        <w:t>adapt the analog filters</w:t>
      </w:r>
      <w:r w:rsidR="00080B3C">
        <w:rPr>
          <w:lang w:eastAsia="zh-CN"/>
        </w:rPr>
        <w:t xml:space="preserve"> and switch some panels. </w:t>
      </w:r>
    </w:p>
    <w:p w14:paraId="462C2562" w14:textId="6D126B7D" w:rsidR="006A6A94" w:rsidRDefault="00FE2EE6" w:rsidP="005E16F1">
      <w:pPr>
        <w:jc w:val="both"/>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44</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UE </w:t>
      </w:r>
      <w:r w:rsidR="00B92D58">
        <w:rPr>
          <w:b/>
          <w:bCs/>
          <w:lang w:eastAsia="zh-CN"/>
        </w:rPr>
        <w:t>may not keep</w:t>
      </w:r>
      <w:r w:rsidR="00C3795A">
        <w:rPr>
          <w:b/>
          <w:bCs/>
          <w:lang w:eastAsia="zh-CN"/>
        </w:rPr>
        <w:t xml:space="preserve"> phase and power coherency across SBFD and non-SBFD symbols due to filter adaptation</w:t>
      </w:r>
      <w:r w:rsidR="002C1ED1">
        <w:rPr>
          <w:b/>
          <w:bCs/>
          <w:lang w:eastAsia="zh-CN"/>
        </w:rPr>
        <w:t>, time advance</w:t>
      </w:r>
      <w:r w:rsidR="008C77C4">
        <w:rPr>
          <w:b/>
          <w:bCs/>
          <w:lang w:eastAsia="zh-CN"/>
        </w:rPr>
        <w:t xml:space="preserve"> or </w:t>
      </w:r>
      <w:r w:rsidR="004D3CBA">
        <w:rPr>
          <w:b/>
          <w:bCs/>
          <w:lang w:eastAsia="zh-CN"/>
        </w:rPr>
        <w:t xml:space="preserve">RFFE </w:t>
      </w:r>
      <w:r w:rsidR="00B92D58">
        <w:rPr>
          <w:b/>
          <w:bCs/>
          <w:lang w:eastAsia="zh-CN"/>
        </w:rPr>
        <w:t>settings</w:t>
      </w:r>
      <w:r w:rsidR="008C77C4">
        <w:rPr>
          <w:b/>
          <w:bCs/>
          <w:lang w:eastAsia="zh-CN"/>
        </w:rPr>
        <w:t xml:space="preserve"> change.</w:t>
      </w:r>
      <w:r w:rsidR="00023194">
        <w:rPr>
          <w:b/>
          <w:bCs/>
          <w:lang w:eastAsia="zh-CN"/>
        </w:rPr>
        <w:t xml:space="preserve"> </w:t>
      </w:r>
    </w:p>
    <w:p w14:paraId="0EC7425A" w14:textId="380882A7" w:rsidR="002C1ED1" w:rsidRDefault="002C1ED1" w:rsidP="005E16F1">
      <w:pPr>
        <w:jc w:val="both"/>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44</w:t>
      </w:r>
      <w:r w:rsidRPr="006B0B6E">
        <w:rPr>
          <w:rFonts w:eastAsia="Batang"/>
          <w:b/>
          <w:szCs w:val="24"/>
          <w:u w:val="single"/>
          <w:lang w:val="en-GB"/>
        </w:rPr>
        <w:fldChar w:fldCharType="end"/>
      </w:r>
      <w:r w:rsidRPr="006B0B6E">
        <w:rPr>
          <w:b/>
        </w:rPr>
        <w:t>:</w:t>
      </w:r>
      <w:r w:rsidR="001E6E7F">
        <w:rPr>
          <w:b/>
        </w:rPr>
        <w:t xml:space="preserve"> When the UE doesn’t keep phase coherency, </w:t>
      </w:r>
      <w:r w:rsidR="002F47B1">
        <w:rPr>
          <w:b/>
        </w:rPr>
        <w:t>t</w:t>
      </w:r>
      <w:r>
        <w:rPr>
          <w:b/>
        </w:rPr>
        <w:t>he actual TDW is terminated at the boundary between SBFD</w:t>
      </w:r>
      <w:r w:rsidR="00023194">
        <w:rPr>
          <w:b/>
        </w:rPr>
        <w:t xml:space="preserve"> and non-SBFD symbols</w:t>
      </w:r>
      <w:r w:rsidR="006304F0">
        <w:rPr>
          <w:b/>
        </w:rPr>
        <w:t xml:space="preserve"> and new actual TDW</w:t>
      </w:r>
      <w:r w:rsidR="00780B3F">
        <w:rPr>
          <w:b/>
        </w:rPr>
        <w:t xml:space="preserve"> is started.</w:t>
      </w:r>
    </w:p>
    <w:p w14:paraId="681FC8E4" w14:textId="706BEC83" w:rsidR="00B7087F" w:rsidRDefault="006304EE" w:rsidP="009D6A77">
      <w:pPr>
        <w:jc w:val="center"/>
        <w:rPr>
          <w:lang w:val="en-GB" w:eastAsia="zh-CN"/>
        </w:rPr>
      </w:pPr>
      <w:r>
        <w:object w:dxaOrig="3526" w:dyaOrig="1935" w14:anchorId="65A119E9">
          <v:shape id="_x0000_i1045" type="#_x0000_t75" style="width:176.25pt;height:96.8pt" o:ole="">
            <v:imagedata r:id="rId59" o:title=""/>
          </v:shape>
          <o:OLEObject Type="Embed" ProgID="Visio.Drawing.15" ShapeID="_x0000_i1045" DrawAspect="Content" ObjectID="_1738161130" r:id="rId60"/>
        </w:object>
      </w:r>
    </w:p>
    <w:p w14:paraId="2E25702E" w14:textId="0111B6C6" w:rsidR="0038075E" w:rsidRPr="009D6A77" w:rsidRDefault="0038075E" w:rsidP="005E16F1">
      <w:pPr>
        <w:jc w:val="both"/>
        <w:rPr>
          <w:lang w:val="en-GB" w:eastAsia="zh-CN"/>
        </w:rPr>
      </w:pPr>
      <w:r w:rsidRPr="009D6A77">
        <w:rPr>
          <w:lang w:val="en-GB" w:eastAsia="zh-CN"/>
        </w:rPr>
        <w:t>The benefits of keeping the phase coherency across SBFD and non-SBFD</w:t>
      </w:r>
      <w:r w:rsidR="003E036F" w:rsidRPr="009D6A77">
        <w:rPr>
          <w:lang w:val="en-GB" w:eastAsia="zh-CN"/>
        </w:rPr>
        <w:t xml:space="preserve"> from UE perspectives can be studied under AI 9.3.1 when PUCCH/PUSCH repetition is configured DMRS bundling. RAN1 can evaluate the performance gain of </w:t>
      </w:r>
      <w:r w:rsidR="00F45470" w:rsidRPr="009D6A77">
        <w:rPr>
          <w:lang w:val="en-GB" w:eastAsia="zh-CN"/>
        </w:rPr>
        <w:t xml:space="preserve">DMRS bundling across SBFD and non-SBFD </w:t>
      </w:r>
      <w:r w:rsidR="008D6401" w:rsidRPr="009D6A77">
        <w:rPr>
          <w:lang w:val="en-GB" w:eastAsia="zh-CN"/>
        </w:rPr>
        <w:t xml:space="preserve">slots over DMRS bundling across SBFD slots any. </w:t>
      </w:r>
    </w:p>
    <w:p w14:paraId="69291080" w14:textId="595DDAD5" w:rsidR="008D6401" w:rsidRDefault="004224E1" w:rsidP="005E16F1">
      <w:pPr>
        <w:jc w:val="both"/>
        <w:rPr>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45</w:t>
      </w:r>
      <w:r w:rsidRPr="006B0B6E">
        <w:rPr>
          <w:rFonts w:eastAsia="Batang"/>
          <w:b/>
          <w:szCs w:val="24"/>
          <w:u w:val="single"/>
          <w:lang w:val="en-GB"/>
        </w:rPr>
        <w:fldChar w:fldCharType="end"/>
      </w:r>
      <w:r w:rsidRPr="006B0B6E">
        <w:rPr>
          <w:b/>
        </w:rPr>
        <w:t>:</w:t>
      </w:r>
      <w:r>
        <w:rPr>
          <w:b/>
        </w:rPr>
        <w:t xml:space="preserve"> </w:t>
      </w:r>
      <w:r w:rsidR="005F6838">
        <w:rPr>
          <w:b/>
        </w:rPr>
        <w:t xml:space="preserve">RAN1 to study the </w:t>
      </w:r>
      <w:r w:rsidR="00A700D7">
        <w:rPr>
          <w:b/>
        </w:rPr>
        <w:t>performance gains and</w:t>
      </w:r>
      <w:r w:rsidR="001D41B2">
        <w:rPr>
          <w:b/>
        </w:rPr>
        <w:t xml:space="preserve"> benefits for</w:t>
      </w:r>
      <w:r w:rsidR="0074634D">
        <w:rPr>
          <w:b/>
        </w:rPr>
        <w:t xml:space="preserve"> keeping the phase coherency across SBFD and non-SBFD symbols under AI 9.3.1.</w:t>
      </w:r>
    </w:p>
    <w:p w14:paraId="6406E6F6" w14:textId="77777777" w:rsidR="006A4167" w:rsidRDefault="007660B9" w:rsidP="005E16F1">
      <w:pPr>
        <w:jc w:val="both"/>
        <w:rPr>
          <w:lang w:eastAsia="zh-CN"/>
        </w:rPr>
      </w:pPr>
      <w:r>
        <w:rPr>
          <w:lang w:eastAsia="zh-CN"/>
        </w:rPr>
        <w:t>W</w:t>
      </w:r>
      <w:r w:rsidR="00A429A4">
        <w:rPr>
          <w:lang w:eastAsia="zh-CN"/>
        </w:rPr>
        <w:t>hen DMRS bundling is enabled</w:t>
      </w:r>
      <w:r w:rsidR="00E075CE">
        <w:rPr>
          <w:lang w:eastAsia="zh-CN"/>
        </w:rPr>
        <w:t xml:space="preserve"> </w:t>
      </w:r>
      <w:r w:rsidR="007362F6">
        <w:rPr>
          <w:lang w:eastAsia="zh-CN"/>
        </w:rPr>
        <w:t>and UE is configured with inter-slot frequency hopping</w:t>
      </w:r>
      <w:r w:rsidR="00A429A4">
        <w:rPr>
          <w:lang w:eastAsia="zh-CN"/>
        </w:rPr>
        <w:t>,</w:t>
      </w:r>
      <w:r w:rsidR="003E6A10">
        <w:rPr>
          <w:lang w:eastAsia="zh-CN"/>
        </w:rPr>
        <w:t xml:space="preserve"> UE </w:t>
      </w:r>
      <w:r w:rsidR="00891185">
        <w:rPr>
          <w:lang w:eastAsia="zh-CN"/>
        </w:rPr>
        <w:t>performs</w:t>
      </w:r>
      <w:r w:rsidR="003E6A10">
        <w:rPr>
          <w:lang w:eastAsia="zh-CN"/>
        </w:rPr>
        <w:t xml:space="preserve"> the frequency hopping </w:t>
      </w:r>
      <w:r w:rsidR="00F6357B">
        <w:rPr>
          <w:lang w:eastAsia="zh-CN"/>
        </w:rPr>
        <w:t>pe</w:t>
      </w:r>
      <w:r w:rsidR="00891185">
        <w:rPr>
          <w:lang w:eastAsia="zh-CN"/>
        </w:rPr>
        <w:t>r interval of N</w:t>
      </w:r>
      <w:r w:rsidR="008E2D84">
        <w:rPr>
          <w:lang w:eastAsia="zh-CN"/>
        </w:rPr>
        <w:t xml:space="preserve"> slots. In other words, </w:t>
      </w:r>
      <w:r w:rsidR="005B32C3">
        <w:rPr>
          <w:lang w:eastAsia="zh-CN"/>
        </w:rPr>
        <w:t xml:space="preserve">the </w:t>
      </w:r>
      <w:r w:rsidR="007F5C2D">
        <w:rPr>
          <w:lang w:eastAsia="zh-CN"/>
        </w:rPr>
        <w:t>starting RB of the PUSCH or PUCH is kep</w:t>
      </w:r>
      <w:r w:rsidR="00951612">
        <w:rPr>
          <w:lang w:eastAsia="zh-CN"/>
        </w:rPr>
        <w:t xml:space="preserve">t the same across multiple </w:t>
      </w:r>
      <w:r w:rsidR="008E2D84">
        <w:rPr>
          <w:lang w:eastAsia="zh-CN"/>
        </w:rPr>
        <w:t xml:space="preserve">N </w:t>
      </w:r>
      <w:r w:rsidR="00AE657D">
        <w:rPr>
          <w:lang w:eastAsia="zh-CN"/>
        </w:rPr>
        <w:t>consecutive</w:t>
      </w:r>
      <w:r w:rsidR="00951612">
        <w:rPr>
          <w:lang w:eastAsia="zh-CN"/>
        </w:rPr>
        <w:t xml:space="preserve"> </w:t>
      </w:r>
      <w:r w:rsidR="00AE657D">
        <w:rPr>
          <w:lang w:eastAsia="zh-CN"/>
        </w:rPr>
        <w:t>physical slots given by</w:t>
      </w:r>
      <w:r w:rsidR="00C9323E">
        <w:rPr>
          <w:lang w:eastAsia="zh-CN"/>
        </w:rPr>
        <w:t xml:space="preserve"> RRC parameter of frequency-hopping-interval</w:t>
      </w:r>
      <w:r w:rsidR="00032E0D">
        <w:rPr>
          <w:lang w:eastAsia="zh-CN"/>
        </w:rPr>
        <w:t xml:space="preserve"> if configured</w:t>
      </w:r>
      <w:r w:rsidR="00C9323E">
        <w:rPr>
          <w:lang w:eastAsia="zh-CN"/>
        </w:rPr>
        <w:t>, otherwise given by the length of the Time Domain Window (TDW).</w:t>
      </w:r>
    </w:p>
    <w:p w14:paraId="0709518A" w14:textId="30517A5D" w:rsidR="00A429A4" w:rsidRDefault="003373E9" w:rsidP="005E16F1">
      <w:pPr>
        <w:jc w:val="both"/>
        <w:rPr>
          <w:lang w:eastAsia="zh-CN"/>
        </w:rPr>
      </w:pPr>
      <w:r>
        <w:rPr>
          <w:lang w:eastAsia="zh-CN"/>
        </w:rPr>
        <w:lastRenderedPageBreak/>
        <w:t>Similar to earlier discussion</w:t>
      </w:r>
      <w:r w:rsidR="007660B9">
        <w:rPr>
          <w:lang w:eastAsia="zh-CN"/>
        </w:rPr>
        <w:t xml:space="preserve">, </w:t>
      </w:r>
      <w:r w:rsidR="00686591">
        <w:rPr>
          <w:lang w:eastAsia="zh-CN"/>
        </w:rPr>
        <w:t xml:space="preserve">hopping pattern is determined based on current 3GPP framework. When, </w:t>
      </w:r>
      <w:r w:rsidR="007660B9">
        <w:rPr>
          <w:lang w:eastAsia="zh-CN"/>
        </w:rPr>
        <w:t xml:space="preserve">a hopping interval </w:t>
      </w:r>
      <w:r w:rsidR="00686591">
        <w:rPr>
          <w:lang w:eastAsia="zh-CN"/>
        </w:rPr>
        <w:t xml:space="preserve">occur </w:t>
      </w:r>
      <w:r>
        <w:rPr>
          <w:lang w:eastAsia="zh-CN"/>
        </w:rPr>
        <w:t xml:space="preserve">in </w:t>
      </w:r>
      <w:r w:rsidR="00051181">
        <w:rPr>
          <w:lang w:eastAsia="zh-CN"/>
        </w:rPr>
        <w:t>SBFD</w:t>
      </w:r>
      <w:r w:rsidR="0092042B">
        <w:rPr>
          <w:lang w:eastAsia="zh-CN"/>
        </w:rPr>
        <w:t xml:space="preserve"> slots</w:t>
      </w:r>
      <w:r w:rsidR="00051181">
        <w:rPr>
          <w:lang w:eastAsia="zh-CN"/>
        </w:rPr>
        <w:t>, the UE may adjust the starting RB for UL transmission</w:t>
      </w:r>
      <w:r w:rsidR="00AA5231">
        <w:rPr>
          <w:lang w:eastAsia="zh-CN"/>
        </w:rPr>
        <w:t xml:space="preserve"> in SBFD symbols</w:t>
      </w:r>
      <w:r w:rsidR="00686591">
        <w:rPr>
          <w:lang w:eastAsia="zh-CN"/>
        </w:rPr>
        <w:t xml:space="preserve"> as shown in </w:t>
      </w:r>
      <w:r w:rsidR="00C769FF">
        <w:rPr>
          <w:lang w:eastAsia="zh-CN"/>
        </w:rPr>
        <w:fldChar w:fldCharType="begin"/>
      </w:r>
      <w:r w:rsidR="00C769FF">
        <w:rPr>
          <w:lang w:eastAsia="zh-CN"/>
        </w:rPr>
        <w:instrText xml:space="preserve"> REF _Ref127524268 \h </w:instrText>
      </w:r>
      <w:r w:rsidR="00C769FF">
        <w:rPr>
          <w:lang w:eastAsia="zh-CN"/>
        </w:rPr>
      </w:r>
      <w:r w:rsidR="00C769FF">
        <w:rPr>
          <w:lang w:eastAsia="zh-CN"/>
        </w:rPr>
        <w:fldChar w:fldCharType="separate"/>
      </w:r>
      <w:r w:rsidR="009D6A77">
        <w:t xml:space="preserve">Figure </w:t>
      </w:r>
      <w:r w:rsidR="009D6A77">
        <w:rPr>
          <w:noProof/>
        </w:rPr>
        <w:t>3</w:t>
      </w:r>
      <w:r w:rsidR="009D6A77">
        <w:noBreakHyphen/>
      </w:r>
      <w:r w:rsidR="009D6A77">
        <w:rPr>
          <w:noProof/>
        </w:rPr>
        <w:t>12</w:t>
      </w:r>
      <w:r w:rsidR="00C769FF">
        <w:rPr>
          <w:lang w:eastAsia="zh-CN"/>
        </w:rPr>
        <w:fldChar w:fldCharType="end"/>
      </w:r>
      <w:r w:rsidR="00AA5231">
        <w:rPr>
          <w:lang w:eastAsia="zh-CN"/>
        </w:rPr>
        <w:t xml:space="preserve">. </w:t>
      </w:r>
      <w:r w:rsidR="00686591">
        <w:rPr>
          <w:lang w:eastAsia="zh-CN"/>
        </w:rPr>
        <w:t xml:space="preserve"> </w:t>
      </w:r>
    </w:p>
    <w:p w14:paraId="23C94078" w14:textId="4F5168F8" w:rsidR="00A85C81" w:rsidRDefault="003A760E" w:rsidP="009D6A77">
      <w:pPr>
        <w:keepNext/>
        <w:jc w:val="center"/>
      </w:pPr>
      <w:r w:rsidRPr="003A760E">
        <w:t xml:space="preserve"> </w:t>
      </w:r>
      <w:r>
        <w:object w:dxaOrig="5115" w:dyaOrig="3301" w14:anchorId="11A34B96">
          <v:shape id="_x0000_i1046" type="#_x0000_t75" style="width:255.75pt;height:165.05pt" o:ole="">
            <v:imagedata r:id="rId61" o:title=""/>
          </v:shape>
          <o:OLEObject Type="Embed" ProgID="Visio.Drawing.15" ShapeID="_x0000_i1046" DrawAspect="Content" ObjectID="_1738161131" r:id="rId62"/>
        </w:object>
      </w:r>
    </w:p>
    <w:p w14:paraId="03E44B66" w14:textId="073BB9D3" w:rsidR="0011574C" w:rsidRDefault="00A85C81" w:rsidP="009D6A77">
      <w:pPr>
        <w:pStyle w:val="Caption"/>
        <w:jc w:val="center"/>
        <w:rPr>
          <w:lang w:eastAsia="zh-CN"/>
        </w:rPr>
      </w:pPr>
      <w:bookmarkStart w:id="43" w:name="_Ref127524268"/>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12</w:t>
      </w:r>
      <w:r>
        <w:rPr>
          <w:noProof/>
        </w:rPr>
        <w:fldChar w:fldCharType="end"/>
      </w:r>
      <w:bookmarkEnd w:id="43"/>
      <w:r>
        <w:t xml:space="preserve"> Example for inter-slot frequency hopping with DMRS bundling (FH interval = 2 slots)</w:t>
      </w:r>
    </w:p>
    <w:p w14:paraId="45CE127F" w14:textId="5C41CBDF" w:rsidR="00A429A4" w:rsidRDefault="009468B2" w:rsidP="00921537">
      <w:pPr>
        <w:pStyle w:val="Heading3"/>
        <w:rPr>
          <w:lang w:eastAsia="zh-CN"/>
        </w:rPr>
      </w:pPr>
      <w:r w:rsidRPr="009D6A77">
        <w:rPr>
          <w:lang w:eastAsia="zh-CN"/>
        </w:rPr>
        <w:t>TBoMS</w:t>
      </w:r>
    </w:p>
    <w:p w14:paraId="2150DFF8" w14:textId="7A9FB3CF" w:rsidR="00883041" w:rsidRPr="00883041" w:rsidRDefault="00883041" w:rsidP="009D6A77">
      <w:pPr>
        <w:jc w:val="both"/>
        <w:rPr>
          <w:lang w:eastAsia="zh-CN"/>
        </w:rPr>
      </w:pPr>
      <w:r>
        <w:rPr>
          <w:lang w:val="en-GB" w:eastAsia="zh-CN"/>
        </w:rPr>
        <w:t xml:space="preserve">Similar to the discussion of PUSCH Type-A repetitions, the same designs apply to TB scaling over </w:t>
      </w:r>
      <w:r w:rsidR="00A85C81">
        <w:rPr>
          <w:lang w:val="en-GB" w:eastAsia="zh-CN"/>
        </w:rPr>
        <w:t>multiple</w:t>
      </w:r>
      <w:r>
        <w:rPr>
          <w:lang w:val="en-GB" w:eastAsia="zh-CN"/>
        </w:rPr>
        <w:t xml:space="preserve"> slots.</w:t>
      </w:r>
      <w:r w:rsidR="009D395E">
        <w:rPr>
          <w:lang w:val="en-GB" w:eastAsia="zh-CN"/>
        </w:rPr>
        <w:t xml:space="preserve"> </w:t>
      </w:r>
      <w:r w:rsidR="00FF56FC">
        <w:rPr>
          <w:lang w:val="en-GB" w:eastAsia="zh-CN"/>
        </w:rPr>
        <w:t xml:space="preserve">A single repetition of </w:t>
      </w:r>
      <w:r w:rsidR="009D395E">
        <w:rPr>
          <w:lang w:val="en-GB" w:eastAsia="zh-CN"/>
        </w:rPr>
        <w:t xml:space="preserve">TB scaling can be applied to </w:t>
      </w:r>
      <w:r w:rsidR="00FF56FC">
        <w:rPr>
          <w:lang w:val="en-GB" w:eastAsia="zh-CN"/>
        </w:rPr>
        <w:t xml:space="preserve">both SBFD and non-SBFD slot. Example shown in </w:t>
      </w:r>
      <w:r>
        <w:rPr>
          <w:lang w:val="en-GB" w:eastAsia="zh-CN"/>
        </w:rPr>
        <w:t xml:space="preserve"> </w:t>
      </w:r>
      <w:r w:rsidR="00373A17">
        <w:rPr>
          <w:lang w:val="en-GB" w:eastAsia="zh-CN"/>
        </w:rPr>
        <w:fldChar w:fldCharType="begin"/>
      </w:r>
      <w:r w:rsidR="00373A17">
        <w:rPr>
          <w:lang w:val="en-GB" w:eastAsia="zh-CN"/>
        </w:rPr>
        <w:instrText xml:space="preserve"> REF _Ref127523663 \h </w:instrText>
      </w:r>
      <w:r w:rsidR="00373A17">
        <w:rPr>
          <w:lang w:val="en-GB" w:eastAsia="zh-CN"/>
        </w:rPr>
      </w:r>
      <w:r w:rsidR="00373A17">
        <w:rPr>
          <w:lang w:val="en-GB" w:eastAsia="zh-CN"/>
        </w:rPr>
        <w:fldChar w:fldCharType="separate"/>
      </w:r>
      <w:r w:rsidR="009D6A77">
        <w:t xml:space="preserve">Figure </w:t>
      </w:r>
      <w:r w:rsidR="009D6A77">
        <w:rPr>
          <w:noProof/>
        </w:rPr>
        <w:t>3</w:t>
      </w:r>
      <w:r w:rsidR="009D6A77">
        <w:noBreakHyphen/>
      </w:r>
      <w:r w:rsidR="009D6A77">
        <w:rPr>
          <w:noProof/>
        </w:rPr>
        <w:t>13</w:t>
      </w:r>
      <w:r w:rsidR="00373A17">
        <w:rPr>
          <w:lang w:val="en-GB" w:eastAsia="zh-CN"/>
        </w:rPr>
        <w:fldChar w:fldCharType="end"/>
      </w:r>
      <w:r w:rsidR="00373A17">
        <w:rPr>
          <w:lang w:val="en-GB" w:eastAsia="zh-CN"/>
        </w:rPr>
        <w:t xml:space="preserve"> </w:t>
      </w:r>
      <w:r w:rsidR="00FF56FC">
        <w:rPr>
          <w:lang w:val="en-GB" w:eastAsia="zh-CN"/>
        </w:rPr>
        <w:t xml:space="preserve">with TB scaling over 5 slots. </w:t>
      </w:r>
      <w:r>
        <w:rPr>
          <w:lang w:val="en-GB" w:eastAsia="zh-CN"/>
        </w:rPr>
        <w:t xml:space="preserve">One important aspect </w:t>
      </w:r>
      <w:r w:rsidR="009D395E">
        <w:rPr>
          <w:lang w:val="en-GB" w:eastAsia="zh-CN"/>
        </w:rPr>
        <w:t>though is that same number of resources</w:t>
      </w:r>
      <w:r w:rsidR="008E71BE">
        <w:rPr>
          <w:lang w:val="en-GB" w:eastAsia="zh-CN"/>
        </w:rPr>
        <w:t xml:space="preserve"> should be maintained across the different slot types. </w:t>
      </w:r>
    </w:p>
    <w:p w14:paraId="32DF6453" w14:textId="77777777" w:rsidR="00FF56FC" w:rsidRDefault="001F6266" w:rsidP="009D6A77">
      <w:pPr>
        <w:keepNext/>
        <w:jc w:val="center"/>
      </w:pPr>
      <w:r>
        <w:object w:dxaOrig="3060" w:dyaOrig="1920" w14:anchorId="18F14D33">
          <v:shape id="_x0000_i1047" type="#_x0000_t75" style="width:192.15pt;height:120.15pt" o:ole="">
            <v:imagedata r:id="rId63" o:title=""/>
          </v:shape>
          <o:OLEObject Type="Embed" ProgID="Visio.Drawing.15" ShapeID="_x0000_i1047" DrawAspect="Content" ObjectID="_1738161132" r:id="rId64"/>
        </w:object>
      </w:r>
    </w:p>
    <w:p w14:paraId="1432922E" w14:textId="77060667" w:rsidR="00C54BAF" w:rsidRDefault="00FF56FC" w:rsidP="00921537">
      <w:pPr>
        <w:pStyle w:val="Caption"/>
        <w:jc w:val="center"/>
      </w:pPr>
      <w:bookmarkStart w:id="44" w:name="_Ref127523663"/>
      <w:bookmarkStart w:id="45" w:name="_Ref127348011"/>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13</w:t>
      </w:r>
      <w:r>
        <w:rPr>
          <w:noProof/>
        </w:rPr>
        <w:fldChar w:fldCharType="end"/>
      </w:r>
      <w:bookmarkEnd w:id="44"/>
      <w:bookmarkEnd w:id="45"/>
      <w:r>
        <w:t xml:space="preserve"> Example of TB scaling over N=5 slots across SBFD and non-SBFD symbols.</w:t>
      </w:r>
    </w:p>
    <w:p w14:paraId="77107C5D" w14:textId="77777777" w:rsidR="008E71BE" w:rsidRDefault="008E71BE" w:rsidP="008E71BE"/>
    <w:p w14:paraId="71EC1F7D" w14:textId="6B128FFA" w:rsidR="008E71BE" w:rsidRPr="009D6A77" w:rsidRDefault="008E71BE" w:rsidP="008E71BE">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46</w:t>
      </w:r>
      <w:r w:rsidRPr="006B0B6E">
        <w:rPr>
          <w:rFonts w:eastAsia="Batang"/>
          <w:b/>
          <w:szCs w:val="24"/>
          <w:u w:val="single"/>
          <w:lang w:val="en-GB"/>
        </w:rPr>
        <w:fldChar w:fldCharType="end"/>
      </w:r>
      <w:r>
        <w:rPr>
          <w:rFonts w:eastAsia="Batang"/>
          <w:b/>
          <w:szCs w:val="24"/>
          <w:u w:val="single"/>
          <w:lang w:val="en-GB"/>
        </w:rPr>
        <w:t xml:space="preserve">: </w:t>
      </w:r>
      <w:r w:rsidRPr="009D6A77">
        <w:rPr>
          <w:rFonts w:eastAsia="Batang"/>
          <w:b/>
          <w:szCs w:val="24"/>
          <w:lang w:val="en-GB"/>
        </w:rPr>
        <w:t xml:space="preserve">TB scaling across SBFD and non-SBFD slots using same design principles </w:t>
      </w:r>
      <w:r w:rsidR="00E9135E" w:rsidRPr="009D6A77">
        <w:rPr>
          <w:rFonts w:eastAsia="Batang"/>
          <w:b/>
          <w:szCs w:val="24"/>
          <w:lang w:val="en-GB"/>
        </w:rPr>
        <w:t>of PUSCH repetition Type-A with same number of resources across SBFD and non-SBFD symbols.</w:t>
      </w:r>
    </w:p>
    <w:p w14:paraId="017A2A4E" w14:textId="1171593A" w:rsidR="00FA1473" w:rsidRDefault="006635C6" w:rsidP="006635C6">
      <w:pPr>
        <w:pStyle w:val="Heading3"/>
        <w:rPr>
          <w:lang w:eastAsia="zh-CN"/>
        </w:rPr>
      </w:pPr>
      <w:r w:rsidRPr="006635C6">
        <w:rPr>
          <w:lang w:eastAsia="zh-CN"/>
        </w:rPr>
        <w:t>PDCCH</w:t>
      </w:r>
    </w:p>
    <w:p w14:paraId="5D49D8EC" w14:textId="529B4911" w:rsidR="005C5534" w:rsidRDefault="00204A1A" w:rsidP="00921537">
      <w:pPr>
        <w:jc w:val="both"/>
        <w:rPr>
          <w:lang w:val="en-GB" w:eastAsia="zh-CN"/>
        </w:rPr>
      </w:pPr>
      <w:r>
        <w:rPr>
          <w:lang w:val="en-GB" w:eastAsia="zh-CN"/>
        </w:rPr>
        <w:t xml:space="preserve">UE can be configured with maximum of </w:t>
      </w:r>
      <w:r w:rsidR="00425A93">
        <w:rPr>
          <w:lang w:val="en-GB" w:eastAsia="zh-CN"/>
        </w:rPr>
        <w:t xml:space="preserve">four </w:t>
      </w:r>
      <w:r w:rsidR="00EC67B9">
        <w:rPr>
          <w:lang w:val="en-GB" w:eastAsia="zh-CN"/>
        </w:rPr>
        <w:t>control resource set (</w:t>
      </w:r>
      <w:r>
        <w:rPr>
          <w:lang w:val="en-GB" w:eastAsia="zh-CN"/>
        </w:rPr>
        <w:t>CORESETs</w:t>
      </w:r>
      <w:r w:rsidR="00EC67B9">
        <w:rPr>
          <w:lang w:val="en-GB" w:eastAsia="zh-CN"/>
        </w:rPr>
        <w:t>)</w:t>
      </w:r>
      <w:r>
        <w:rPr>
          <w:lang w:val="en-GB" w:eastAsia="zh-CN"/>
        </w:rPr>
        <w:t xml:space="preserve"> </w:t>
      </w:r>
      <w:r w:rsidR="007E37A9">
        <w:rPr>
          <w:lang w:val="en-GB" w:eastAsia="zh-CN"/>
        </w:rPr>
        <w:t xml:space="preserve">per BWP including CORESET#0 and maximum of </w:t>
      </w:r>
      <w:r w:rsidR="00E27B68">
        <w:rPr>
          <w:lang w:val="en-GB" w:eastAsia="zh-CN"/>
        </w:rPr>
        <w:t>10</w:t>
      </w:r>
      <w:r w:rsidR="004D27D1">
        <w:rPr>
          <w:lang w:val="en-GB" w:eastAsia="zh-CN"/>
        </w:rPr>
        <w:t xml:space="preserve"> Search Space (SS)</w:t>
      </w:r>
      <w:r w:rsidR="00C41920">
        <w:rPr>
          <w:lang w:val="en-GB" w:eastAsia="zh-CN"/>
        </w:rPr>
        <w:t xml:space="preserve">. </w:t>
      </w:r>
      <w:r w:rsidR="00023B05">
        <w:rPr>
          <w:lang w:val="en-GB" w:eastAsia="zh-CN"/>
        </w:rPr>
        <w:t xml:space="preserve">They define the </w:t>
      </w:r>
      <w:r w:rsidR="00EE067E">
        <w:rPr>
          <w:lang w:val="en-GB" w:eastAsia="zh-CN"/>
        </w:rPr>
        <w:t xml:space="preserve">time and frequency resources </w:t>
      </w:r>
      <w:r w:rsidR="00673296">
        <w:rPr>
          <w:lang w:val="en-GB" w:eastAsia="zh-CN"/>
        </w:rPr>
        <w:t xml:space="preserve">that are used for PDCCH. The frequency configuration of the CORESET is </w:t>
      </w:r>
      <w:r w:rsidR="00F84514">
        <w:rPr>
          <w:lang w:val="en-GB" w:eastAsia="zh-CN"/>
        </w:rPr>
        <w:t>pretty much flexible usin</w:t>
      </w:r>
      <w:r w:rsidR="00290B05">
        <w:rPr>
          <w:lang w:val="en-GB" w:eastAsia="zh-CN"/>
        </w:rPr>
        <w:t xml:space="preserve">g </w:t>
      </w:r>
      <w:r w:rsidR="00EC39ED">
        <w:rPr>
          <w:lang w:val="en-GB" w:eastAsia="zh-CN"/>
        </w:rPr>
        <w:t xml:space="preserve">a </w:t>
      </w:r>
      <w:r w:rsidR="00290B05">
        <w:rPr>
          <w:lang w:val="en-GB" w:eastAsia="zh-CN"/>
        </w:rPr>
        <w:t>bitmap</w:t>
      </w:r>
      <w:r w:rsidR="00DF74BB">
        <w:rPr>
          <w:lang w:val="en-GB" w:eastAsia="zh-CN"/>
        </w:rPr>
        <w:t xml:space="preserve"> </w:t>
      </w:r>
      <w:r w:rsidR="00EC39ED">
        <w:rPr>
          <w:lang w:val="en-GB" w:eastAsia="zh-CN"/>
        </w:rPr>
        <w:t xml:space="preserve">where each bit </w:t>
      </w:r>
      <w:r w:rsidR="00DF74BB">
        <w:rPr>
          <w:lang w:val="en-GB" w:eastAsia="zh-CN"/>
        </w:rPr>
        <w:t>indicates</w:t>
      </w:r>
      <w:r w:rsidR="00EC39ED">
        <w:rPr>
          <w:lang w:val="en-GB" w:eastAsia="zh-CN"/>
        </w:rPr>
        <w:t xml:space="preserve"> 6RBs</w:t>
      </w:r>
      <w:r w:rsidR="00DF74BB">
        <w:rPr>
          <w:lang w:val="en-GB" w:eastAsia="zh-CN"/>
        </w:rPr>
        <w:t xml:space="preserve">. </w:t>
      </w:r>
      <w:r w:rsidR="00D108D9">
        <w:rPr>
          <w:lang w:val="en-GB" w:eastAsia="zh-CN"/>
        </w:rPr>
        <w:t>With SBFD operation, gNB may</w:t>
      </w:r>
      <w:r w:rsidR="00AA2901">
        <w:rPr>
          <w:lang w:val="en-GB" w:eastAsia="zh-CN"/>
        </w:rPr>
        <w:t xml:space="preserve"> configure the frequency resources of one of the UE-specific CORESETs</w:t>
      </w:r>
      <w:r w:rsidR="00D108D9">
        <w:rPr>
          <w:lang w:val="en-GB" w:eastAsia="zh-CN"/>
        </w:rPr>
        <w:t xml:space="preserve"> </w:t>
      </w:r>
      <w:r w:rsidR="002048F7">
        <w:rPr>
          <w:lang w:val="en-GB" w:eastAsia="zh-CN"/>
        </w:rPr>
        <w:t xml:space="preserve">based on the frequency resources of the DL subband(s). For example, </w:t>
      </w:r>
      <w:r w:rsidR="00EB247C">
        <w:rPr>
          <w:lang w:val="en-GB" w:eastAsia="zh-CN"/>
        </w:rPr>
        <w:t xml:space="preserve">the frequency resources </w:t>
      </w:r>
      <w:r w:rsidR="00B97CD3">
        <w:rPr>
          <w:lang w:val="en-GB" w:eastAsia="zh-CN"/>
        </w:rPr>
        <w:t xml:space="preserve">of the CORESET </w:t>
      </w:r>
      <w:r w:rsidR="002048F7">
        <w:rPr>
          <w:lang w:val="en-GB" w:eastAsia="zh-CN"/>
        </w:rPr>
        <w:t xml:space="preserve">can be </w:t>
      </w:r>
      <w:r w:rsidR="00EB247C">
        <w:rPr>
          <w:lang w:val="en-GB" w:eastAsia="zh-CN"/>
        </w:rPr>
        <w:t>either confined within one of the DL subband</w:t>
      </w:r>
      <w:r w:rsidR="00B97CD3">
        <w:rPr>
          <w:lang w:val="en-GB" w:eastAsia="zh-CN"/>
        </w:rPr>
        <w:t xml:space="preserve"> or non-contiguous across the two DL subbands. </w:t>
      </w:r>
      <w:r w:rsidR="003336C7">
        <w:rPr>
          <w:lang w:val="en-GB" w:eastAsia="zh-CN"/>
        </w:rPr>
        <w:t>Su</w:t>
      </w:r>
      <w:r w:rsidR="00B97CD3">
        <w:rPr>
          <w:lang w:val="en-GB" w:eastAsia="zh-CN"/>
        </w:rPr>
        <w:t xml:space="preserve">ch solution </w:t>
      </w:r>
      <w:r w:rsidR="003336C7">
        <w:rPr>
          <w:lang w:val="en-GB" w:eastAsia="zh-CN"/>
        </w:rPr>
        <w:t>has some drawback on limiting the</w:t>
      </w:r>
      <w:r w:rsidR="007712F6">
        <w:rPr>
          <w:lang w:val="en-GB" w:eastAsia="zh-CN"/>
        </w:rPr>
        <w:t xml:space="preserve"> PDCCH capacity </w:t>
      </w:r>
      <w:r w:rsidR="007C73F9">
        <w:rPr>
          <w:lang w:val="en-GB" w:eastAsia="zh-CN"/>
        </w:rPr>
        <w:t xml:space="preserve">when </w:t>
      </w:r>
      <w:r w:rsidR="003336C7">
        <w:rPr>
          <w:lang w:val="en-GB" w:eastAsia="zh-CN"/>
        </w:rPr>
        <w:t xml:space="preserve">the CORESET </w:t>
      </w:r>
      <w:r w:rsidR="007C73F9">
        <w:rPr>
          <w:lang w:val="en-GB" w:eastAsia="zh-CN"/>
        </w:rPr>
        <w:t xml:space="preserve">used </w:t>
      </w:r>
      <w:r w:rsidR="003A73D8">
        <w:rPr>
          <w:lang w:val="en-GB" w:eastAsia="zh-CN"/>
        </w:rPr>
        <w:t xml:space="preserve">in non-SBFD symbols. </w:t>
      </w:r>
      <w:r w:rsidR="007F1A4F">
        <w:rPr>
          <w:lang w:val="en-GB" w:eastAsia="zh-CN"/>
        </w:rPr>
        <w:t>On the other hand</w:t>
      </w:r>
      <w:r w:rsidR="005C5534">
        <w:rPr>
          <w:lang w:val="en-GB" w:eastAsia="zh-CN"/>
        </w:rPr>
        <w:t xml:space="preserve">, this solution requires </w:t>
      </w:r>
      <w:r w:rsidR="00E74EA4">
        <w:rPr>
          <w:lang w:val="en-GB" w:eastAsia="zh-CN"/>
        </w:rPr>
        <w:t xml:space="preserve">configuring </w:t>
      </w:r>
      <w:r w:rsidR="00AD28D0">
        <w:rPr>
          <w:lang w:val="en-GB" w:eastAsia="zh-CN"/>
        </w:rPr>
        <w:t xml:space="preserve">multiple </w:t>
      </w:r>
      <w:r w:rsidR="005C5534">
        <w:rPr>
          <w:lang w:val="en-GB" w:eastAsia="zh-CN"/>
        </w:rPr>
        <w:t xml:space="preserve">SSs associated with </w:t>
      </w:r>
      <w:r w:rsidR="00E74EA4">
        <w:rPr>
          <w:lang w:val="en-GB" w:eastAsia="zh-CN"/>
        </w:rPr>
        <w:t>such CORESET</w:t>
      </w:r>
      <w:r w:rsidR="00AD28D0">
        <w:rPr>
          <w:lang w:val="en-GB" w:eastAsia="zh-CN"/>
        </w:rPr>
        <w:t xml:space="preserve"> for PDCCH M</w:t>
      </w:r>
      <w:r w:rsidR="0062798D">
        <w:rPr>
          <w:lang w:val="en-GB" w:eastAsia="zh-CN"/>
        </w:rPr>
        <w:t>O</w:t>
      </w:r>
      <w:r w:rsidR="00AD28D0">
        <w:rPr>
          <w:lang w:val="en-GB" w:eastAsia="zh-CN"/>
        </w:rPr>
        <w:t>s in SBFD symbols. Thi</w:t>
      </w:r>
      <w:r w:rsidR="00664B8D">
        <w:rPr>
          <w:lang w:val="en-GB" w:eastAsia="zh-CN"/>
        </w:rPr>
        <w:t>s will limit the flexibility of</w:t>
      </w:r>
      <w:r w:rsidR="001C3388">
        <w:rPr>
          <w:lang w:val="en-GB" w:eastAsia="zh-CN"/>
        </w:rPr>
        <w:t xml:space="preserve"> configuration the limited number</w:t>
      </w:r>
      <w:r w:rsidR="00664B8D">
        <w:rPr>
          <w:lang w:val="en-GB" w:eastAsia="zh-CN"/>
        </w:rPr>
        <w:t xml:space="preserve"> SS/CORESET </w:t>
      </w:r>
      <w:r w:rsidR="001C3388">
        <w:rPr>
          <w:lang w:val="en-GB" w:eastAsia="zh-CN"/>
        </w:rPr>
        <w:t xml:space="preserve">within the UE BWP. </w:t>
      </w:r>
    </w:p>
    <w:p w14:paraId="469EDCBE" w14:textId="6CB16246" w:rsidR="005534DF" w:rsidRPr="009D6A77" w:rsidRDefault="005534DF" w:rsidP="00921537">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45</w:t>
      </w:r>
      <w:r w:rsidRPr="0066249B">
        <w:rPr>
          <w:rFonts w:eastAsia="Batang"/>
          <w:b/>
          <w:szCs w:val="24"/>
          <w:u w:val="single"/>
          <w:lang w:val="en-GB"/>
        </w:rPr>
        <w:fldChar w:fldCharType="end"/>
      </w:r>
      <w:r>
        <w:rPr>
          <w:rFonts w:eastAsia="Batang"/>
          <w:b/>
          <w:szCs w:val="24"/>
          <w:u w:val="single"/>
          <w:lang w:val="en-GB"/>
        </w:rPr>
        <w:t xml:space="preserve">: </w:t>
      </w:r>
      <w:r w:rsidR="0009795D" w:rsidRPr="009D6A77">
        <w:rPr>
          <w:rFonts w:eastAsia="Batang"/>
          <w:b/>
          <w:bCs/>
          <w:szCs w:val="24"/>
          <w:lang w:val="en-GB"/>
        </w:rPr>
        <w:t xml:space="preserve">Configuring </w:t>
      </w:r>
      <w:r w:rsidR="00D55CDC" w:rsidRPr="009D6A77">
        <w:rPr>
          <w:rFonts w:eastAsia="Batang"/>
          <w:b/>
          <w:bCs/>
          <w:szCs w:val="24"/>
          <w:lang w:val="en-GB"/>
        </w:rPr>
        <w:t>the frequency resources of a</w:t>
      </w:r>
      <w:r w:rsidR="0009795D" w:rsidRPr="009D6A77">
        <w:rPr>
          <w:rFonts w:eastAsia="Batang"/>
          <w:b/>
          <w:bCs/>
          <w:szCs w:val="24"/>
          <w:lang w:val="en-GB"/>
        </w:rPr>
        <w:t xml:space="preserve"> </w:t>
      </w:r>
      <w:r w:rsidR="00501343" w:rsidRPr="009D6A77">
        <w:rPr>
          <w:rFonts w:eastAsia="Batang"/>
          <w:b/>
          <w:bCs/>
          <w:szCs w:val="24"/>
          <w:lang w:val="en-GB"/>
        </w:rPr>
        <w:t>CORESET within</w:t>
      </w:r>
      <w:r w:rsidR="00D55CDC" w:rsidRPr="009D6A77">
        <w:rPr>
          <w:rFonts w:eastAsia="Batang"/>
          <w:b/>
          <w:bCs/>
          <w:szCs w:val="24"/>
          <w:lang w:val="en-GB"/>
        </w:rPr>
        <w:t xml:space="preserve"> </w:t>
      </w:r>
      <w:r w:rsidR="00501343" w:rsidRPr="009D6A77">
        <w:rPr>
          <w:rFonts w:eastAsia="Batang"/>
          <w:b/>
          <w:bCs/>
          <w:szCs w:val="24"/>
          <w:lang w:val="en-GB"/>
        </w:rPr>
        <w:t xml:space="preserve">the </w:t>
      </w:r>
      <w:r w:rsidR="00763E1B" w:rsidRPr="009D6A77">
        <w:rPr>
          <w:rFonts w:eastAsia="Batang"/>
          <w:b/>
          <w:bCs/>
          <w:szCs w:val="24"/>
          <w:lang w:val="en-GB"/>
        </w:rPr>
        <w:t>DL subband</w:t>
      </w:r>
      <w:r w:rsidR="00501343" w:rsidRPr="009D6A77">
        <w:rPr>
          <w:rFonts w:eastAsia="Batang"/>
          <w:b/>
          <w:bCs/>
          <w:szCs w:val="24"/>
          <w:lang w:val="en-GB"/>
        </w:rPr>
        <w:t>(</w:t>
      </w:r>
      <w:r w:rsidR="00763E1B" w:rsidRPr="009D6A77">
        <w:rPr>
          <w:rFonts w:eastAsia="Batang"/>
          <w:b/>
          <w:bCs/>
          <w:szCs w:val="24"/>
          <w:lang w:val="en-GB"/>
        </w:rPr>
        <w:t>s</w:t>
      </w:r>
      <w:r w:rsidR="00501343" w:rsidRPr="009D6A77">
        <w:rPr>
          <w:rFonts w:eastAsia="Batang"/>
          <w:b/>
          <w:bCs/>
          <w:szCs w:val="24"/>
          <w:lang w:val="en-GB"/>
        </w:rPr>
        <w:t>)</w:t>
      </w:r>
      <w:r w:rsidR="00763E1B" w:rsidRPr="009D6A77">
        <w:rPr>
          <w:rFonts w:eastAsia="Batang"/>
          <w:b/>
          <w:bCs/>
          <w:szCs w:val="24"/>
          <w:lang w:val="en-GB"/>
        </w:rPr>
        <w:t xml:space="preserve"> </w:t>
      </w:r>
      <w:r w:rsidR="00771B3C" w:rsidRPr="009D6A77">
        <w:rPr>
          <w:rFonts w:eastAsia="Batang"/>
          <w:b/>
          <w:bCs/>
          <w:szCs w:val="24"/>
          <w:lang w:val="en-GB"/>
        </w:rPr>
        <w:t>will</w:t>
      </w:r>
      <w:r w:rsidR="00763E1B" w:rsidRPr="009D6A77">
        <w:rPr>
          <w:rFonts w:eastAsia="Batang"/>
          <w:b/>
          <w:bCs/>
          <w:szCs w:val="24"/>
          <w:lang w:val="en-GB"/>
        </w:rPr>
        <w:t xml:space="preserve"> </w:t>
      </w:r>
      <w:r w:rsidR="00771B3C" w:rsidRPr="009D6A77">
        <w:rPr>
          <w:rFonts w:eastAsia="Batang"/>
          <w:b/>
          <w:bCs/>
          <w:szCs w:val="24"/>
          <w:lang w:val="en-GB"/>
        </w:rPr>
        <w:t>impact</w:t>
      </w:r>
      <w:r w:rsidR="00763E1B" w:rsidRPr="009D6A77">
        <w:rPr>
          <w:rFonts w:eastAsia="Batang"/>
          <w:b/>
          <w:bCs/>
          <w:szCs w:val="24"/>
          <w:lang w:val="en-GB"/>
        </w:rPr>
        <w:t xml:space="preserve"> PDCCH capacity </w:t>
      </w:r>
      <w:r w:rsidR="00501343" w:rsidRPr="009D6A77">
        <w:rPr>
          <w:rFonts w:eastAsia="Batang"/>
          <w:b/>
          <w:bCs/>
          <w:szCs w:val="24"/>
          <w:lang w:val="en-GB"/>
        </w:rPr>
        <w:t>and</w:t>
      </w:r>
      <w:r w:rsidR="00C17049" w:rsidRPr="009D6A77">
        <w:rPr>
          <w:rFonts w:eastAsia="Batang"/>
          <w:b/>
          <w:bCs/>
          <w:szCs w:val="24"/>
          <w:lang w:val="en-GB"/>
        </w:rPr>
        <w:t xml:space="preserve"> flexibility</w:t>
      </w:r>
      <w:r w:rsidR="00771B3C" w:rsidRPr="009D6A77">
        <w:rPr>
          <w:rFonts w:eastAsia="Batang"/>
          <w:b/>
          <w:bCs/>
          <w:szCs w:val="24"/>
          <w:lang w:val="en-GB"/>
        </w:rPr>
        <w:t xml:space="preserve">. </w:t>
      </w:r>
    </w:p>
    <w:p w14:paraId="73E7C59A" w14:textId="580CA87E" w:rsidR="00E4416F" w:rsidRDefault="00E4416F" w:rsidP="00E4416F">
      <w:pPr>
        <w:jc w:val="both"/>
        <w:rPr>
          <w:rFonts w:eastAsia="Batang"/>
          <w:szCs w:val="24"/>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46</w:t>
      </w:r>
      <w:r w:rsidRPr="0066249B">
        <w:rPr>
          <w:rFonts w:eastAsia="Batang"/>
          <w:b/>
          <w:szCs w:val="24"/>
          <w:u w:val="single"/>
          <w:lang w:val="en-GB"/>
        </w:rPr>
        <w:fldChar w:fldCharType="end"/>
      </w:r>
      <w:r>
        <w:rPr>
          <w:rFonts w:eastAsia="Batang"/>
          <w:b/>
          <w:szCs w:val="24"/>
          <w:u w:val="single"/>
          <w:lang w:val="en-GB"/>
        </w:rPr>
        <w:t>:</w:t>
      </w:r>
      <w:r w:rsidRPr="009D6A77">
        <w:rPr>
          <w:rFonts w:eastAsia="Batang"/>
          <w:b/>
          <w:szCs w:val="24"/>
          <w:lang w:val="en-GB"/>
        </w:rPr>
        <w:t xml:space="preserve"> </w:t>
      </w:r>
      <w:r w:rsidRPr="009D6A77">
        <w:rPr>
          <w:rFonts w:eastAsia="Batang"/>
          <w:b/>
          <w:bCs/>
          <w:szCs w:val="24"/>
          <w:lang w:val="en-GB"/>
        </w:rPr>
        <w:t>Associat</w:t>
      </w:r>
      <w:r w:rsidR="009207F1" w:rsidRPr="009D6A77">
        <w:rPr>
          <w:rFonts w:eastAsia="Batang"/>
          <w:b/>
          <w:bCs/>
          <w:szCs w:val="24"/>
          <w:lang w:val="en-GB"/>
        </w:rPr>
        <w:t>ing</w:t>
      </w:r>
      <w:r w:rsidRPr="009D6A77">
        <w:rPr>
          <w:rFonts w:eastAsia="Batang"/>
          <w:b/>
          <w:bCs/>
          <w:szCs w:val="24"/>
          <w:lang w:val="en-GB"/>
        </w:rPr>
        <w:t xml:space="preserve"> SSs </w:t>
      </w:r>
      <w:r w:rsidR="00F47DB6" w:rsidRPr="009D6A77">
        <w:rPr>
          <w:rFonts w:eastAsia="Batang"/>
          <w:b/>
          <w:bCs/>
          <w:szCs w:val="24"/>
          <w:lang w:val="en-GB"/>
        </w:rPr>
        <w:t>to</w:t>
      </w:r>
      <w:r w:rsidR="00451768" w:rsidRPr="009D6A77">
        <w:rPr>
          <w:rFonts w:eastAsia="Batang"/>
          <w:b/>
          <w:bCs/>
          <w:szCs w:val="24"/>
          <w:lang w:val="en-GB"/>
        </w:rPr>
        <w:t xml:space="preserve"> </w:t>
      </w:r>
      <w:r w:rsidR="004969B9" w:rsidRPr="009D6A77">
        <w:rPr>
          <w:rFonts w:eastAsia="Batang"/>
          <w:b/>
          <w:bCs/>
          <w:szCs w:val="24"/>
          <w:lang w:val="en-GB"/>
        </w:rPr>
        <w:t xml:space="preserve">a </w:t>
      </w:r>
      <w:r w:rsidR="00451768" w:rsidRPr="009D6A77">
        <w:rPr>
          <w:rFonts w:eastAsia="Batang"/>
          <w:b/>
          <w:bCs/>
          <w:szCs w:val="24"/>
          <w:lang w:val="en-GB"/>
        </w:rPr>
        <w:t>CORESET</w:t>
      </w:r>
      <w:r w:rsidR="00473A94" w:rsidRPr="009D6A77">
        <w:rPr>
          <w:rFonts w:eastAsia="Batang"/>
          <w:b/>
          <w:bCs/>
          <w:szCs w:val="24"/>
          <w:lang w:val="en-GB"/>
        </w:rPr>
        <w:t xml:space="preserve"> </w:t>
      </w:r>
      <w:r w:rsidR="00F47DB6" w:rsidRPr="009D6A77">
        <w:rPr>
          <w:rFonts w:eastAsia="Batang"/>
          <w:b/>
          <w:bCs/>
          <w:szCs w:val="24"/>
          <w:lang w:val="en-GB"/>
        </w:rPr>
        <w:t xml:space="preserve">configured with frequency resources </w:t>
      </w:r>
      <w:r w:rsidR="004969B9" w:rsidRPr="009D6A77">
        <w:rPr>
          <w:rFonts w:eastAsia="Batang"/>
          <w:b/>
          <w:bCs/>
          <w:szCs w:val="24"/>
          <w:lang w:val="en-GB"/>
        </w:rPr>
        <w:t xml:space="preserve">confined </w:t>
      </w:r>
      <w:r w:rsidR="00473A94" w:rsidRPr="009D6A77">
        <w:rPr>
          <w:rFonts w:eastAsia="Batang"/>
          <w:b/>
          <w:bCs/>
          <w:szCs w:val="24"/>
          <w:lang w:val="en-GB"/>
        </w:rPr>
        <w:t>to DL subband</w:t>
      </w:r>
      <w:r w:rsidR="004969B9" w:rsidRPr="009D6A77">
        <w:rPr>
          <w:rFonts w:eastAsia="Batang"/>
          <w:b/>
          <w:bCs/>
          <w:szCs w:val="24"/>
          <w:lang w:val="en-GB"/>
        </w:rPr>
        <w:t>(</w:t>
      </w:r>
      <w:r w:rsidR="00473A94" w:rsidRPr="009D6A77">
        <w:rPr>
          <w:rFonts w:eastAsia="Batang"/>
          <w:b/>
          <w:bCs/>
          <w:szCs w:val="24"/>
          <w:lang w:val="en-GB"/>
        </w:rPr>
        <w:t>s</w:t>
      </w:r>
      <w:r w:rsidR="004969B9" w:rsidRPr="009D6A77">
        <w:rPr>
          <w:rFonts w:eastAsia="Batang"/>
          <w:b/>
          <w:bCs/>
          <w:szCs w:val="24"/>
          <w:lang w:val="en-GB"/>
        </w:rPr>
        <w:t>)</w:t>
      </w:r>
      <w:r w:rsidR="00473A94" w:rsidRPr="009D6A77">
        <w:rPr>
          <w:rFonts w:eastAsia="Batang"/>
          <w:b/>
          <w:bCs/>
          <w:szCs w:val="24"/>
          <w:lang w:val="en-GB"/>
        </w:rPr>
        <w:t xml:space="preserve"> </w:t>
      </w:r>
      <w:r w:rsidR="007610AC" w:rsidRPr="009D6A77">
        <w:rPr>
          <w:rFonts w:eastAsia="Batang"/>
          <w:b/>
          <w:bCs/>
          <w:szCs w:val="24"/>
          <w:lang w:val="en-GB"/>
        </w:rPr>
        <w:t>will limit the flexibility of semi-static configuration of the SS/CORESETs.</w:t>
      </w:r>
      <w:r w:rsidR="007610AC">
        <w:rPr>
          <w:rFonts w:eastAsia="Batang"/>
          <w:szCs w:val="24"/>
          <w:lang w:val="en-GB"/>
        </w:rPr>
        <w:t xml:space="preserve"> </w:t>
      </w:r>
    </w:p>
    <w:p w14:paraId="7109D0DD" w14:textId="4BDD9BD0" w:rsidR="00E4416F" w:rsidRDefault="00A65C97" w:rsidP="00921537">
      <w:pPr>
        <w:jc w:val="both"/>
        <w:rPr>
          <w:rFonts w:eastAsia="Batang"/>
          <w:szCs w:val="24"/>
          <w:lang w:val="en-GB"/>
        </w:rPr>
      </w:pPr>
      <w:r>
        <w:rPr>
          <w:rFonts w:eastAsia="Batang"/>
          <w:szCs w:val="24"/>
          <w:lang w:val="en-GB"/>
        </w:rPr>
        <w:t xml:space="preserve">Therefore, </w:t>
      </w:r>
      <w:r w:rsidR="00DD4D9F">
        <w:rPr>
          <w:rFonts w:eastAsia="Batang"/>
          <w:szCs w:val="24"/>
          <w:lang w:val="en-GB"/>
        </w:rPr>
        <w:t xml:space="preserve">it is desired to have a solution </w:t>
      </w:r>
      <w:r>
        <w:rPr>
          <w:rFonts w:eastAsia="Batang"/>
          <w:szCs w:val="24"/>
          <w:lang w:val="en-GB"/>
        </w:rPr>
        <w:t>that retain the flexibility of SS/CORESETs configuration similar to TDD operation</w:t>
      </w:r>
      <w:r w:rsidR="000C2381">
        <w:rPr>
          <w:rFonts w:eastAsia="Batang"/>
          <w:szCs w:val="24"/>
          <w:lang w:val="en-GB"/>
        </w:rPr>
        <w:t xml:space="preserve">, </w:t>
      </w:r>
      <w:r w:rsidR="00043A05">
        <w:rPr>
          <w:rFonts w:eastAsia="Batang"/>
          <w:szCs w:val="24"/>
          <w:lang w:val="en-GB"/>
        </w:rPr>
        <w:t xml:space="preserve">without increase </w:t>
      </w:r>
      <w:r w:rsidR="009B410F">
        <w:rPr>
          <w:rFonts w:eastAsia="Batang"/>
          <w:szCs w:val="24"/>
          <w:lang w:val="en-GB"/>
        </w:rPr>
        <w:t xml:space="preserve">of SS/CORESET </w:t>
      </w:r>
      <w:r w:rsidR="00043A05">
        <w:rPr>
          <w:rFonts w:eastAsia="Batang"/>
          <w:szCs w:val="24"/>
          <w:lang w:val="en-GB"/>
        </w:rPr>
        <w:t xml:space="preserve">RRC configuration and </w:t>
      </w:r>
      <w:r w:rsidR="009B410F">
        <w:rPr>
          <w:rFonts w:eastAsia="Batang"/>
          <w:szCs w:val="24"/>
          <w:lang w:val="en-GB"/>
        </w:rPr>
        <w:t>without limiting</w:t>
      </w:r>
      <w:r w:rsidR="00043A05">
        <w:rPr>
          <w:rFonts w:eastAsia="Batang"/>
          <w:szCs w:val="24"/>
          <w:lang w:val="en-GB"/>
        </w:rPr>
        <w:t xml:space="preserve"> </w:t>
      </w:r>
      <w:r>
        <w:rPr>
          <w:rFonts w:eastAsia="Batang"/>
          <w:szCs w:val="24"/>
          <w:lang w:val="en-GB"/>
        </w:rPr>
        <w:t>PDCCH capacity</w:t>
      </w:r>
      <w:r w:rsidR="009B410F">
        <w:rPr>
          <w:rFonts w:eastAsia="Batang"/>
          <w:szCs w:val="24"/>
          <w:lang w:val="en-GB"/>
        </w:rPr>
        <w:t>.</w:t>
      </w:r>
      <w:r w:rsidR="00043120">
        <w:rPr>
          <w:rFonts w:eastAsia="Batang"/>
          <w:szCs w:val="24"/>
          <w:lang w:val="en-GB"/>
        </w:rPr>
        <w:t xml:space="preserve"> </w:t>
      </w:r>
      <w:r w:rsidR="00D538FC">
        <w:rPr>
          <w:rFonts w:eastAsia="Batang"/>
          <w:szCs w:val="24"/>
          <w:lang w:val="en-GB"/>
        </w:rPr>
        <w:t>However, such</w:t>
      </w:r>
      <w:r w:rsidR="003E595C">
        <w:rPr>
          <w:rFonts w:eastAsia="Batang"/>
          <w:szCs w:val="24"/>
          <w:lang w:val="en-GB"/>
        </w:rPr>
        <w:t xml:space="preserve"> solution should address the </w:t>
      </w:r>
      <w:r w:rsidR="00B07A60">
        <w:rPr>
          <w:rFonts w:eastAsia="Batang"/>
          <w:szCs w:val="24"/>
          <w:lang w:val="en-GB"/>
        </w:rPr>
        <w:t xml:space="preserve">scenario </w:t>
      </w:r>
      <w:r w:rsidR="00043120">
        <w:rPr>
          <w:rFonts w:eastAsia="Batang"/>
          <w:szCs w:val="24"/>
          <w:lang w:val="en-GB"/>
        </w:rPr>
        <w:t>whe</w:t>
      </w:r>
      <w:r w:rsidR="003E595C">
        <w:rPr>
          <w:rFonts w:eastAsia="Batang"/>
          <w:szCs w:val="24"/>
          <w:lang w:val="en-GB"/>
        </w:rPr>
        <w:t xml:space="preserve">n </w:t>
      </w:r>
      <w:r w:rsidR="00C83BAE">
        <w:rPr>
          <w:rFonts w:eastAsia="Batang"/>
          <w:szCs w:val="24"/>
          <w:lang w:val="en-GB"/>
        </w:rPr>
        <w:t xml:space="preserve">the </w:t>
      </w:r>
      <w:r w:rsidR="003E595C">
        <w:rPr>
          <w:rFonts w:eastAsia="Batang"/>
          <w:szCs w:val="24"/>
          <w:lang w:val="en-GB"/>
        </w:rPr>
        <w:t>CORESET</w:t>
      </w:r>
      <w:r w:rsidR="00C83BAE">
        <w:rPr>
          <w:rFonts w:eastAsia="Batang"/>
          <w:szCs w:val="24"/>
          <w:lang w:val="en-GB"/>
        </w:rPr>
        <w:t xml:space="preserve"> associated with SS in SBFD symbols has some frequency resources overlapping outside the DL subband</w:t>
      </w:r>
      <w:r w:rsidR="00B07A60">
        <w:rPr>
          <w:rFonts w:eastAsia="Batang"/>
          <w:szCs w:val="24"/>
          <w:lang w:val="en-GB"/>
        </w:rPr>
        <w:t xml:space="preserve"> as shown in </w:t>
      </w:r>
      <w:r w:rsidR="00373A17">
        <w:rPr>
          <w:rFonts w:eastAsia="Batang"/>
          <w:szCs w:val="24"/>
          <w:lang w:val="en-GB"/>
        </w:rPr>
        <w:fldChar w:fldCharType="begin"/>
      </w:r>
      <w:r w:rsidR="00373A17">
        <w:rPr>
          <w:rFonts w:eastAsia="Batang"/>
          <w:szCs w:val="24"/>
          <w:lang w:val="en-GB"/>
        </w:rPr>
        <w:instrText xml:space="preserve"> REF _Ref127524465 \h </w:instrText>
      </w:r>
      <w:r w:rsidR="00373A17">
        <w:rPr>
          <w:rFonts w:eastAsia="Batang"/>
          <w:szCs w:val="24"/>
          <w:lang w:val="en-GB"/>
        </w:rPr>
      </w:r>
      <w:r w:rsidR="00373A17">
        <w:rPr>
          <w:rFonts w:eastAsia="Batang"/>
          <w:szCs w:val="24"/>
          <w:lang w:val="en-GB"/>
        </w:rPr>
        <w:fldChar w:fldCharType="separate"/>
      </w:r>
      <w:r w:rsidR="009D6A77">
        <w:t xml:space="preserve">Figure </w:t>
      </w:r>
      <w:r w:rsidR="009D6A77">
        <w:rPr>
          <w:noProof/>
        </w:rPr>
        <w:t>3</w:t>
      </w:r>
      <w:r w:rsidR="009D6A77">
        <w:noBreakHyphen/>
      </w:r>
      <w:r w:rsidR="009D6A77">
        <w:rPr>
          <w:noProof/>
        </w:rPr>
        <w:t>14</w:t>
      </w:r>
      <w:r w:rsidR="00373A17">
        <w:rPr>
          <w:rFonts w:eastAsia="Batang"/>
          <w:szCs w:val="24"/>
          <w:lang w:val="en-GB"/>
        </w:rPr>
        <w:fldChar w:fldCharType="end"/>
      </w:r>
      <w:r w:rsidR="00B07A60">
        <w:rPr>
          <w:rFonts w:eastAsia="Batang"/>
          <w:szCs w:val="24"/>
          <w:lang w:val="en-GB"/>
        </w:rPr>
        <w:t xml:space="preserve">. </w:t>
      </w:r>
    </w:p>
    <w:p w14:paraId="48F9C622" w14:textId="77777777" w:rsidR="00B07A60" w:rsidRDefault="00B07A60" w:rsidP="00921537">
      <w:pPr>
        <w:jc w:val="both"/>
        <w:rPr>
          <w:rFonts w:eastAsia="Batang"/>
          <w:szCs w:val="24"/>
          <w:lang w:val="en-GB"/>
        </w:rPr>
      </w:pPr>
    </w:p>
    <w:p w14:paraId="6BCBDF95" w14:textId="77777777" w:rsidR="00B07A60" w:rsidRDefault="00B07A60" w:rsidP="00B07A60">
      <w:pPr>
        <w:keepNext/>
        <w:jc w:val="center"/>
      </w:pPr>
      <w:r>
        <w:object w:dxaOrig="4005" w:dyaOrig="3301" w14:anchorId="51B0196A">
          <v:shape id="_x0000_i1048" type="#_x0000_t75" style="width:200.55pt;height:165.05pt" o:ole="">
            <v:imagedata r:id="rId65" o:title=""/>
          </v:shape>
          <o:OLEObject Type="Embed" ProgID="Visio.Drawing.15" ShapeID="_x0000_i1048" DrawAspect="Content" ObjectID="_1738161133" r:id="rId66"/>
        </w:object>
      </w:r>
    </w:p>
    <w:p w14:paraId="08BDCA02" w14:textId="3FE6FAE2" w:rsidR="00DD4D9F" w:rsidRDefault="00B07A60" w:rsidP="009D6A77">
      <w:pPr>
        <w:pStyle w:val="Caption"/>
        <w:jc w:val="center"/>
        <w:rPr>
          <w:lang w:val="en-GB"/>
        </w:rPr>
      </w:pPr>
      <w:bookmarkStart w:id="46" w:name="_Ref127524465"/>
      <w:bookmarkStart w:id="47" w:name="_Ref127212769"/>
      <w:bookmarkStart w:id="48" w:name="_Ref127212765"/>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14</w:t>
      </w:r>
      <w:r>
        <w:rPr>
          <w:noProof/>
        </w:rPr>
        <w:fldChar w:fldCharType="end"/>
      </w:r>
      <w:bookmarkEnd w:id="46"/>
      <w:bookmarkEnd w:id="47"/>
      <w:r>
        <w:t xml:space="preserve"> SS monitoring occasions across SBFD and non-SBFD symbols</w:t>
      </w:r>
      <w:bookmarkEnd w:id="48"/>
    </w:p>
    <w:p w14:paraId="1A260DBF" w14:textId="1C260487" w:rsidR="00525794" w:rsidRDefault="00525794" w:rsidP="00525794">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47</w:t>
      </w:r>
      <w:r w:rsidRPr="0066249B">
        <w:rPr>
          <w:rFonts w:eastAsia="Batang"/>
          <w:b/>
          <w:szCs w:val="24"/>
          <w:u w:val="single"/>
          <w:lang w:val="en-GB"/>
        </w:rPr>
        <w:fldChar w:fldCharType="end"/>
      </w:r>
      <w:r>
        <w:rPr>
          <w:rFonts w:eastAsia="Batang"/>
          <w:b/>
          <w:szCs w:val="24"/>
          <w:u w:val="single"/>
          <w:lang w:val="en-GB"/>
        </w:rPr>
        <w:t>:</w:t>
      </w:r>
      <w:r>
        <w:rPr>
          <w:rFonts w:eastAsia="Batang"/>
          <w:bCs/>
          <w:szCs w:val="24"/>
          <w:lang w:val="en-GB"/>
        </w:rPr>
        <w:t xml:space="preserve"> </w:t>
      </w:r>
      <w:r w:rsidRPr="009D6A77">
        <w:rPr>
          <w:rFonts w:eastAsia="Batang"/>
          <w:b/>
          <w:szCs w:val="24"/>
          <w:lang w:val="en-GB"/>
        </w:rPr>
        <w:t>It is desirable to have a solution that allows flexibility in SS and CORESET configuration without extra overhead and reduced PDCCH capacity.</w:t>
      </w:r>
      <w:r>
        <w:rPr>
          <w:rFonts w:eastAsia="Batang"/>
          <w:bCs/>
          <w:szCs w:val="24"/>
          <w:lang w:val="en-GB"/>
        </w:rPr>
        <w:t xml:space="preserve"> </w:t>
      </w:r>
      <w:r>
        <w:rPr>
          <w:rFonts w:eastAsia="Batang"/>
          <w:szCs w:val="24"/>
          <w:lang w:val="en-GB"/>
        </w:rPr>
        <w:t xml:space="preserve">   </w:t>
      </w:r>
    </w:p>
    <w:p w14:paraId="361D25E5" w14:textId="01D36780" w:rsidR="00F37B6D" w:rsidRDefault="00CA55B0" w:rsidP="00700FBB">
      <w:pPr>
        <w:rPr>
          <w:rFonts w:eastAsia="Batang"/>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48</w:t>
      </w:r>
      <w:r w:rsidRPr="0066249B">
        <w:rPr>
          <w:rFonts w:eastAsia="Batang"/>
          <w:b/>
          <w:szCs w:val="24"/>
          <w:u w:val="single"/>
          <w:lang w:val="en-GB"/>
        </w:rPr>
        <w:fldChar w:fldCharType="end"/>
      </w:r>
      <w:r>
        <w:rPr>
          <w:rFonts w:eastAsia="Batang"/>
          <w:b/>
          <w:szCs w:val="24"/>
          <w:u w:val="single"/>
          <w:lang w:val="en-GB"/>
        </w:rPr>
        <w:t>:</w:t>
      </w:r>
      <w:r w:rsidR="00305D1D">
        <w:rPr>
          <w:rFonts w:eastAsia="Batang"/>
          <w:b/>
          <w:szCs w:val="24"/>
          <w:u w:val="single"/>
          <w:lang w:val="en-GB"/>
        </w:rPr>
        <w:t xml:space="preserve"> </w:t>
      </w:r>
      <w:r w:rsidR="00305D1D" w:rsidRPr="009D6A77">
        <w:rPr>
          <w:rFonts w:eastAsia="Batang"/>
          <w:b/>
          <w:szCs w:val="24"/>
          <w:lang w:val="en-GB"/>
        </w:rPr>
        <w:t xml:space="preserve">Such solution should address the </w:t>
      </w:r>
      <w:r w:rsidR="00E5488A" w:rsidRPr="009D6A77">
        <w:rPr>
          <w:rFonts w:eastAsia="Batang"/>
          <w:b/>
          <w:szCs w:val="24"/>
          <w:lang w:val="en-GB"/>
        </w:rPr>
        <w:t>problem</w:t>
      </w:r>
      <w:r w:rsidR="005942FB" w:rsidRPr="009D6A77">
        <w:rPr>
          <w:rFonts w:eastAsia="Batang"/>
          <w:b/>
          <w:szCs w:val="24"/>
          <w:lang w:val="en-GB"/>
        </w:rPr>
        <w:t xml:space="preserve"> </w:t>
      </w:r>
      <w:r w:rsidR="00E5488A" w:rsidRPr="009D6A77">
        <w:rPr>
          <w:rFonts w:eastAsia="Batang"/>
          <w:b/>
          <w:szCs w:val="24"/>
          <w:lang w:val="en-GB"/>
        </w:rPr>
        <w:t>when the</w:t>
      </w:r>
      <w:r w:rsidR="00F422FE" w:rsidRPr="009D6A77">
        <w:rPr>
          <w:rFonts w:eastAsia="Batang"/>
          <w:b/>
          <w:szCs w:val="24"/>
          <w:lang w:val="en-GB"/>
        </w:rPr>
        <w:t xml:space="preserve"> search space </w:t>
      </w:r>
      <w:r w:rsidR="00D67836">
        <w:rPr>
          <w:rFonts w:eastAsia="Batang"/>
          <w:b/>
          <w:szCs w:val="24"/>
          <w:lang w:val="en-GB"/>
        </w:rPr>
        <w:t>a</w:t>
      </w:r>
      <w:r w:rsidR="00F422FE" w:rsidRPr="009D6A77">
        <w:rPr>
          <w:rFonts w:eastAsia="Batang"/>
          <w:b/>
          <w:szCs w:val="24"/>
          <w:lang w:val="en-GB"/>
        </w:rPr>
        <w:t xml:space="preserve"> </w:t>
      </w:r>
      <w:r w:rsidR="00D67836">
        <w:rPr>
          <w:rFonts w:eastAsia="Batang"/>
          <w:b/>
          <w:szCs w:val="24"/>
          <w:lang w:val="en-GB"/>
        </w:rPr>
        <w:t xml:space="preserve">MO </w:t>
      </w:r>
      <w:r w:rsidR="00E5488A" w:rsidRPr="00D67836">
        <w:rPr>
          <w:rFonts w:eastAsia="Batang"/>
          <w:b/>
          <w:szCs w:val="24"/>
          <w:lang w:val="en-GB"/>
        </w:rPr>
        <w:t>in SBFD symbols is</w:t>
      </w:r>
      <w:r w:rsidR="00C62822" w:rsidRPr="009D6A77">
        <w:rPr>
          <w:rFonts w:eastAsia="Batang"/>
          <w:b/>
          <w:szCs w:val="24"/>
          <w:lang w:val="en-GB"/>
        </w:rPr>
        <w:t xml:space="preserve"> associated</w:t>
      </w:r>
      <w:r w:rsidR="00716B28" w:rsidRPr="009D6A77">
        <w:rPr>
          <w:rFonts w:eastAsia="Batang"/>
          <w:b/>
          <w:szCs w:val="24"/>
          <w:lang w:val="en-GB"/>
        </w:rPr>
        <w:t xml:space="preserve"> </w:t>
      </w:r>
      <w:r w:rsidR="00D538FC">
        <w:rPr>
          <w:rFonts w:eastAsia="Batang"/>
          <w:b/>
          <w:szCs w:val="24"/>
          <w:lang w:val="en-GB"/>
        </w:rPr>
        <w:t>to a</w:t>
      </w:r>
      <w:r w:rsidR="00D67836">
        <w:rPr>
          <w:rFonts w:eastAsia="Batang"/>
          <w:b/>
          <w:szCs w:val="24"/>
          <w:lang w:val="en-GB"/>
        </w:rPr>
        <w:t xml:space="preserve"> </w:t>
      </w:r>
      <w:r w:rsidR="00716B28" w:rsidRPr="009D6A77">
        <w:rPr>
          <w:rFonts w:eastAsia="Batang"/>
          <w:b/>
          <w:szCs w:val="24"/>
          <w:lang w:val="en-GB"/>
        </w:rPr>
        <w:t xml:space="preserve">CORESET </w:t>
      </w:r>
      <w:r w:rsidR="00D538FC">
        <w:rPr>
          <w:rFonts w:eastAsia="Batang"/>
          <w:b/>
          <w:szCs w:val="24"/>
          <w:lang w:val="en-GB"/>
        </w:rPr>
        <w:t xml:space="preserve">with </w:t>
      </w:r>
      <w:r w:rsidR="00716B28" w:rsidRPr="009D6A77">
        <w:rPr>
          <w:rFonts w:eastAsia="Batang"/>
          <w:b/>
          <w:szCs w:val="24"/>
          <w:lang w:val="en-GB"/>
        </w:rPr>
        <w:t xml:space="preserve">frequency resources </w:t>
      </w:r>
      <w:r w:rsidR="00D538FC">
        <w:rPr>
          <w:rFonts w:eastAsia="Batang"/>
          <w:b/>
          <w:szCs w:val="24"/>
          <w:lang w:val="en-GB"/>
        </w:rPr>
        <w:t>outside the  DL subband</w:t>
      </w:r>
      <w:r w:rsidR="0082524F" w:rsidRPr="009D6A77">
        <w:rPr>
          <w:rFonts w:eastAsia="Batang"/>
          <w:b/>
          <w:szCs w:val="24"/>
          <w:lang w:val="en-GB"/>
        </w:rPr>
        <w:t>.</w:t>
      </w:r>
    </w:p>
    <w:p w14:paraId="294A9829" w14:textId="3805193E" w:rsidR="000A4363" w:rsidRDefault="00604601" w:rsidP="00B03A2E">
      <w:pPr>
        <w:jc w:val="both"/>
        <w:rPr>
          <w:lang w:val="en-GB" w:eastAsia="zh-CN"/>
        </w:rPr>
      </w:pPr>
      <w:r w:rsidRPr="009D6A77">
        <w:rPr>
          <w:lang w:val="en-GB" w:eastAsia="zh-CN"/>
        </w:rPr>
        <w:t xml:space="preserve">There are multiple solutions that can </w:t>
      </w:r>
      <w:r w:rsidRPr="001610C5">
        <w:rPr>
          <w:lang w:val="en-GB" w:eastAsia="zh-CN"/>
        </w:rPr>
        <w:t xml:space="preserve">address this problem. One solution is that </w:t>
      </w:r>
      <w:r w:rsidR="00697380" w:rsidRPr="001610C5">
        <w:rPr>
          <w:lang w:val="en-GB" w:eastAsia="zh-CN"/>
        </w:rPr>
        <w:t>save</w:t>
      </w:r>
      <w:r w:rsidR="00267517">
        <w:rPr>
          <w:lang w:val="en-GB" w:eastAsia="zh-CN"/>
        </w:rPr>
        <w:t>s</w:t>
      </w:r>
      <w:r w:rsidR="00697380" w:rsidRPr="001610C5">
        <w:rPr>
          <w:lang w:val="en-GB" w:eastAsia="zh-CN"/>
        </w:rPr>
        <w:t xml:space="preserve"> UE complexity is to </w:t>
      </w:r>
      <w:r w:rsidRPr="001610C5">
        <w:rPr>
          <w:lang w:val="en-GB" w:eastAsia="zh-CN"/>
        </w:rPr>
        <w:t>drop</w:t>
      </w:r>
      <w:r w:rsidR="00490485" w:rsidRPr="001610C5">
        <w:rPr>
          <w:lang w:val="en-GB" w:eastAsia="zh-CN"/>
        </w:rPr>
        <w:t xml:space="preserve"> the MOs when COREST partially </w:t>
      </w:r>
      <w:r w:rsidR="00697380" w:rsidRPr="001610C5">
        <w:rPr>
          <w:lang w:val="en-GB" w:eastAsia="zh-CN"/>
        </w:rPr>
        <w:t>overlaps outside the DL subband. However, this</w:t>
      </w:r>
      <w:r w:rsidR="0004706C" w:rsidRPr="001610C5">
        <w:rPr>
          <w:lang w:val="en-GB" w:eastAsia="zh-CN"/>
        </w:rPr>
        <w:t xml:space="preserve"> will </w:t>
      </w:r>
      <w:r w:rsidR="0075780C" w:rsidRPr="001610C5">
        <w:rPr>
          <w:lang w:val="en-GB" w:eastAsia="zh-CN"/>
        </w:rPr>
        <w:t>result</w:t>
      </w:r>
      <w:r w:rsidR="0004706C" w:rsidRPr="001610C5">
        <w:rPr>
          <w:lang w:val="en-GB" w:eastAsia="zh-CN"/>
        </w:rPr>
        <w:t xml:space="preserve"> on loss of PDCCH capa</w:t>
      </w:r>
      <w:r w:rsidR="00267517">
        <w:rPr>
          <w:lang w:val="en-GB" w:eastAsia="zh-CN"/>
        </w:rPr>
        <w:t xml:space="preserve">city </w:t>
      </w:r>
      <w:r w:rsidR="0004706C" w:rsidRPr="001610C5">
        <w:rPr>
          <w:lang w:val="en-GB" w:eastAsia="zh-CN"/>
        </w:rPr>
        <w:t xml:space="preserve">in SBFD </w:t>
      </w:r>
      <w:r w:rsidR="00677B86">
        <w:rPr>
          <w:lang w:val="en-GB" w:eastAsia="zh-CN"/>
        </w:rPr>
        <w:t xml:space="preserve">symbols </w:t>
      </w:r>
      <w:r w:rsidR="0004706C" w:rsidRPr="001610C5">
        <w:rPr>
          <w:lang w:val="en-GB" w:eastAsia="zh-CN"/>
        </w:rPr>
        <w:t xml:space="preserve">which will impact DL/UL scheduling in SBFD region. </w:t>
      </w:r>
      <w:r w:rsidR="005A64C4" w:rsidRPr="001610C5">
        <w:rPr>
          <w:lang w:val="en-GB" w:eastAsia="zh-CN"/>
        </w:rPr>
        <w:t xml:space="preserve">Another solution is that UE drops PDCCH candidates after CCE mapping when one of the CCE is not available. </w:t>
      </w:r>
      <w:r w:rsidR="00726316">
        <w:rPr>
          <w:lang w:val="en-GB" w:eastAsia="zh-CN"/>
        </w:rPr>
        <w:t xml:space="preserve">However, this solution impacts UE </w:t>
      </w:r>
      <w:r w:rsidR="00677B86">
        <w:rPr>
          <w:lang w:val="en-GB" w:eastAsia="zh-CN"/>
        </w:rPr>
        <w:t>have negative impact on UE</w:t>
      </w:r>
      <w:r w:rsidR="00F45732">
        <w:rPr>
          <w:lang w:val="en-GB" w:eastAsia="zh-CN"/>
        </w:rPr>
        <w:t xml:space="preserve"> power consumption. Alternatively, given that the </w:t>
      </w:r>
      <w:r w:rsidR="00FE265A">
        <w:rPr>
          <w:lang w:val="en-GB" w:eastAsia="zh-CN"/>
        </w:rPr>
        <w:t>frequency</w:t>
      </w:r>
      <w:r w:rsidR="00F45732">
        <w:rPr>
          <w:lang w:val="en-GB" w:eastAsia="zh-CN"/>
        </w:rPr>
        <w:t xml:space="preserve"> resources of the CORESET and </w:t>
      </w:r>
      <w:r w:rsidR="00153976">
        <w:rPr>
          <w:lang w:val="en-GB" w:eastAsia="zh-CN"/>
        </w:rPr>
        <w:t>U</w:t>
      </w:r>
      <w:r w:rsidR="00F45732">
        <w:rPr>
          <w:lang w:val="en-GB" w:eastAsia="zh-CN"/>
        </w:rPr>
        <w:t xml:space="preserve">L/DL subbands are based on semi-static configuration, then </w:t>
      </w:r>
      <w:r w:rsidR="00FE265A">
        <w:rPr>
          <w:lang w:val="en-GB" w:eastAsia="zh-CN"/>
        </w:rPr>
        <w:t xml:space="preserve">UE has the enough information to handle CORESET in SBFD symbols. </w:t>
      </w:r>
      <w:r w:rsidR="00821051">
        <w:rPr>
          <w:lang w:val="en-GB" w:eastAsia="zh-CN"/>
        </w:rPr>
        <w:t>This mean</w:t>
      </w:r>
      <w:r w:rsidR="00590E59">
        <w:rPr>
          <w:lang w:val="en-GB" w:eastAsia="zh-CN"/>
        </w:rPr>
        <w:t xml:space="preserve">s the CORES may have two </w:t>
      </w:r>
      <w:r w:rsidR="000A4363">
        <w:rPr>
          <w:lang w:val="en-GB" w:eastAsia="zh-CN"/>
        </w:rPr>
        <w:t xml:space="preserve">possible </w:t>
      </w:r>
      <w:r w:rsidR="00590E59">
        <w:rPr>
          <w:lang w:val="en-GB" w:eastAsia="zh-CN"/>
        </w:rPr>
        <w:t>frequency resource</w:t>
      </w:r>
      <w:r w:rsidR="000A4363">
        <w:rPr>
          <w:lang w:val="en-GB" w:eastAsia="zh-CN"/>
        </w:rPr>
        <w:t>s in SBFD and non-SBFD symbols. This solution is equivalent to associating a SS with two CORESETs</w:t>
      </w:r>
      <w:r w:rsidR="00E51235">
        <w:rPr>
          <w:lang w:val="en-GB" w:eastAsia="zh-CN"/>
        </w:rPr>
        <w:t xml:space="preserve"> that have </w:t>
      </w:r>
      <w:r w:rsidR="0075506C">
        <w:rPr>
          <w:lang w:val="en-GB" w:eastAsia="zh-CN"/>
        </w:rPr>
        <w:t>different frequency</w:t>
      </w:r>
      <w:r w:rsidR="000A4363">
        <w:rPr>
          <w:lang w:val="en-GB" w:eastAsia="zh-CN"/>
        </w:rPr>
        <w:t xml:space="preserve"> resources</w:t>
      </w:r>
      <w:r w:rsidR="00E51235">
        <w:rPr>
          <w:lang w:val="en-GB" w:eastAsia="zh-CN"/>
        </w:rPr>
        <w:t xml:space="preserve"> and UE utilize one or the other based on the slot type.</w:t>
      </w:r>
      <w:r w:rsidR="0075506C">
        <w:rPr>
          <w:lang w:val="en-GB" w:eastAsia="zh-CN"/>
        </w:rPr>
        <w:t xml:space="preserve"> </w:t>
      </w:r>
    </w:p>
    <w:p w14:paraId="63C5AD2B" w14:textId="22B3567A" w:rsidR="0075506C" w:rsidRPr="004B5D5B" w:rsidRDefault="0075506C" w:rsidP="0075506C">
      <w:pPr>
        <w:jc w:val="both"/>
        <w:rPr>
          <w:bCs/>
          <w:lang w:val="en-GB"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47</w:t>
      </w:r>
      <w:r w:rsidRPr="006B0B6E">
        <w:rPr>
          <w:rFonts w:eastAsia="Batang"/>
          <w:b/>
          <w:szCs w:val="24"/>
          <w:u w:val="single"/>
          <w:lang w:val="en-GB"/>
        </w:rPr>
        <w:fldChar w:fldCharType="end"/>
      </w:r>
      <w:r w:rsidRPr="006B0B6E">
        <w:rPr>
          <w:b/>
        </w:rPr>
        <w:t>:</w:t>
      </w:r>
      <w:r>
        <w:rPr>
          <w:b/>
        </w:rPr>
        <w:t xml:space="preserve"> </w:t>
      </w:r>
      <w:r w:rsidRPr="009D6A77">
        <w:rPr>
          <w:b/>
          <w:bCs/>
        </w:rPr>
        <w:t xml:space="preserve">RAN1 to study solutions on handling monitoring occasions of PDCCH in CORESET with frequency resources partially overlapping with UL SB in SBFD slots, including </w:t>
      </w:r>
      <w:r w:rsidR="00813D32" w:rsidRPr="009D6A77">
        <w:rPr>
          <w:b/>
          <w:bCs/>
        </w:rPr>
        <w:t>PDDCH candidates drops</w:t>
      </w:r>
      <w:r w:rsidRPr="009D6A77">
        <w:rPr>
          <w:b/>
          <w:bCs/>
        </w:rPr>
        <w:t xml:space="preserve"> or adaptation of CORESET</w:t>
      </w:r>
      <w:r w:rsidR="00813D32" w:rsidRPr="009D6A77">
        <w:rPr>
          <w:b/>
          <w:bCs/>
        </w:rPr>
        <w:t xml:space="preserve"> frequency</w:t>
      </w:r>
      <w:r w:rsidRPr="009D6A77">
        <w:rPr>
          <w:b/>
          <w:bCs/>
        </w:rPr>
        <w:t xml:space="preserve"> resources</w:t>
      </w:r>
      <w:r w:rsidR="00813D32" w:rsidRPr="009D6A77">
        <w:rPr>
          <w:b/>
          <w:bCs/>
        </w:rPr>
        <w:t xml:space="preserve"> and </w:t>
      </w:r>
      <w:r w:rsidR="00D319B1" w:rsidRPr="009D6A77">
        <w:rPr>
          <w:b/>
          <w:bCs/>
        </w:rPr>
        <w:t>CCE mapping.</w:t>
      </w:r>
      <w:r w:rsidR="00D319B1">
        <w:t xml:space="preserve"> </w:t>
      </w:r>
    </w:p>
    <w:p w14:paraId="6AC8FBD2" w14:textId="1AEBB8CE" w:rsidR="00210ADC" w:rsidRDefault="00417D61" w:rsidP="00665CA8">
      <w:pPr>
        <w:pStyle w:val="Heading3"/>
        <w:rPr>
          <w:lang w:eastAsia="zh-CN"/>
        </w:rPr>
      </w:pPr>
      <w:r>
        <w:rPr>
          <w:lang w:eastAsia="zh-CN"/>
        </w:rPr>
        <w:t>PDSCH</w:t>
      </w:r>
      <w:r w:rsidR="00B17D6A">
        <w:rPr>
          <w:lang w:eastAsia="zh-CN"/>
        </w:rPr>
        <w:t xml:space="preserve"> </w:t>
      </w:r>
      <w:r w:rsidR="003146F2">
        <w:rPr>
          <w:lang w:eastAsia="zh-CN"/>
        </w:rPr>
        <w:t xml:space="preserve">repetition </w:t>
      </w:r>
    </w:p>
    <w:p w14:paraId="65879336" w14:textId="308A27C7" w:rsidR="00271A67" w:rsidRPr="00813163" w:rsidRDefault="00445109" w:rsidP="009D6A77">
      <w:pPr>
        <w:rPr>
          <w:lang w:eastAsia="zh-CN"/>
        </w:rPr>
      </w:pPr>
      <w:r>
        <w:rPr>
          <w:lang w:val="en-GB" w:eastAsia="zh-CN"/>
        </w:rPr>
        <w:t>PDSCH can be scheduled/configured with multiple repetitions across physical consecutive slots</w:t>
      </w:r>
      <w:r w:rsidR="009030DD">
        <w:rPr>
          <w:lang w:val="en-GB" w:eastAsia="zh-CN"/>
        </w:rPr>
        <w:t xml:space="preserve"> configured by higher layer parameter </w:t>
      </w:r>
      <w:r w:rsidR="009030DD">
        <w:rPr>
          <w:i/>
          <w:iCs/>
          <w:lang w:eastAsia="zh-CN"/>
        </w:rPr>
        <w:t>pdsch-AggregationFactor</w:t>
      </w:r>
      <w:r w:rsidR="00485373">
        <w:rPr>
          <w:i/>
          <w:iCs/>
          <w:lang w:eastAsia="zh-CN"/>
        </w:rPr>
        <w:t xml:space="preserve"> </w:t>
      </w:r>
      <w:r w:rsidR="00485373" w:rsidRPr="009D6A77">
        <w:rPr>
          <w:lang w:val="en-GB" w:eastAsia="zh-CN"/>
        </w:rPr>
        <w:t>using same</w:t>
      </w:r>
      <w:r w:rsidR="00813163">
        <w:rPr>
          <w:lang w:val="en-GB" w:eastAsia="zh-CN"/>
        </w:rPr>
        <w:t xml:space="preserve"> symbol </w:t>
      </w:r>
      <w:r w:rsidR="00485373" w:rsidRPr="009D6A77">
        <w:rPr>
          <w:lang w:val="en-GB" w:eastAsia="zh-CN"/>
        </w:rPr>
        <w:t xml:space="preserve">allocation. </w:t>
      </w:r>
      <w:r w:rsidR="00813163" w:rsidRPr="009D6A77">
        <w:rPr>
          <w:lang w:val="en-GB" w:eastAsia="zh-CN"/>
        </w:rPr>
        <w:t xml:space="preserve">Some of </w:t>
      </w:r>
      <w:r w:rsidR="0020169F" w:rsidRPr="0020169F">
        <w:rPr>
          <w:lang w:val="en-GB" w:eastAsia="zh-CN"/>
        </w:rPr>
        <w:t>these repetitions</w:t>
      </w:r>
      <w:r w:rsidR="00813163" w:rsidRPr="009D6A77">
        <w:rPr>
          <w:lang w:val="en-GB" w:eastAsia="zh-CN"/>
        </w:rPr>
        <w:t xml:space="preserve"> may land in SBFD symbols where some of the </w:t>
      </w:r>
      <w:r w:rsidR="0020169F" w:rsidRPr="009D6A77">
        <w:rPr>
          <w:lang w:val="en-GB" w:eastAsia="zh-CN"/>
        </w:rPr>
        <w:t xml:space="preserve">indicated </w:t>
      </w:r>
      <w:r w:rsidR="00813163" w:rsidRPr="009D6A77">
        <w:rPr>
          <w:lang w:val="en-GB" w:eastAsia="zh-CN"/>
        </w:rPr>
        <w:t xml:space="preserve">frequency resources </w:t>
      </w:r>
      <w:r w:rsidR="0020169F" w:rsidRPr="009D6A77">
        <w:rPr>
          <w:lang w:val="en-GB" w:eastAsia="zh-CN"/>
        </w:rPr>
        <w:t>are not available, i.e. outside the downlink subband</w:t>
      </w:r>
      <w:r w:rsidR="0020169F">
        <w:rPr>
          <w:lang w:eastAsia="zh-CN"/>
        </w:rPr>
        <w:t xml:space="preserve">. A simple solution of extended rate-matching as discussed in </w:t>
      </w:r>
      <w:r w:rsidR="0020169F">
        <w:rPr>
          <w:lang w:eastAsia="zh-CN"/>
        </w:rPr>
        <w:fldChar w:fldCharType="begin"/>
      </w:r>
      <w:r w:rsidR="0020169F">
        <w:rPr>
          <w:lang w:eastAsia="zh-CN"/>
        </w:rPr>
        <w:instrText xml:space="preserve"> REF _Ref127447032 \r \h </w:instrText>
      </w:r>
      <w:r w:rsidR="0020169F">
        <w:rPr>
          <w:lang w:eastAsia="zh-CN"/>
        </w:rPr>
      </w:r>
      <w:r w:rsidR="0020169F">
        <w:rPr>
          <w:lang w:eastAsia="zh-CN"/>
        </w:rPr>
        <w:fldChar w:fldCharType="separate"/>
      </w:r>
      <w:r w:rsidR="009D6A77">
        <w:rPr>
          <w:lang w:eastAsia="zh-CN"/>
        </w:rPr>
        <w:t>3.1.2</w:t>
      </w:r>
      <w:r w:rsidR="0020169F">
        <w:rPr>
          <w:lang w:eastAsia="zh-CN"/>
        </w:rPr>
        <w:fldChar w:fldCharType="end"/>
      </w:r>
      <w:r w:rsidR="0020169F">
        <w:rPr>
          <w:lang w:eastAsia="zh-CN"/>
        </w:rPr>
        <w:t xml:space="preserve"> </w:t>
      </w:r>
      <w:r w:rsidR="00180B57">
        <w:rPr>
          <w:lang w:eastAsia="zh-CN"/>
        </w:rPr>
        <w:t>could be applied as shown in</w:t>
      </w:r>
      <w:r w:rsidR="00373A17">
        <w:rPr>
          <w:lang w:eastAsia="zh-CN"/>
        </w:rPr>
        <w:t xml:space="preserve"> </w:t>
      </w:r>
      <w:r w:rsidR="00373A17">
        <w:rPr>
          <w:lang w:eastAsia="zh-CN"/>
        </w:rPr>
        <w:fldChar w:fldCharType="begin"/>
      </w:r>
      <w:r w:rsidR="00373A17">
        <w:rPr>
          <w:lang w:eastAsia="zh-CN"/>
        </w:rPr>
        <w:instrText xml:space="preserve"> REF _Ref127524478 \h </w:instrText>
      </w:r>
      <w:r w:rsidR="00373A17">
        <w:rPr>
          <w:lang w:eastAsia="zh-CN"/>
        </w:rPr>
      </w:r>
      <w:r w:rsidR="00373A17">
        <w:rPr>
          <w:lang w:eastAsia="zh-CN"/>
        </w:rPr>
        <w:fldChar w:fldCharType="separate"/>
      </w:r>
      <w:r w:rsidR="009D6A77">
        <w:t xml:space="preserve">Figure </w:t>
      </w:r>
      <w:r w:rsidR="009D6A77">
        <w:rPr>
          <w:noProof/>
        </w:rPr>
        <w:t>3</w:t>
      </w:r>
      <w:r w:rsidR="009D6A77">
        <w:noBreakHyphen/>
      </w:r>
      <w:r w:rsidR="009D6A77">
        <w:rPr>
          <w:noProof/>
        </w:rPr>
        <w:t>15</w:t>
      </w:r>
      <w:r w:rsidR="00373A17">
        <w:rPr>
          <w:lang w:eastAsia="zh-CN"/>
        </w:rPr>
        <w:fldChar w:fldCharType="end"/>
      </w:r>
      <w:r w:rsidR="00180B57">
        <w:rPr>
          <w:lang w:eastAsia="zh-CN"/>
        </w:rPr>
        <w:t>.</w:t>
      </w:r>
    </w:p>
    <w:p w14:paraId="2DA2EA8D" w14:textId="77777777" w:rsidR="00482028" w:rsidRDefault="00482028" w:rsidP="009D6A77">
      <w:pPr>
        <w:keepNext/>
        <w:jc w:val="center"/>
      </w:pPr>
      <w:r>
        <w:object w:dxaOrig="2835" w:dyaOrig="2146" w14:anchorId="61AD63AE">
          <v:shape id="_x0000_i1049" type="#_x0000_t75" style="width:195.45pt;height:147.75pt" o:ole="">
            <v:imagedata r:id="rId67" o:title=""/>
          </v:shape>
          <o:OLEObject Type="Embed" ProgID="Visio.Drawing.15" ShapeID="_x0000_i1049" DrawAspect="Content" ObjectID="_1738161134" r:id="rId68"/>
        </w:object>
      </w:r>
    </w:p>
    <w:p w14:paraId="5CA4D308" w14:textId="063F799E" w:rsidR="00B13853" w:rsidRDefault="00482028" w:rsidP="00921537">
      <w:pPr>
        <w:pStyle w:val="Caption"/>
        <w:jc w:val="center"/>
      </w:pPr>
      <w:bookmarkStart w:id="49" w:name="_Ref127524478"/>
      <w:bookmarkStart w:id="50" w:name="_Ref127447067"/>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15</w:t>
      </w:r>
      <w:r>
        <w:rPr>
          <w:noProof/>
        </w:rPr>
        <w:fldChar w:fldCharType="end"/>
      </w:r>
      <w:bookmarkEnd w:id="49"/>
      <w:bookmarkEnd w:id="50"/>
      <w:r>
        <w:t xml:space="preserve"> PDSCH rate matching for multi-slot PDSCH</w:t>
      </w:r>
    </w:p>
    <w:p w14:paraId="2710C482" w14:textId="77777777" w:rsidR="00482028" w:rsidRPr="009D6A77" w:rsidRDefault="00482028" w:rsidP="009D6A77"/>
    <w:p w14:paraId="0A0F847C" w14:textId="7C89CBCF" w:rsidR="00AE021F" w:rsidRPr="00F2137D" w:rsidRDefault="00AE021F" w:rsidP="009D6A77">
      <w:pPr>
        <w:rPr>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48</w:t>
      </w:r>
      <w:r w:rsidRPr="006B0B6E">
        <w:rPr>
          <w:rFonts w:eastAsia="Batang"/>
          <w:b/>
          <w:szCs w:val="24"/>
          <w:u w:val="single"/>
          <w:lang w:val="en-GB"/>
        </w:rPr>
        <w:fldChar w:fldCharType="end"/>
      </w:r>
      <w:r w:rsidRPr="006B0B6E">
        <w:rPr>
          <w:b/>
        </w:rPr>
        <w:t>:</w:t>
      </w:r>
      <w:r>
        <w:rPr>
          <w:b/>
        </w:rPr>
        <w:t xml:space="preserve"> </w:t>
      </w:r>
      <w:r w:rsidRPr="009D6A77">
        <w:rPr>
          <w:b/>
          <w:bCs/>
        </w:rPr>
        <w:t xml:space="preserve">For PDSCH repetitions in SBFD symbols, UE applies </w:t>
      </w:r>
      <w:r w:rsidR="00CD08B6">
        <w:rPr>
          <w:b/>
          <w:bCs/>
        </w:rPr>
        <w:t>rate-machine</w:t>
      </w:r>
      <w:r w:rsidRPr="009D6A77">
        <w:rPr>
          <w:b/>
          <w:bCs/>
        </w:rPr>
        <w:t xml:space="preserve"> </w:t>
      </w:r>
      <w:r w:rsidR="00BD5EA4">
        <w:rPr>
          <w:b/>
          <w:bCs/>
        </w:rPr>
        <w:t>around</w:t>
      </w:r>
      <w:r w:rsidR="00180B57">
        <w:rPr>
          <w:b/>
          <w:bCs/>
        </w:rPr>
        <w:t xml:space="preserve"> </w:t>
      </w:r>
      <w:r w:rsidR="00180B57" w:rsidRPr="00180B57">
        <w:rPr>
          <w:b/>
          <w:bCs/>
        </w:rPr>
        <w:t>the</w:t>
      </w:r>
      <w:r w:rsidRPr="009D6A77">
        <w:rPr>
          <w:b/>
          <w:bCs/>
        </w:rPr>
        <w:t xml:space="preserve"> resources outside the DL subband</w:t>
      </w:r>
      <w:r>
        <w:t xml:space="preserve">. </w:t>
      </w:r>
    </w:p>
    <w:p w14:paraId="236B7922" w14:textId="554C28C1" w:rsidR="003A48AC" w:rsidRPr="003A48AC" w:rsidRDefault="00BF6D57" w:rsidP="003A48AC">
      <w:pPr>
        <w:pStyle w:val="Heading3"/>
        <w:rPr>
          <w:lang w:eastAsia="zh-CN"/>
        </w:rPr>
      </w:pPr>
      <w:r>
        <w:rPr>
          <w:lang w:eastAsia="zh-CN"/>
        </w:rPr>
        <w:t>Multiple PUSCHs/PDSCHs</w:t>
      </w:r>
    </w:p>
    <w:p w14:paraId="0FF05C34" w14:textId="0D337F49" w:rsidR="0059278B" w:rsidRDefault="00BD5EA4" w:rsidP="009D6A77">
      <w:pPr>
        <w:jc w:val="both"/>
      </w:pPr>
      <w:r>
        <w:t xml:space="preserve">Release-17 enhanced single DCI scheduling multiple PUSCCH (multiple PDSCHs) where </w:t>
      </w:r>
      <w:r w:rsidR="00F33423">
        <w:t>each</w:t>
      </w:r>
      <w:r w:rsidR="00F1168C">
        <w:t xml:space="preserve"> scheduled TB has its own TDRA (k0/k2 and SLIV)</w:t>
      </w:r>
      <w:r w:rsidR="00E952B5">
        <w:t xml:space="preserve"> while they share the same FDRA</w:t>
      </w:r>
      <w:r w:rsidR="00FD6D99">
        <w:t xml:space="preserve"> and MCS. </w:t>
      </w:r>
      <w:r w:rsidR="00DA3F8B">
        <w:t xml:space="preserve">One enhancement is to </w:t>
      </w:r>
      <w:r w:rsidR="004B5C3A">
        <w:t>enable</w:t>
      </w:r>
      <w:r w:rsidR="00DA3F8B">
        <w:t xml:space="preserve"> </w:t>
      </w:r>
      <w:r w:rsidR="00D77419">
        <w:t xml:space="preserve">different </w:t>
      </w:r>
      <w:r w:rsidR="00DA3F8B">
        <w:t xml:space="preserve">FDRA across the SBFD and non-SBFD symbols in addition to </w:t>
      </w:r>
      <w:r w:rsidR="00C3469C">
        <w:t>different MCS</w:t>
      </w:r>
      <w:r w:rsidR="00D77419">
        <w:t xml:space="preserve"> to accommodate the different SINR in SBFD and non-SBFD symbols</w:t>
      </w:r>
      <w:r w:rsidR="00282361">
        <w:t xml:space="preserve">. One example for single DCI </w:t>
      </w:r>
      <w:r w:rsidR="00EF144C">
        <w:t>scheduling</w:t>
      </w:r>
      <w:r w:rsidR="00282361">
        <w:t xml:space="preserve"> multiple TBs with different FDRAs is shown in </w:t>
      </w:r>
      <w:r w:rsidR="00D77419">
        <w:t xml:space="preserve"> </w:t>
      </w:r>
      <w:r w:rsidR="00282361">
        <w:fldChar w:fldCharType="begin"/>
      </w:r>
      <w:r w:rsidR="00282361">
        <w:instrText xml:space="preserve"> REF _Ref127523764 \h </w:instrText>
      </w:r>
      <w:r w:rsidR="00282361">
        <w:fldChar w:fldCharType="separate"/>
      </w:r>
      <w:r w:rsidR="009D6A77">
        <w:t xml:space="preserve">Figure </w:t>
      </w:r>
      <w:r w:rsidR="009D6A77">
        <w:rPr>
          <w:noProof/>
        </w:rPr>
        <w:t>3</w:t>
      </w:r>
      <w:r w:rsidR="009D6A77">
        <w:noBreakHyphen/>
      </w:r>
      <w:r w:rsidR="009D6A77">
        <w:rPr>
          <w:noProof/>
        </w:rPr>
        <w:t>16</w:t>
      </w:r>
      <w:r w:rsidR="00282361">
        <w:fldChar w:fldCharType="end"/>
      </w:r>
      <w:r w:rsidR="00282361">
        <w:t>.</w:t>
      </w:r>
    </w:p>
    <w:p w14:paraId="1F92555C" w14:textId="32CC8B42" w:rsidR="00343ADC" w:rsidRDefault="00343ADC" w:rsidP="00343ADC">
      <w:pPr>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49</w:t>
      </w:r>
      <w:r w:rsidRPr="006B0B6E">
        <w:rPr>
          <w:rFonts w:eastAsia="Batang"/>
          <w:b/>
          <w:szCs w:val="24"/>
          <w:u w:val="single"/>
          <w:lang w:val="en-GB"/>
        </w:rPr>
        <w:fldChar w:fldCharType="end"/>
      </w:r>
      <w:r w:rsidRPr="006B0B6E">
        <w:rPr>
          <w:b/>
        </w:rPr>
        <w:t>:</w:t>
      </w:r>
      <w:r>
        <w:rPr>
          <w:b/>
        </w:rPr>
        <w:t xml:space="preserve"> </w:t>
      </w:r>
      <w:r>
        <w:rPr>
          <w:b/>
          <w:bCs/>
        </w:rPr>
        <w:t xml:space="preserve">RAN1 to further discuss enhancement to single DCI scheduling multiple PUSCHs (PDSCHs) to enable more than one FDRA and MCS </w:t>
      </w:r>
      <w:r w:rsidR="000065FA">
        <w:rPr>
          <w:b/>
          <w:bCs/>
        </w:rPr>
        <w:t>for TBs on SBFD and non-SBFD slots</w:t>
      </w:r>
      <w:r>
        <w:rPr>
          <w:b/>
          <w:bCs/>
        </w:rPr>
        <w:t xml:space="preserve">. </w:t>
      </w:r>
    </w:p>
    <w:p w14:paraId="791EDB6E" w14:textId="77777777" w:rsidR="00282361" w:rsidRDefault="00F45529" w:rsidP="009D6A77">
      <w:pPr>
        <w:keepNext/>
        <w:jc w:val="center"/>
      </w:pPr>
      <w:r>
        <w:object w:dxaOrig="2970" w:dyaOrig="1891" w14:anchorId="3CDF25E9">
          <v:shape id="_x0000_i1050" type="#_x0000_t75" style="width:185.15pt;height:118.3pt" o:ole="">
            <v:imagedata r:id="rId69" o:title=""/>
          </v:shape>
          <o:OLEObject Type="Embed" ProgID="Visio.Drawing.15" ShapeID="_x0000_i1050" DrawAspect="Content" ObjectID="_1738161135" r:id="rId70"/>
        </w:object>
      </w:r>
    </w:p>
    <w:p w14:paraId="7BE90C38" w14:textId="55A36344" w:rsidR="002629D3" w:rsidRDefault="00282361" w:rsidP="009D6A77">
      <w:pPr>
        <w:pStyle w:val="Caption"/>
        <w:jc w:val="center"/>
      </w:pPr>
      <w:bookmarkStart w:id="51" w:name="_Ref127523764"/>
      <w:r>
        <w:t xml:space="preserve">Figure </w:t>
      </w:r>
      <w:r>
        <w:fldChar w:fldCharType="begin"/>
      </w:r>
      <w:r>
        <w:instrText xml:space="preserve"> STYLEREF 1 \s </w:instrText>
      </w:r>
      <w:r>
        <w:fldChar w:fldCharType="separate"/>
      </w:r>
      <w:r w:rsidR="009D6A77">
        <w:rPr>
          <w:noProof/>
        </w:rPr>
        <w:t>3</w:t>
      </w:r>
      <w:r>
        <w:fldChar w:fldCharType="end"/>
      </w:r>
      <w:r>
        <w:noBreakHyphen/>
      </w:r>
      <w:r>
        <w:fldChar w:fldCharType="begin"/>
      </w:r>
      <w:r>
        <w:instrText xml:space="preserve"> SEQ Figure \* ARABIC \s 1 </w:instrText>
      </w:r>
      <w:r>
        <w:fldChar w:fldCharType="separate"/>
      </w:r>
      <w:r w:rsidR="009D6A77">
        <w:rPr>
          <w:noProof/>
        </w:rPr>
        <w:t>16</w:t>
      </w:r>
      <w:r>
        <w:fldChar w:fldCharType="end"/>
      </w:r>
      <w:bookmarkEnd w:id="51"/>
      <w:r>
        <w:t>: Single DCI scheduling multiple PUSCHs with different FDRA in SBFD and non-SBFD slot</w:t>
      </w:r>
    </w:p>
    <w:p w14:paraId="5E3A5BA6" w14:textId="0E11ACB5" w:rsidR="000867D7" w:rsidRDefault="000867D7" w:rsidP="000867D7">
      <w:pPr>
        <w:pStyle w:val="Heading3"/>
        <w:rPr>
          <w:lang w:eastAsia="zh-CN"/>
        </w:rPr>
      </w:pPr>
      <w:bookmarkStart w:id="52" w:name="_Ref127514447"/>
      <w:r>
        <w:rPr>
          <w:lang w:eastAsia="zh-CN"/>
        </w:rPr>
        <w:t>CSI-RS</w:t>
      </w:r>
      <w:bookmarkEnd w:id="52"/>
    </w:p>
    <w:p w14:paraId="14FDBC5D" w14:textId="19B33062" w:rsidR="004C7AFF" w:rsidRDefault="003509C4" w:rsidP="000817AD">
      <w:pPr>
        <w:jc w:val="both"/>
        <w:rPr>
          <w:lang w:eastAsia="zh-CN"/>
        </w:rPr>
      </w:pPr>
      <w:r w:rsidRPr="009D6A77">
        <w:rPr>
          <w:lang w:eastAsia="zh-CN"/>
        </w:rPr>
        <w:t xml:space="preserve">As discussed in section </w:t>
      </w:r>
      <w:r w:rsidRPr="009D6A77">
        <w:rPr>
          <w:lang w:eastAsia="zh-CN"/>
        </w:rPr>
        <w:fldChar w:fldCharType="begin"/>
      </w:r>
      <w:r w:rsidRPr="009D6A77">
        <w:rPr>
          <w:lang w:eastAsia="zh-CN"/>
        </w:rPr>
        <w:instrText xml:space="preserve"> REF _Ref127447695 \r \h </w:instrText>
      </w:r>
      <w:r w:rsidRPr="009D6A77">
        <w:rPr>
          <w:lang w:eastAsia="zh-CN"/>
        </w:rPr>
      </w:r>
      <w:r w:rsidRPr="009D6A77">
        <w:rPr>
          <w:lang w:eastAsia="zh-CN"/>
        </w:rPr>
        <w:fldChar w:fldCharType="separate"/>
      </w:r>
      <w:r w:rsidR="009D6A77">
        <w:rPr>
          <w:lang w:eastAsia="zh-CN"/>
        </w:rPr>
        <w:t>3.1.3</w:t>
      </w:r>
      <w:r w:rsidRPr="009D6A77">
        <w:rPr>
          <w:lang w:eastAsia="zh-CN"/>
        </w:rPr>
        <w:fldChar w:fldCharType="end"/>
      </w:r>
      <w:r w:rsidRPr="009D6A77">
        <w:rPr>
          <w:lang w:eastAsia="zh-CN"/>
        </w:rPr>
        <w:t xml:space="preserve">, non-contiguous CSI-RS in frequency domain is preferred over configuring two CSI-RS resources, one per each subband. </w:t>
      </w:r>
      <w:r w:rsidR="00016665" w:rsidRPr="003C15AC">
        <w:rPr>
          <w:lang w:eastAsia="zh-CN"/>
        </w:rPr>
        <w:t xml:space="preserve">The </w:t>
      </w:r>
      <w:r w:rsidR="00447204" w:rsidRPr="009D6A77">
        <w:rPr>
          <w:lang w:eastAsia="zh-CN"/>
        </w:rPr>
        <w:t>CSI-RS frequency resource configuration</w:t>
      </w:r>
      <w:r w:rsidR="00016665" w:rsidRPr="003C15AC">
        <w:rPr>
          <w:lang w:eastAsia="zh-CN"/>
        </w:rPr>
        <w:t xml:space="preserve"> is </w:t>
      </w:r>
      <w:r w:rsidR="00BE5D11" w:rsidRPr="009D6A77">
        <w:rPr>
          <w:lang w:eastAsia="zh-CN"/>
        </w:rPr>
        <w:t xml:space="preserve">with minimum of 24RBs and </w:t>
      </w:r>
      <w:r w:rsidR="00A64F1E" w:rsidRPr="009D6A77">
        <w:rPr>
          <w:lang w:eastAsia="zh-CN"/>
        </w:rPr>
        <w:t>4</w:t>
      </w:r>
      <w:r w:rsidR="00A64F1E" w:rsidRPr="003C15AC">
        <w:rPr>
          <w:lang w:eastAsia="zh-CN"/>
        </w:rPr>
        <w:t>RBs</w:t>
      </w:r>
      <w:r w:rsidR="008D3306" w:rsidRPr="009D6A77">
        <w:rPr>
          <w:lang w:eastAsia="zh-CN"/>
        </w:rPr>
        <w:t xml:space="preserve"> frequency </w:t>
      </w:r>
      <w:r w:rsidR="003444D5" w:rsidRPr="003444D5">
        <w:rPr>
          <w:lang w:eastAsia="zh-CN"/>
        </w:rPr>
        <w:t>granularity</w:t>
      </w:r>
      <w:r w:rsidR="00A64F1E" w:rsidRPr="003C15AC">
        <w:rPr>
          <w:lang w:eastAsia="zh-CN"/>
        </w:rPr>
        <w:t>.</w:t>
      </w:r>
      <w:r w:rsidR="00A64F1E" w:rsidRPr="009D6A77">
        <w:rPr>
          <w:lang w:eastAsia="zh-CN"/>
        </w:rPr>
        <w:t xml:space="preserve"> </w:t>
      </w:r>
      <w:r w:rsidR="001642F7" w:rsidRPr="009D6A77">
        <w:rPr>
          <w:lang w:eastAsia="zh-CN"/>
        </w:rPr>
        <w:t>In SBFD symbols, t</w:t>
      </w:r>
      <w:r w:rsidR="00215C4B" w:rsidRPr="009D6A77">
        <w:rPr>
          <w:lang w:eastAsia="zh-CN"/>
        </w:rPr>
        <w:t>he non-</w:t>
      </w:r>
      <w:r w:rsidR="00215C4B" w:rsidRPr="000A1F10">
        <w:rPr>
          <w:lang w:eastAsia="zh-CN"/>
        </w:rPr>
        <w:t xml:space="preserve">contiguous </w:t>
      </w:r>
      <w:r w:rsidR="00215C4B" w:rsidRPr="009D6A77">
        <w:rPr>
          <w:lang w:eastAsia="zh-CN"/>
        </w:rPr>
        <w:t xml:space="preserve">resources of the CSI-RS could be either configured </w:t>
      </w:r>
      <w:r w:rsidR="001642F7" w:rsidRPr="009D6A77">
        <w:rPr>
          <w:lang w:eastAsia="zh-CN"/>
        </w:rPr>
        <w:t>explicitly</w:t>
      </w:r>
      <w:r w:rsidR="00215C4B" w:rsidRPr="009D6A77">
        <w:rPr>
          <w:lang w:eastAsia="zh-CN"/>
        </w:rPr>
        <w:t xml:space="preserve"> by the gNB, e.g. by a bitmap </w:t>
      </w:r>
      <w:r w:rsidR="001642F7">
        <w:rPr>
          <w:lang w:eastAsia="zh-CN"/>
        </w:rPr>
        <w:t xml:space="preserve">indicating where CSI-RS are present </w:t>
      </w:r>
      <w:r w:rsidR="00215C4B" w:rsidRPr="009D6A77">
        <w:rPr>
          <w:lang w:eastAsia="zh-CN"/>
        </w:rPr>
        <w:t xml:space="preserve">or could be </w:t>
      </w:r>
      <w:r w:rsidR="001642F7" w:rsidRPr="001642F7">
        <w:rPr>
          <w:lang w:eastAsia="zh-CN"/>
        </w:rPr>
        <w:t>implicitly</w:t>
      </w:r>
      <w:r w:rsidR="00215C4B" w:rsidRPr="009D6A77">
        <w:rPr>
          <w:lang w:eastAsia="zh-CN"/>
        </w:rPr>
        <w:t xml:space="preserve"> determined by the UE e.g. excludin</w:t>
      </w:r>
      <w:r w:rsidR="001642F7" w:rsidRPr="009D6A77">
        <w:rPr>
          <w:lang w:eastAsia="zh-CN"/>
        </w:rPr>
        <w:t>g</w:t>
      </w:r>
      <w:r w:rsidR="00DE546C">
        <w:rPr>
          <w:lang w:eastAsia="zh-CN"/>
        </w:rPr>
        <w:t xml:space="preserve"> or dropping the</w:t>
      </w:r>
      <w:r w:rsidR="001642F7" w:rsidRPr="009D6A77">
        <w:rPr>
          <w:lang w:eastAsia="zh-CN"/>
        </w:rPr>
        <w:t xml:space="preserve"> CSI-RS outside the DL subband</w:t>
      </w:r>
      <w:r w:rsidR="00F12671">
        <w:rPr>
          <w:lang w:eastAsia="zh-CN"/>
        </w:rPr>
        <w:t xml:space="preserve"> and assuming </w:t>
      </w:r>
      <w:r w:rsidR="00DC2C25">
        <w:rPr>
          <w:lang w:eastAsia="zh-CN"/>
        </w:rPr>
        <w:t>CSI-RS</w:t>
      </w:r>
      <w:r w:rsidR="00F12671">
        <w:rPr>
          <w:lang w:eastAsia="zh-CN"/>
        </w:rPr>
        <w:t xml:space="preserve"> are punctured at these resources. </w:t>
      </w:r>
      <w:r w:rsidR="00A56A28">
        <w:rPr>
          <w:lang w:eastAsia="zh-CN"/>
        </w:rPr>
        <w:t xml:space="preserve"> I</w:t>
      </w:r>
      <w:r w:rsidR="00070189">
        <w:rPr>
          <w:lang w:eastAsia="zh-CN"/>
        </w:rPr>
        <w:t xml:space="preserve">n non-SBFD symbols, the CSI-RS resource </w:t>
      </w:r>
      <w:r w:rsidR="00DC2C25">
        <w:rPr>
          <w:lang w:eastAsia="zh-CN"/>
        </w:rPr>
        <w:t>is assumed with</w:t>
      </w:r>
      <w:r w:rsidR="00070189">
        <w:rPr>
          <w:lang w:eastAsia="zh-CN"/>
        </w:rPr>
        <w:t xml:space="preserve"> </w:t>
      </w:r>
      <w:r w:rsidR="004A12FA">
        <w:rPr>
          <w:lang w:eastAsia="zh-CN"/>
        </w:rPr>
        <w:t>contiguous</w:t>
      </w:r>
      <w:r w:rsidR="00070189">
        <w:rPr>
          <w:lang w:eastAsia="zh-CN"/>
        </w:rPr>
        <w:t xml:space="preserve"> frequency resources based on the higher layer configuration</w:t>
      </w:r>
      <w:r w:rsidR="004A12FA">
        <w:rPr>
          <w:lang w:eastAsia="zh-CN"/>
        </w:rPr>
        <w:t xml:space="preserve"> as shown in </w:t>
      </w:r>
      <w:r w:rsidR="00485D8F">
        <w:rPr>
          <w:lang w:eastAsia="zh-CN"/>
        </w:rPr>
        <w:fldChar w:fldCharType="begin"/>
      </w:r>
      <w:r w:rsidR="00485D8F">
        <w:rPr>
          <w:lang w:eastAsia="zh-CN"/>
        </w:rPr>
        <w:instrText xml:space="preserve"> REF _Ref127516818 \h </w:instrText>
      </w:r>
      <w:r w:rsidR="00485D8F">
        <w:rPr>
          <w:lang w:eastAsia="zh-CN"/>
        </w:rPr>
      </w:r>
      <w:r w:rsidR="00485D8F">
        <w:rPr>
          <w:lang w:eastAsia="zh-CN"/>
        </w:rPr>
        <w:fldChar w:fldCharType="separate"/>
      </w:r>
      <w:r w:rsidR="009D6A77">
        <w:t xml:space="preserve">Figure </w:t>
      </w:r>
      <w:r w:rsidR="009D6A77">
        <w:rPr>
          <w:noProof/>
        </w:rPr>
        <w:t>3</w:t>
      </w:r>
      <w:r w:rsidR="009D6A77">
        <w:noBreakHyphen/>
      </w:r>
      <w:r w:rsidR="009D6A77">
        <w:rPr>
          <w:noProof/>
        </w:rPr>
        <w:t>17</w:t>
      </w:r>
      <w:r w:rsidR="00485D8F">
        <w:rPr>
          <w:lang w:eastAsia="zh-CN"/>
        </w:rPr>
        <w:fldChar w:fldCharType="end"/>
      </w:r>
      <w:r w:rsidR="00485D8F">
        <w:rPr>
          <w:lang w:eastAsia="zh-CN"/>
        </w:rPr>
        <w:t>.</w:t>
      </w:r>
    </w:p>
    <w:p w14:paraId="4B864950" w14:textId="77777777" w:rsidR="004A12FA" w:rsidRDefault="004A12FA" w:rsidP="009D6A77">
      <w:pPr>
        <w:pStyle w:val="Caption"/>
        <w:rPr>
          <w:color w:val="FF0000"/>
          <w:lang w:eastAsia="zh-CN"/>
        </w:rPr>
      </w:pPr>
    </w:p>
    <w:p w14:paraId="0CBE86D7" w14:textId="77777777" w:rsidR="00485D8F" w:rsidRDefault="009C4785" w:rsidP="009D6A77">
      <w:pPr>
        <w:keepNext/>
        <w:jc w:val="center"/>
      </w:pPr>
      <w:r>
        <w:object w:dxaOrig="4365" w:dyaOrig="2085" w14:anchorId="0DDA6B30">
          <v:shape id="_x0000_i1051" type="#_x0000_t75" style="width:218.35pt;height:104.25pt" o:ole="">
            <v:imagedata r:id="rId71" o:title=""/>
          </v:shape>
          <o:OLEObject Type="Embed" ProgID="Visio.Drawing.15" ShapeID="_x0000_i1051" DrawAspect="Content" ObjectID="_1738161136" r:id="rId72"/>
        </w:object>
      </w:r>
    </w:p>
    <w:p w14:paraId="2E18E199" w14:textId="35CF5F12" w:rsidR="009C4785" w:rsidRDefault="00485D8F" w:rsidP="009D6A77">
      <w:pPr>
        <w:pStyle w:val="Caption"/>
        <w:jc w:val="center"/>
      </w:pPr>
      <w:bookmarkStart w:id="53" w:name="_Ref127516818"/>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17</w:t>
      </w:r>
      <w:r>
        <w:rPr>
          <w:noProof/>
        </w:rPr>
        <w:fldChar w:fldCharType="end"/>
      </w:r>
      <w:bookmarkEnd w:id="53"/>
      <w:r>
        <w:t xml:space="preserve"> CSI-RS resource across SBFD and non-SBFD symbols</w:t>
      </w:r>
    </w:p>
    <w:p w14:paraId="42D5ACDB" w14:textId="3C8CD779" w:rsidR="00641D72" w:rsidRDefault="00641D72" w:rsidP="009D6A77">
      <w:pPr>
        <w:jc w:val="center"/>
        <w:rPr>
          <w:color w:val="FF0000"/>
          <w:lang w:eastAsia="zh-CN"/>
        </w:rPr>
      </w:pPr>
    </w:p>
    <w:p w14:paraId="59871E71" w14:textId="63FA0D5B" w:rsidR="00447204" w:rsidRDefault="00FA3F8C" w:rsidP="00447204">
      <w:pPr>
        <w:jc w:val="both"/>
        <w:rPr>
          <w:b/>
          <w:iCs/>
          <w:szCs w:val="16"/>
          <w:lang w:val="en-GB" w:eastAsia="ko-KR"/>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50</w:t>
      </w:r>
      <w:r w:rsidRPr="006B0B6E">
        <w:rPr>
          <w:rFonts w:eastAsia="Batang"/>
          <w:b/>
          <w:szCs w:val="24"/>
          <w:u w:val="single"/>
          <w:lang w:val="en-GB"/>
        </w:rPr>
        <w:fldChar w:fldCharType="end"/>
      </w:r>
      <w:r w:rsidRPr="006B0B6E">
        <w:rPr>
          <w:b/>
        </w:rPr>
        <w:t>:</w:t>
      </w:r>
      <w:r>
        <w:rPr>
          <w:b/>
        </w:rPr>
        <w:t xml:space="preserve"> </w:t>
      </w:r>
      <w:r w:rsidR="00447204" w:rsidRPr="009D6A77">
        <w:rPr>
          <w:b/>
          <w:bCs/>
          <w:szCs w:val="16"/>
          <w:lang w:val="en-GB" w:eastAsia="ko-KR"/>
        </w:rPr>
        <w:t xml:space="preserve">A CSI-RS </w:t>
      </w:r>
      <w:r w:rsidR="001A7FB9">
        <w:rPr>
          <w:b/>
          <w:bCs/>
          <w:szCs w:val="16"/>
          <w:lang w:val="en-GB" w:eastAsia="ko-KR"/>
        </w:rPr>
        <w:t xml:space="preserve">in SBFD symbols </w:t>
      </w:r>
      <w:r w:rsidR="00447204" w:rsidRPr="009D6A77">
        <w:rPr>
          <w:b/>
          <w:bCs/>
          <w:szCs w:val="16"/>
          <w:lang w:val="en-GB" w:eastAsia="ko-KR"/>
        </w:rPr>
        <w:t>with non-contiguous frequency resources can be achieved by explicit configuration (e.g., bitmap) or implicitly by dropping RBs outside the DL subbands.</w:t>
      </w:r>
      <w:r w:rsidR="00447204">
        <w:rPr>
          <w:b/>
          <w:iCs/>
          <w:szCs w:val="16"/>
          <w:lang w:val="en-GB" w:eastAsia="ko-KR"/>
        </w:rPr>
        <w:t xml:space="preserve"> </w:t>
      </w:r>
    </w:p>
    <w:p w14:paraId="6EF0FA75" w14:textId="34932846" w:rsidR="00E75EDC" w:rsidRDefault="00E75EDC" w:rsidP="00447204">
      <w:pPr>
        <w:jc w:val="both"/>
        <w:rPr>
          <w:bCs/>
          <w:iCs/>
          <w:szCs w:val="16"/>
          <w:lang w:val="en-GB" w:eastAsia="ko-KR"/>
        </w:rPr>
      </w:pPr>
      <w:r w:rsidRPr="009D6A77">
        <w:rPr>
          <w:bCs/>
          <w:iCs/>
          <w:szCs w:val="16"/>
          <w:lang w:val="en-GB" w:eastAsia="ko-KR"/>
        </w:rPr>
        <w:t xml:space="preserve">In addition, </w:t>
      </w:r>
      <w:r>
        <w:rPr>
          <w:bCs/>
          <w:iCs/>
          <w:szCs w:val="16"/>
          <w:lang w:val="en-GB" w:eastAsia="ko-KR"/>
        </w:rPr>
        <w:t>RAN1 should further discuss whether the same CSI-RS resource can be used for both SBFD and non-SBFD symbols. One drawback is that gNB may use different panels for transmission in DL and SBFD symbols which may lead to different number of CSI-RS ports</w:t>
      </w:r>
      <w:r w:rsidR="00135228">
        <w:rPr>
          <w:bCs/>
          <w:iCs/>
          <w:szCs w:val="16"/>
          <w:lang w:val="en-GB" w:eastAsia="ko-KR"/>
        </w:rPr>
        <w:t xml:space="preserve">, or different power or beam per port. </w:t>
      </w:r>
      <w:r w:rsidR="00DF59D6">
        <w:rPr>
          <w:bCs/>
          <w:iCs/>
          <w:szCs w:val="16"/>
          <w:lang w:val="en-GB" w:eastAsia="ko-KR"/>
        </w:rPr>
        <w:t>The simplest</w:t>
      </w:r>
      <w:r w:rsidR="00135228">
        <w:rPr>
          <w:bCs/>
          <w:iCs/>
          <w:szCs w:val="16"/>
          <w:lang w:val="en-GB" w:eastAsia="ko-KR"/>
        </w:rPr>
        <w:t xml:space="preserve"> solution </w:t>
      </w:r>
      <w:r w:rsidR="00DF59D6">
        <w:rPr>
          <w:bCs/>
          <w:iCs/>
          <w:szCs w:val="16"/>
          <w:lang w:val="en-GB" w:eastAsia="ko-KR"/>
        </w:rPr>
        <w:t xml:space="preserve">is to have different CSI-RS resource configurations for SBFD and non-SBFDs associated with different CSI report configurations. </w:t>
      </w:r>
    </w:p>
    <w:p w14:paraId="3F75545B" w14:textId="3328C770" w:rsidR="0094111D" w:rsidRPr="009D6A77" w:rsidRDefault="0094111D" w:rsidP="00447204">
      <w:pPr>
        <w:jc w:val="both"/>
        <w:rPr>
          <w:bCs/>
          <w:iCs/>
          <w:szCs w:val="16"/>
          <w:lang w:val="en-GB" w:eastAsia="ko-KR"/>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51</w:t>
      </w:r>
      <w:r w:rsidRPr="006B0B6E">
        <w:rPr>
          <w:rFonts w:eastAsia="Batang"/>
          <w:b/>
          <w:szCs w:val="24"/>
          <w:u w:val="single"/>
          <w:lang w:val="en-GB"/>
        </w:rPr>
        <w:fldChar w:fldCharType="end"/>
      </w:r>
      <w:r w:rsidRPr="006B0B6E">
        <w:rPr>
          <w:b/>
        </w:rPr>
        <w:t>:</w:t>
      </w:r>
      <w:r>
        <w:rPr>
          <w:b/>
        </w:rPr>
        <w:t xml:space="preserve"> RAN1 to further discuss whether same CSI-RS can be used across </w:t>
      </w:r>
      <w:r>
        <w:rPr>
          <w:b/>
          <w:bCs/>
          <w:szCs w:val="16"/>
          <w:lang w:val="en-GB" w:eastAsia="ko-KR"/>
        </w:rPr>
        <w:t xml:space="preserve">SBFD and non-SBFD symbols </w:t>
      </w:r>
      <w:r w:rsidR="00633C5C">
        <w:rPr>
          <w:b/>
          <w:bCs/>
          <w:szCs w:val="16"/>
          <w:lang w:val="en-GB" w:eastAsia="ko-KR"/>
        </w:rPr>
        <w:t xml:space="preserve">considering possible different panels and number of CSI-RS ports in both symbol types. </w:t>
      </w:r>
    </w:p>
    <w:p w14:paraId="04D26198" w14:textId="2A060F96" w:rsidR="006650F1" w:rsidRDefault="006650F1" w:rsidP="009D6A77">
      <w:pPr>
        <w:pStyle w:val="Heading3"/>
        <w:rPr>
          <w:lang w:eastAsia="zh-CN"/>
        </w:rPr>
      </w:pPr>
      <w:r>
        <w:t>SBFD</w:t>
      </w:r>
      <w:r>
        <w:rPr>
          <w:lang w:eastAsia="zh-CN"/>
        </w:rPr>
        <w:t xml:space="preserve"> dependent </w:t>
      </w:r>
      <w:r w:rsidR="00714E81">
        <w:rPr>
          <w:lang w:eastAsia="zh-CN"/>
        </w:rPr>
        <w:t xml:space="preserve">signal and </w:t>
      </w:r>
      <w:r>
        <w:rPr>
          <w:lang w:eastAsia="zh-CN"/>
        </w:rPr>
        <w:t xml:space="preserve">channel configuration </w:t>
      </w:r>
    </w:p>
    <w:p w14:paraId="5C785B93" w14:textId="7029BED2" w:rsidR="002B755A" w:rsidRPr="000A1F10" w:rsidRDefault="00960893" w:rsidP="002B755A">
      <w:pPr>
        <w:jc w:val="both"/>
        <w:rPr>
          <w:color w:val="FF0000"/>
        </w:rPr>
      </w:pPr>
      <w:r w:rsidRPr="000A1F10">
        <w:rPr>
          <w:rFonts w:eastAsia="Batang"/>
          <w:bCs/>
          <w:szCs w:val="24"/>
          <w:lang w:val="en-GB"/>
        </w:rPr>
        <w:t xml:space="preserve">Other than the potential enhancement on resource allocations across SBFD symbols and non-SBFD symbols, RAN1 shall </w:t>
      </w:r>
      <w:r>
        <w:rPr>
          <w:rFonts w:eastAsia="Batang"/>
          <w:bCs/>
          <w:szCs w:val="24"/>
          <w:lang w:val="en-GB"/>
        </w:rPr>
        <w:t xml:space="preserve">also </w:t>
      </w:r>
      <w:r w:rsidRPr="000A1F10">
        <w:rPr>
          <w:rFonts w:eastAsia="Batang"/>
          <w:bCs/>
          <w:szCs w:val="24"/>
          <w:lang w:val="en-GB"/>
        </w:rPr>
        <w:t>consider other potential enhancement</w:t>
      </w:r>
      <w:r>
        <w:rPr>
          <w:rFonts w:eastAsia="Batang"/>
          <w:bCs/>
          <w:szCs w:val="24"/>
          <w:lang w:val="en-GB"/>
        </w:rPr>
        <w:t xml:space="preserve"> domains</w:t>
      </w:r>
      <w:r w:rsidRPr="000A1F10">
        <w:rPr>
          <w:rFonts w:eastAsia="Batang"/>
          <w:bCs/>
          <w:szCs w:val="24"/>
          <w:lang w:val="en-GB"/>
        </w:rPr>
        <w:t xml:space="preserve">. </w:t>
      </w:r>
      <w:r w:rsidR="002B755A" w:rsidRPr="009D6A77">
        <w:rPr>
          <w:rFonts w:eastAsia="Batang"/>
          <w:bCs/>
          <w:szCs w:val="24"/>
          <w:lang w:val="en-GB"/>
        </w:rPr>
        <w:t>Other potential enhancement  may include DL/UL PC, Rx/Tx timing, beam, BWP/CC configuration/activation, BW/subband configuration, etc. So that TDD and SBFD modes can apply different parameter sets to optimize the operation. With pre-configured TDD and SBFD parameter, UE can implicitly apply the corresponding parameter set at start of corresponding mode, which is beneficial for overhead reduction.</w:t>
      </w:r>
    </w:p>
    <w:p w14:paraId="5F71BC68" w14:textId="6AFED109" w:rsidR="00960893" w:rsidRPr="000A1F10" w:rsidRDefault="00960893" w:rsidP="009D6A77">
      <w:pPr>
        <w:jc w:val="both"/>
        <w:rPr>
          <w:rFonts w:eastAsia="Batang"/>
          <w:bCs/>
          <w:szCs w:val="24"/>
        </w:rPr>
      </w:pPr>
      <w:r w:rsidRPr="000A1F10">
        <w:rPr>
          <w:rFonts w:eastAsia="Batang"/>
          <w:bCs/>
          <w:szCs w:val="24"/>
          <w:lang w:val="en-GB"/>
        </w:rPr>
        <w:t xml:space="preserve">For example, beam configuration can be different for SBFD symbols and non-SBFD symbols. </w:t>
      </w:r>
      <w:r>
        <w:rPr>
          <w:rFonts w:eastAsia="Batang"/>
          <w:bCs/>
          <w:szCs w:val="24"/>
          <w:lang w:val="en-GB"/>
        </w:rPr>
        <w:t xml:space="preserve">For </w:t>
      </w:r>
      <w:r>
        <w:rPr>
          <w:rFonts w:eastAsia="Batang"/>
          <w:bCs/>
          <w:szCs w:val="24"/>
        </w:rPr>
        <w:t>non-SBFD</w:t>
      </w:r>
      <w:r w:rsidRPr="000A1F10">
        <w:rPr>
          <w:rFonts w:eastAsia="Batang"/>
          <w:bCs/>
          <w:szCs w:val="24"/>
        </w:rPr>
        <w:t xml:space="preserve"> symbols</w:t>
      </w:r>
      <w:r>
        <w:rPr>
          <w:rFonts w:eastAsia="Batang"/>
          <w:bCs/>
          <w:szCs w:val="24"/>
        </w:rPr>
        <w:t>, gNB</w:t>
      </w:r>
      <w:r w:rsidRPr="000A1F10">
        <w:rPr>
          <w:rFonts w:eastAsia="Batang"/>
          <w:bCs/>
          <w:szCs w:val="24"/>
        </w:rPr>
        <w:t xml:space="preserve"> </w:t>
      </w:r>
      <w:r>
        <w:rPr>
          <w:rFonts w:eastAsia="Batang"/>
          <w:bCs/>
          <w:szCs w:val="24"/>
        </w:rPr>
        <w:t>will</w:t>
      </w:r>
      <w:r w:rsidRPr="000A1F10">
        <w:rPr>
          <w:rFonts w:eastAsia="Batang"/>
          <w:bCs/>
          <w:szCs w:val="24"/>
        </w:rPr>
        <w:t xml:space="preserve"> </w:t>
      </w:r>
      <w:r>
        <w:rPr>
          <w:rFonts w:eastAsia="Batang"/>
          <w:bCs/>
          <w:szCs w:val="24"/>
        </w:rPr>
        <w:t>configure</w:t>
      </w:r>
      <w:r w:rsidRPr="000A1F10">
        <w:rPr>
          <w:rFonts w:eastAsia="Batang"/>
          <w:bCs/>
          <w:szCs w:val="24"/>
        </w:rPr>
        <w:t xml:space="preserve"> best RSRP beam for DL receptions and UL transmissions</w:t>
      </w:r>
      <w:r>
        <w:rPr>
          <w:rFonts w:eastAsia="Batang"/>
          <w:bCs/>
          <w:szCs w:val="24"/>
        </w:rPr>
        <w:t xml:space="preserve">; however, for </w:t>
      </w:r>
      <w:r w:rsidRPr="000A1F10">
        <w:rPr>
          <w:rFonts w:eastAsia="Batang"/>
          <w:bCs/>
          <w:szCs w:val="24"/>
        </w:rPr>
        <w:t>SBFD symbols</w:t>
      </w:r>
      <w:r>
        <w:rPr>
          <w:rFonts w:eastAsia="Batang"/>
          <w:bCs/>
          <w:szCs w:val="24"/>
        </w:rPr>
        <w:t>, gNB</w:t>
      </w:r>
      <w:r w:rsidRPr="000A1F10">
        <w:rPr>
          <w:rFonts w:eastAsia="Batang"/>
          <w:bCs/>
          <w:szCs w:val="24"/>
        </w:rPr>
        <w:t xml:space="preserve"> may not choose the </w:t>
      </w:r>
      <w:r w:rsidR="000F02A8">
        <w:rPr>
          <w:rFonts w:eastAsia="Batang"/>
          <w:bCs/>
          <w:szCs w:val="24"/>
        </w:rPr>
        <w:t xml:space="preserve">same </w:t>
      </w:r>
      <w:r w:rsidRPr="000A1F10">
        <w:rPr>
          <w:rFonts w:eastAsia="Batang"/>
          <w:bCs/>
          <w:szCs w:val="24"/>
        </w:rPr>
        <w:t>best RSRP beam due to higher self</w:t>
      </w:r>
      <w:r>
        <w:rPr>
          <w:rFonts w:eastAsia="Batang"/>
          <w:bCs/>
          <w:szCs w:val="24"/>
        </w:rPr>
        <w:t>-</w:t>
      </w:r>
      <w:r w:rsidRPr="000A1F10">
        <w:rPr>
          <w:rFonts w:eastAsia="Batang"/>
          <w:bCs/>
          <w:szCs w:val="24"/>
        </w:rPr>
        <w:t>interference / higher inter-gNB CLI / higher inter-UE CLI</w:t>
      </w:r>
      <w:r w:rsidR="000F02A8">
        <w:rPr>
          <w:rFonts w:eastAsia="Batang"/>
          <w:bCs/>
          <w:szCs w:val="24"/>
        </w:rPr>
        <w:t xml:space="preserve">. </w:t>
      </w:r>
      <w:r w:rsidR="00703BA8">
        <w:rPr>
          <w:rFonts w:eastAsia="Batang"/>
          <w:bCs/>
          <w:szCs w:val="24"/>
        </w:rPr>
        <w:t>Alternatively</w:t>
      </w:r>
      <w:r w:rsidR="000F02A8">
        <w:rPr>
          <w:rFonts w:eastAsia="Batang"/>
          <w:bCs/>
          <w:szCs w:val="24"/>
        </w:rPr>
        <w:t>,</w:t>
      </w:r>
      <w:r w:rsidRPr="000A1F10">
        <w:rPr>
          <w:rFonts w:eastAsia="Batang"/>
          <w:bCs/>
          <w:szCs w:val="24"/>
        </w:rPr>
        <w:t xml:space="preserve"> gNB may configure a different</w:t>
      </w:r>
      <w:r>
        <w:rPr>
          <w:rFonts w:eastAsia="Batang"/>
          <w:bCs/>
          <w:szCs w:val="24"/>
        </w:rPr>
        <w:t xml:space="preserve"> </w:t>
      </w:r>
      <w:r w:rsidRPr="000A1F10">
        <w:rPr>
          <w:rFonts w:eastAsia="Batang"/>
          <w:bCs/>
          <w:szCs w:val="24"/>
        </w:rPr>
        <w:t xml:space="preserve">beam </w:t>
      </w:r>
      <w:r>
        <w:rPr>
          <w:rFonts w:eastAsia="Batang"/>
          <w:bCs/>
          <w:szCs w:val="24"/>
        </w:rPr>
        <w:t xml:space="preserve">/ beam pair </w:t>
      </w:r>
      <w:r w:rsidRPr="00C20486">
        <w:rPr>
          <w:rFonts w:eastAsia="Batang"/>
          <w:bCs/>
          <w:szCs w:val="24"/>
        </w:rPr>
        <w:t>for DL receptions and UL transmissions</w:t>
      </w:r>
      <w:r w:rsidRPr="000A1F10">
        <w:rPr>
          <w:rFonts w:eastAsia="Batang"/>
          <w:bCs/>
          <w:szCs w:val="24"/>
        </w:rPr>
        <w:t xml:space="preserve">. </w:t>
      </w:r>
      <w:r>
        <w:rPr>
          <w:rFonts w:eastAsia="Batang"/>
          <w:bCs/>
          <w:szCs w:val="24"/>
        </w:rPr>
        <w:t xml:space="preserve">Therefore, RAN1 shall study potential enhancement on beam configuration e.g. different QCL type D for </w:t>
      </w:r>
      <w:r>
        <w:rPr>
          <w:rFonts w:eastAsia="Malgun Gothic" w:hint="eastAsia"/>
          <w:lang w:eastAsia="zh-CN"/>
        </w:rPr>
        <w:t>UL transmissions and DL receptions across SBFD symbols and non-SBFD symbols</w:t>
      </w:r>
      <w:r>
        <w:rPr>
          <w:rFonts w:eastAsia="Malgun Gothic"/>
          <w:lang w:eastAsia="zh-CN"/>
        </w:rPr>
        <w:t>.</w:t>
      </w:r>
    </w:p>
    <w:p w14:paraId="2955C55D" w14:textId="1A673FA4" w:rsidR="00960893" w:rsidRDefault="00960893" w:rsidP="00960893">
      <w:pPr>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52</w:t>
      </w:r>
      <w:r w:rsidRPr="008B0460">
        <w:rPr>
          <w:rFonts w:eastAsia="Batang"/>
          <w:b/>
          <w:szCs w:val="24"/>
          <w:u w:val="single"/>
          <w:lang w:val="en-GB"/>
        </w:rPr>
        <w:fldChar w:fldCharType="end"/>
      </w:r>
      <w:r>
        <w:rPr>
          <w:rFonts w:eastAsia="Batang"/>
          <w:b/>
          <w:szCs w:val="24"/>
          <w:u w:val="single"/>
          <w:lang w:val="en-GB"/>
        </w:rPr>
        <w:t xml:space="preserve">: </w:t>
      </w:r>
      <w:r w:rsidRPr="00C20486">
        <w:rPr>
          <w:rFonts w:eastAsia="Batang"/>
          <w:b/>
          <w:szCs w:val="24"/>
          <w:lang w:val="en-GB"/>
        </w:rPr>
        <w:t xml:space="preserve">Support RAN1 to study </w:t>
      </w:r>
      <w:r w:rsidRPr="000A1F10">
        <w:rPr>
          <w:rFonts w:eastAsia="Batang"/>
          <w:b/>
          <w:szCs w:val="24"/>
          <w:lang w:val="en-GB"/>
        </w:rPr>
        <w:t xml:space="preserve">potential enhancement on </w:t>
      </w:r>
      <w:r>
        <w:rPr>
          <w:rFonts w:eastAsia="Batang"/>
          <w:b/>
          <w:szCs w:val="24"/>
          <w:lang w:val="en-GB"/>
        </w:rPr>
        <w:t>beam configuration</w:t>
      </w:r>
      <w:r w:rsidRPr="00C20486">
        <w:rPr>
          <w:rFonts w:eastAsia="Batang"/>
          <w:b/>
          <w:szCs w:val="24"/>
          <w:lang w:val="en-GB"/>
        </w:rPr>
        <w:t xml:space="preserve"> for UL transmissions and DL receptions </w:t>
      </w:r>
      <w:r>
        <w:rPr>
          <w:rFonts w:eastAsia="Batang"/>
          <w:b/>
          <w:szCs w:val="24"/>
          <w:lang w:val="en-GB"/>
        </w:rPr>
        <w:t xml:space="preserve">across </w:t>
      </w:r>
      <w:r w:rsidRPr="00C20486">
        <w:rPr>
          <w:rFonts w:eastAsia="Batang"/>
          <w:b/>
          <w:szCs w:val="24"/>
          <w:lang w:val="en-GB"/>
        </w:rPr>
        <w:t>SBFD symbols and non-SBFD symbols.</w:t>
      </w:r>
    </w:p>
    <w:p w14:paraId="6BF775D2" w14:textId="755E10C4" w:rsidR="006650F1" w:rsidRPr="00D36E40"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9D6A77">
        <w:rPr>
          <w:rFonts w:eastAsia="Batang"/>
          <w:b/>
          <w:noProof/>
          <w:szCs w:val="24"/>
          <w:u w:val="single"/>
          <w:lang w:val="en-GB"/>
        </w:rPr>
        <w:t>53</w:t>
      </w:r>
      <w:r w:rsidRPr="006B0B6E">
        <w:rPr>
          <w:rFonts w:eastAsia="Batang"/>
          <w:b/>
          <w:szCs w:val="24"/>
          <w:u w:val="single"/>
          <w:lang w:val="en-GB"/>
        </w:rPr>
        <w:fldChar w:fldCharType="end"/>
      </w:r>
      <w:r>
        <w:rPr>
          <w:rFonts w:eastAsia="Batang"/>
          <w:b/>
          <w:szCs w:val="24"/>
          <w:u w:val="single"/>
          <w:lang w:val="en-GB"/>
        </w:rPr>
        <w:t>:</w:t>
      </w:r>
      <w:r w:rsidR="001B21C6" w:rsidRPr="00663F9B">
        <w:rPr>
          <w:rFonts w:eastAsia="Batang"/>
          <w:b/>
          <w:szCs w:val="24"/>
          <w:lang w:val="en-GB"/>
        </w:rPr>
        <w:t xml:space="preserve"> RAN1 to further study</w:t>
      </w:r>
      <w:r w:rsidR="00D36E40" w:rsidRPr="00663F9B">
        <w:rPr>
          <w:rFonts w:eastAsia="Batang"/>
          <w:b/>
          <w:szCs w:val="24"/>
          <w:lang w:val="en-GB"/>
        </w:rPr>
        <w:t xml:space="preserve"> </w:t>
      </w:r>
      <w:r w:rsidR="00D36E40" w:rsidRPr="00D36E40">
        <w:rPr>
          <w:b/>
        </w:rPr>
        <w:t>separate</w:t>
      </w:r>
      <w:r w:rsidRPr="00D36E40">
        <w:rPr>
          <w:b/>
        </w:rPr>
        <w:t xml:space="preserve"> operation parameters can be pre-configured for </w:t>
      </w:r>
      <w:r w:rsidR="001C2F77" w:rsidRPr="00D36E40">
        <w:rPr>
          <w:b/>
        </w:rPr>
        <w:t>TDD</w:t>
      </w:r>
      <w:r w:rsidRPr="00D36E40">
        <w:rPr>
          <w:b/>
        </w:rPr>
        <w:t xml:space="preserve"> and SBFD slots.</w:t>
      </w:r>
    </w:p>
    <w:p w14:paraId="50AA233C" w14:textId="77777777" w:rsidR="006650F1" w:rsidRDefault="006650F1" w:rsidP="006650F1">
      <w:pPr>
        <w:pStyle w:val="Heading2"/>
        <w:rPr>
          <w:lang w:eastAsia="zh-CN"/>
        </w:rPr>
      </w:pPr>
      <w:r>
        <w:rPr>
          <w:lang w:eastAsia="zh-CN"/>
        </w:rPr>
        <w:t>TDD restrictions relaxation</w:t>
      </w:r>
    </w:p>
    <w:p w14:paraId="2A168C51" w14:textId="63F149D8" w:rsidR="006650F1" w:rsidRDefault="006650F1" w:rsidP="006650F1">
      <w:pPr>
        <w:jc w:val="both"/>
        <w:rPr>
          <w:lang w:eastAsia="zh-CN"/>
        </w:rPr>
      </w:pPr>
      <w:r w:rsidRPr="009800B8">
        <w:rPr>
          <w:lang w:eastAsia="zh-CN"/>
        </w:rPr>
        <w:t>In R15/16</w:t>
      </w:r>
      <w:r>
        <w:rPr>
          <w:lang w:eastAsia="zh-CN"/>
        </w:rPr>
        <w:t xml:space="preserve"> due to TDD operation mode of the gNB, many restrictions rules on time-domain multiplexing </w:t>
      </w:r>
      <w:r w:rsidR="0049634A">
        <w:rPr>
          <w:lang w:eastAsia="zh-CN"/>
        </w:rPr>
        <w:t xml:space="preserve">of </w:t>
      </w:r>
      <w:r>
        <w:rPr>
          <w:lang w:eastAsia="zh-CN"/>
        </w:rPr>
        <w:t>the</w:t>
      </w:r>
      <w:r w:rsidRPr="009800B8">
        <w:rPr>
          <w:lang w:eastAsia="zh-CN"/>
        </w:rPr>
        <w:t xml:space="preserve"> DL/UL </w:t>
      </w:r>
      <w:r>
        <w:rPr>
          <w:lang w:eastAsia="zh-CN"/>
        </w:rPr>
        <w:t xml:space="preserve">channels and signals were introduced. For instance, </w:t>
      </w:r>
      <w:r w:rsidRPr="000C10DA">
        <w:rPr>
          <w:lang w:eastAsia="zh-CN"/>
        </w:rPr>
        <w:t xml:space="preserve">UE does not expect to have both dedicated configured </w:t>
      </w:r>
      <w:r>
        <w:rPr>
          <w:lang w:eastAsia="zh-CN"/>
        </w:rPr>
        <w:t>reception</w:t>
      </w:r>
      <w:r w:rsidRPr="000C10DA">
        <w:rPr>
          <w:lang w:eastAsia="zh-CN"/>
        </w:rPr>
        <w:t xml:space="preserve"> and </w:t>
      </w:r>
      <w:r>
        <w:rPr>
          <w:lang w:eastAsia="zh-CN"/>
        </w:rPr>
        <w:t>transmission</w:t>
      </w:r>
      <w:r w:rsidRPr="000C10DA">
        <w:rPr>
          <w:lang w:eastAsia="zh-CN"/>
        </w:rPr>
        <w:t xml:space="preserve"> on same RRC Flexible symbol</w:t>
      </w:r>
      <w:r>
        <w:rPr>
          <w:lang w:eastAsia="zh-CN"/>
        </w:rPr>
        <w:t xml:space="preserve">. Another example is that </w:t>
      </w:r>
      <w:r w:rsidRPr="00B55E88">
        <w:rPr>
          <w:lang w:eastAsia="zh-CN"/>
        </w:rPr>
        <w:t>UE does not receive PDCCH, PDSCH, CSI-RS on RRC UL symbols</w:t>
      </w:r>
      <w:r>
        <w:rPr>
          <w:lang w:eastAsia="zh-CN"/>
        </w:rPr>
        <w:t xml:space="preserve"> and neither </w:t>
      </w:r>
      <w:r w:rsidRPr="00703146">
        <w:rPr>
          <w:lang w:eastAsia="zh-CN"/>
        </w:rPr>
        <w:t>transmit PUCCH, PUSCH, PRACH, SRS on RRC DL symbols</w:t>
      </w:r>
      <w:r>
        <w:rPr>
          <w:lang w:eastAsia="zh-CN"/>
        </w:rPr>
        <w:t xml:space="preserve">.  The restrictions on simultaneous configuration of Rx and Tx should be relaxed for SBFD to improve resource utilization, reduce DL/UL switching delay and traffic latency. For example, UE can be scheduled with PDCCH, PDSCH, CSI-RS on valid RO symbols. gNB can prepare for both DL Tx and UL Rx simultaneously and can know either DL or UL is prioritized based on prioritization decision. Associated prioritization rules need to be defined. </w:t>
      </w:r>
    </w:p>
    <w:p w14:paraId="3E11B8E5" w14:textId="370B9E1E" w:rsidR="006650F1" w:rsidRDefault="00044DE7" w:rsidP="006650F1">
      <w:pPr>
        <w:keepNext/>
        <w:jc w:val="center"/>
      </w:pPr>
      <w:r>
        <w:object w:dxaOrig="6076" w:dyaOrig="2206" w14:anchorId="68A7EDE6">
          <v:shape id="_x0000_i1052" type="#_x0000_t75" style="width:226.75pt;height:82.75pt" o:ole="">
            <v:imagedata r:id="rId73" o:title=""/>
          </v:shape>
          <o:OLEObject Type="Embed" ProgID="Visio.Drawing.15" ShapeID="_x0000_i1052" DrawAspect="Content" ObjectID="_1738161137" r:id="rId74"/>
        </w:object>
      </w:r>
    </w:p>
    <w:p w14:paraId="48EF0F3E" w14:textId="6F5EB0AD" w:rsidR="006650F1" w:rsidRDefault="006650F1" w:rsidP="006650F1">
      <w:pPr>
        <w:pStyle w:val="Caption"/>
        <w:jc w:val="center"/>
      </w:pPr>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18</w:t>
      </w:r>
      <w:r>
        <w:rPr>
          <w:noProof/>
        </w:rPr>
        <w:fldChar w:fldCharType="end"/>
      </w:r>
      <w:r>
        <w:t>: Example for flexible slot restriction in TDD and possible relaxation in SBFD</w:t>
      </w:r>
    </w:p>
    <w:p w14:paraId="30884256" w14:textId="66C06374" w:rsidR="006650F1" w:rsidRDefault="006650F1" w:rsidP="007B0990">
      <w:pPr>
        <w:spacing w:after="0"/>
        <w:jc w:val="both"/>
        <w:rPr>
          <w:b/>
          <w:iCs/>
          <w:szCs w:val="16"/>
          <w:lang w:val="en-GB" w:eastAsia="ko-KR"/>
        </w:rPr>
      </w:pPr>
      <w:r w:rsidRPr="00E5108F">
        <w:rPr>
          <w:rFonts w:eastAsia="Batang"/>
          <w:b/>
          <w:szCs w:val="24"/>
          <w:u w:val="single"/>
          <w:lang w:val="en-GB"/>
        </w:rPr>
        <w:t xml:space="preserve">Observation </w:t>
      </w:r>
      <w:r w:rsidRPr="00E5108F">
        <w:rPr>
          <w:rFonts w:eastAsia="Batang"/>
          <w:b/>
          <w:szCs w:val="24"/>
          <w:u w:val="single"/>
          <w:lang w:val="en-GB"/>
        </w:rPr>
        <w:fldChar w:fldCharType="begin"/>
      </w:r>
      <w:r w:rsidRPr="00776608">
        <w:rPr>
          <w:rFonts w:eastAsia="Batang"/>
          <w:b/>
          <w:szCs w:val="24"/>
          <w:u w:val="single"/>
          <w:lang w:val="en-GB"/>
        </w:rPr>
        <w:instrText xml:space="preserve"> seq obser </w:instrText>
      </w:r>
      <w:r w:rsidRPr="00E5108F">
        <w:rPr>
          <w:rFonts w:eastAsia="Batang"/>
          <w:b/>
          <w:szCs w:val="24"/>
          <w:u w:val="single"/>
          <w:lang w:val="en-GB"/>
        </w:rPr>
        <w:fldChar w:fldCharType="separate"/>
      </w:r>
      <w:r w:rsidR="009D6A77">
        <w:rPr>
          <w:rFonts w:eastAsia="Batang"/>
          <w:b/>
          <w:noProof/>
          <w:szCs w:val="24"/>
          <w:u w:val="single"/>
          <w:lang w:val="en-GB"/>
        </w:rPr>
        <w:t>49</w:t>
      </w:r>
      <w:r w:rsidRPr="00E5108F">
        <w:rPr>
          <w:rFonts w:eastAsia="Batang"/>
          <w:b/>
          <w:szCs w:val="24"/>
          <w:u w:val="single"/>
          <w:lang w:val="en-GB"/>
        </w:rPr>
        <w:fldChar w:fldCharType="end"/>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76659BCE"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33172160" w14:textId="77777777" w:rsidR="006650F1" w:rsidRPr="00784E7F" w:rsidRDefault="006650F1" w:rsidP="006650F1">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9683D50"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F04ECF2" w14:textId="77777777" w:rsidR="006650F1" w:rsidRPr="00BF758E" w:rsidRDefault="006650F1" w:rsidP="006650F1">
      <w:pPr>
        <w:jc w:val="both"/>
        <w:rPr>
          <w:b/>
          <w:iCs/>
          <w:szCs w:val="16"/>
          <w:lang w:val="en-GB" w:eastAsia="ko-KR"/>
        </w:rPr>
      </w:pPr>
    </w:p>
    <w:p w14:paraId="0B02D350" w14:textId="078FDC47" w:rsidR="006650F1" w:rsidRDefault="006650F1" w:rsidP="006650F1">
      <w:pPr>
        <w:jc w:val="both"/>
        <w:rPr>
          <w:lang w:eastAsia="zh-CN"/>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FA04F1">
        <w:rPr>
          <w:rFonts w:eastAsia="Batang"/>
          <w:b/>
          <w:szCs w:val="24"/>
          <w:u w:val="single"/>
          <w:lang w:val="en-GB"/>
        </w:rPr>
        <w:instrText xml:space="preserve"> seq prop </w:instrText>
      </w:r>
      <w:r w:rsidRPr="00E5108F">
        <w:rPr>
          <w:rFonts w:eastAsia="Batang"/>
          <w:b/>
          <w:szCs w:val="24"/>
          <w:u w:val="single"/>
          <w:lang w:val="en-GB"/>
        </w:rPr>
        <w:fldChar w:fldCharType="separate"/>
      </w:r>
      <w:r w:rsidR="009D6A77">
        <w:rPr>
          <w:rFonts w:eastAsia="Batang"/>
          <w:b/>
          <w:noProof/>
          <w:szCs w:val="24"/>
          <w:u w:val="single"/>
          <w:lang w:val="en-GB"/>
        </w:rPr>
        <w:t>54</w:t>
      </w:r>
      <w:r w:rsidRPr="00E5108F">
        <w:rPr>
          <w:rFonts w:eastAsia="Batang"/>
          <w:b/>
          <w:szCs w:val="24"/>
          <w:u w:val="single"/>
          <w:lang w:val="en-GB"/>
        </w:rPr>
        <w:fldChar w:fldCharType="end"/>
      </w:r>
      <w:r w:rsidRPr="00E5108F">
        <w:rPr>
          <w:b/>
          <w:lang w:eastAsia="zh-CN"/>
        </w:rPr>
        <w:t>:</w:t>
      </w:r>
      <w:r w:rsidRPr="00E5108F">
        <w:rPr>
          <w:b/>
          <w:bCs/>
          <w:lang w:eastAsia="zh-CN"/>
        </w:rPr>
        <w:t xml:space="preserve"> The restriction rules on the DL/UL channel/RS multiplexing can be relaxed </w:t>
      </w:r>
      <w:r w:rsidR="008553C2">
        <w:rPr>
          <w:b/>
          <w:bCs/>
          <w:lang w:eastAsia="zh-CN"/>
        </w:rPr>
        <w:t xml:space="preserve">in SBFD symbols </w:t>
      </w:r>
      <w:r w:rsidRPr="00E5108F">
        <w:rPr>
          <w:b/>
          <w:bCs/>
          <w:lang w:eastAsia="zh-CN"/>
        </w:rPr>
        <w:t xml:space="preserve">for a </w:t>
      </w:r>
      <w:r w:rsidR="00FF597E">
        <w:rPr>
          <w:b/>
          <w:bCs/>
          <w:lang w:eastAsia="zh-CN"/>
        </w:rPr>
        <w:t>SBFD-</w:t>
      </w:r>
      <w:r w:rsidRPr="00E5108F">
        <w:rPr>
          <w:b/>
          <w:bCs/>
          <w:lang w:eastAsia="zh-CN"/>
        </w:rPr>
        <w:t>aware</w:t>
      </w:r>
      <w:r w:rsidR="00FF597E">
        <w:rPr>
          <w:b/>
          <w:bCs/>
          <w:lang w:eastAsia="zh-CN"/>
        </w:rPr>
        <w:t xml:space="preserve"> UE</w:t>
      </w:r>
      <w:r w:rsidRPr="00E5108F">
        <w:rPr>
          <w:b/>
          <w:bCs/>
          <w:lang w:eastAsia="zh-CN"/>
        </w:rPr>
        <w:t xml:space="preserve"> to improve</w:t>
      </w:r>
      <w:r w:rsidRPr="000741DE">
        <w:rPr>
          <w:b/>
          <w:bCs/>
          <w:lang w:eastAsia="zh-CN"/>
        </w:rPr>
        <w:t xml:space="preserve"> resource utilization, reduce DL/UL switching delay and traffic latency</w:t>
      </w:r>
      <w:r>
        <w:rPr>
          <w:lang w:eastAsia="zh-CN"/>
        </w:rPr>
        <w:t xml:space="preserve">. </w:t>
      </w:r>
    </w:p>
    <w:p w14:paraId="302076A5" w14:textId="77777777" w:rsidR="003B70AD" w:rsidRDefault="003B70AD" w:rsidP="003B70AD">
      <w:pPr>
        <w:pStyle w:val="Heading3"/>
        <w:rPr>
          <w:lang w:eastAsia="zh-CN"/>
        </w:rPr>
      </w:pPr>
      <w:r>
        <w:rPr>
          <w:lang w:eastAsia="zh-CN"/>
        </w:rPr>
        <w:t>Time domain confliction</w:t>
      </w:r>
    </w:p>
    <w:p w14:paraId="38EB1771" w14:textId="6FD1CF21" w:rsidR="009B431E" w:rsidRPr="00A81940" w:rsidRDefault="009B431E" w:rsidP="00806A9D">
      <w:pPr>
        <w:rPr>
          <w:lang w:eastAsia="zh-CN"/>
        </w:rPr>
      </w:pPr>
      <w:r>
        <w:rPr>
          <w:lang w:val="en-GB" w:eastAsia="zh-CN"/>
        </w:rPr>
        <w:t>In the last RAN1 meeting #110bis-e, it was agreed to study</w:t>
      </w:r>
      <w:r w:rsidR="00D034E6">
        <w:rPr>
          <w:lang w:val="en-GB" w:eastAsia="zh-CN"/>
        </w:rPr>
        <w:t xml:space="preserve"> and identify the cases of time domain </w:t>
      </w:r>
      <w:r w:rsidR="00123EB2">
        <w:rPr>
          <w:lang w:val="en-GB" w:eastAsia="zh-CN"/>
        </w:rPr>
        <w:t>conflicts</w:t>
      </w:r>
      <w:r w:rsidR="00D034E6">
        <w:rPr>
          <w:lang w:val="en-GB" w:eastAsia="zh-CN"/>
        </w:rPr>
        <w:t xml:space="preserve"> for SBFD-aware UE between UL and DL </w:t>
      </w:r>
      <w:r w:rsidR="00123EB2">
        <w:rPr>
          <w:lang w:val="en-GB" w:eastAsia="zh-CN"/>
        </w:rPr>
        <w:t xml:space="preserve">directions in the same SBFD symbols. </w:t>
      </w:r>
    </w:p>
    <w:tbl>
      <w:tblPr>
        <w:tblStyle w:val="TableGrid"/>
        <w:tblW w:w="0" w:type="auto"/>
        <w:tblLook w:val="04A0" w:firstRow="1" w:lastRow="0" w:firstColumn="1" w:lastColumn="0" w:noHBand="0" w:noVBand="1"/>
      </w:tblPr>
      <w:tblGrid>
        <w:gridCol w:w="9962"/>
      </w:tblGrid>
      <w:tr w:rsidR="003B70AD" w14:paraId="41ADBA45" w14:textId="77777777">
        <w:tc>
          <w:tcPr>
            <w:tcW w:w="9962" w:type="dxa"/>
          </w:tcPr>
          <w:p w14:paraId="68745DEC" w14:textId="77777777" w:rsidR="003B70AD" w:rsidRPr="002C6D57" w:rsidRDefault="003B70AD">
            <w:pPr>
              <w:spacing w:after="0"/>
              <w:rPr>
                <w:lang w:eastAsia="zh-CN"/>
              </w:rPr>
            </w:pPr>
            <w:r w:rsidRPr="00455193">
              <w:rPr>
                <w:b/>
                <w:bCs/>
                <w:highlight w:val="green"/>
                <w:lang w:val="en-GB" w:eastAsia="zh-CN"/>
              </w:rPr>
              <w:t>Agreement</w:t>
            </w:r>
          </w:p>
          <w:p w14:paraId="53441999" w14:textId="77777777" w:rsidR="003B70AD" w:rsidRPr="002C6D57" w:rsidRDefault="003B70AD">
            <w:pPr>
              <w:spacing w:before="0" w:after="0"/>
              <w:rPr>
                <w:lang w:eastAsia="zh-CN"/>
              </w:rPr>
            </w:pPr>
            <w:r w:rsidRPr="002C6D57">
              <w:rPr>
                <w:lang w:val="en-GB" w:eastAsia="zh-CN"/>
              </w:rPr>
              <w:t xml:space="preserve">Identify if there are any cases of time domain conflict of UE’s UL and DL operation in the same SBFD symbol for SBFD aware UE </w:t>
            </w:r>
          </w:p>
          <w:p w14:paraId="7696EDE0" w14:textId="77777777" w:rsidR="003B70AD" w:rsidRPr="00455193" w:rsidRDefault="002C6D57" w:rsidP="007C0926">
            <w:pPr>
              <w:numPr>
                <w:ilvl w:val="0"/>
                <w:numId w:val="79"/>
              </w:numPr>
              <w:spacing w:before="0" w:after="0"/>
              <w:rPr>
                <w:lang w:eastAsia="zh-CN"/>
              </w:rPr>
            </w:pPr>
            <w:r w:rsidRPr="002C6D57">
              <w:rPr>
                <w:lang w:val="en-GB" w:eastAsia="zh-CN"/>
              </w:rPr>
              <w:t>If there are, whether/how to avoid/handle such collision cases (as second step)</w:t>
            </w:r>
          </w:p>
          <w:p w14:paraId="1730AEC7" w14:textId="77777777" w:rsidR="003B70AD" w:rsidRDefault="003B70AD">
            <w:pPr>
              <w:spacing w:before="0" w:after="0"/>
              <w:ind w:left="720"/>
              <w:rPr>
                <w:lang w:eastAsia="zh-CN"/>
              </w:rPr>
            </w:pPr>
          </w:p>
        </w:tc>
      </w:tr>
    </w:tbl>
    <w:p w14:paraId="40CFC8D3" w14:textId="77777777" w:rsidR="003B70AD" w:rsidRDefault="003B70AD" w:rsidP="003B70AD">
      <w:pPr>
        <w:jc w:val="both"/>
        <w:rPr>
          <w:lang w:eastAsia="zh-CN"/>
        </w:rPr>
      </w:pPr>
    </w:p>
    <w:p w14:paraId="7E5825BC" w14:textId="5D06FAC6" w:rsidR="003B70AD" w:rsidRDefault="003B70AD" w:rsidP="003B70AD">
      <w:pPr>
        <w:jc w:val="both"/>
        <w:rPr>
          <w:lang w:eastAsia="zh-CN"/>
        </w:rPr>
      </w:pPr>
      <w:r>
        <w:rPr>
          <w:lang w:eastAsia="zh-CN"/>
        </w:rPr>
        <w:t xml:space="preserve">In general, </w:t>
      </w:r>
      <w:r w:rsidR="00123EB2">
        <w:rPr>
          <w:lang w:eastAsia="zh-CN"/>
        </w:rPr>
        <w:t>in order to</w:t>
      </w:r>
      <w:r>
        <w:rPr>
          <w:lang w:eastAsia="zh-CN"/>
        </w:rPr>
        <w:t xml:space="preserve"> classify the different scenarios of </w:t>
      </w:r>
      <w:r w:rsidR="001F70C0">
        <w:rPr>
          <w:lang w:eastAsia="zh-CN"/>
        </w:rPr>
        <w:t xml:space="preserve">possible </w:t>
      </w:r>
      <w:r>
        <w:rPr>
          <w:lang w:eastAsia="zh-CN"/>
        </w:rPr>
        <w:t>collisions between UL and DL in SBFD symbols, the following definition can be used similar following similar discussion in Rel-16 TEI.</w:t>
      </w:r>
    </w:p>
    <w:p w14:paraId="16AC8A65"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18"/>
          <w:szCs w:val="18"/>
          <w:lang w:eastAsia="ja-JP"/>
        </w:rPr>
      </w:pPr>
      <w:r w:rsidRPr="007B0990">
        <w:rPr>
          <w:rFonts w:ascii="Times New Roman" w:hAnsi="Times New Roman"/>
          <w:b/>
          <w:bCs/>
          <w:sz w:val="20"/>
          <w:szCs w:val="20"/>
          <w:lang w:eastAsia="ja-JP"/>
        </w:rPr>
        <w:t>Semi SFI D and U:</w:t>
      </w:r>
      <w:r w:rsidRPr="007B0990">
        <w:rPr>
          <w:rFonts w:ascii="Times New Roman" w:hAnsi="Times New Roman"/>
          <w:sz w:val="20"/>
          <w:szCs w:val="20"/>
          <w:lang w:eastAsia="ja-JP"/>
        </w:rPr>
        <w:t xml:space="preserve">  D and U symbols configured by TDD-UL-DL-ConfigurationCommon, or TDD-UL-DL-ConfigDedicated</w:t>
      </w:r>
    </w:p>
    <w:p w14:paraId="74460A26"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Semi SFI F:</w:t>
      </w:r>
      <w:r w:rsidRPr="007B0990">
        <w:rPr>
          <w:rFonts w:ascii="Times New Roman" w:hAnsi="Times New Roman"/>
          <w:sz w:val="20"/>
          <w:szCs w:val="20"/>
          <w:lang w:eastAsia="ja-JP"/>
        </w:rPr>
        <w:t xml:space="preserve"> flexible symbols configured by TDD-UL-DL-ConfigurationCommon, or TDD-UL-DL-ConfigDedicated, when provided to a UE, or when TDD-UL-DL-ConfigurationCommon and TDD-UL-DL-ConfigDedicated are not provided to the UE</w:t>
      </w:r>
    </w:p>
    <w:p w14:paraId="3E003C41"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RRC D:</w:t>
      </w:r>
      <w:r w:rsidRPr="007B0990">
        <w:rPr>
          <w:rFonts w:ascii="Times New Roman" w:hAnsi="Times New Roman"/>
          <w:sz w:val="20"/>
          <w:szCs w:val="20"/>
          <w:lang w:eastAsia="ja-JP"/>
        </w:rPr>
        <w:t xml:space="preserve"> symbols corresponding to a higher-layer configured PDCCH, or a PDSCH, or a CSI-RS on semi SFI F of the same cell</w:t>
      </w:r>
    </w:p>
    <w:p w14:paraId="2A146B8C"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val="x-none" w:eastAsia="ja-JP"/>
        </w:rPr>
        <w:t xml:space="preserve">RRC </w:t>
      </w:r>
      <w:r w:rsidRPr="007B0990">
        <w:rPr>
          <w:rFonts w:ascii="Times New Roman" w:hAnsi="Times New Roman"/>
          <w:b/>
          <w:bCs/>
          <w:sz w:val="20"/>
          <w:szCs w:val="20"/>
          <w:lang w:eastAsia="ja-JP"/>
        </w:rPr>
        <w:t>U:</w:t>
      </w:r>
      <w:r w:rsidRPr="007B0990">
        <w:rPr>
          <w:rFonts w:ascii="Times New Roman" w:hAnsi="Times New Roman"/>
          <w:sz w:val="20"/>
          <w:szCs w:val="20"/>
          <w:lang w:eastAsia="ja-JP"/>
        </w:rPr>
        <w:t xml:space="preserve"> symbols corresponding to a higher-layer configured SRS, or PUCCH, or PUSCH, or PRACH on semi SFI F of the same cell</w:t>
      </w:r>
    </w:p>
    <w:p w14:paraId="6C6E9CD8"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Dynamic D and U:</w:t>
      </w:r>
      <w:r w:rsidRPr="007B0990">
        <w:rPr>
          <w:rFonts w:ascii="Times New Roman" w:hAnsi="Times New Roman"/>
          <w:sz w:val="20"/>
          <w:szCs w:val="20"/>
          <w:lang w:eastAsia="ja-JP"/>
        </w:rPr>
        <w:t xml:space="preserve"> symbols scheduled as D and U by DCI formats other than DCI format 2_0 on semi SFI F of the same cell.</w:t>
      </w:r>
    </w:p>
    <w:p w14:paraId="6A83F324" w14:textId="77777777" w:rsidR="003B70AD" w:rsidRDefault="003B70AD" w:rsidP="003B70AD">
      <w:pPr>
        <w:spacing w:after="160" w:line="252" w:lineRule="auto"/>
        <w:contextualSpacing/>
        <w:rPr>
          <w:lang w:eastAsia="ja-JP"/>
        </w:rPr>
      </w:pPr>
    </w:p>
    <w:p w14:paraId="6313A2D6" w14:textId="344B6F30" w:rsidR="003B70AD" w:rsidRDefault="003B70AD" w:rsidP="003B70AD">
      <w:pPr>
        <w:spacing w:after="0"/>
        <w:jc w:val="both"/>
        <w:rPr>
          <w:b/>
          <w:lang w:eastAsia="zh-CN"/>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9D6A77">
        <w:rPr>
          <w:rFonts w:eastAsia="Batang"/>
          <w:b/>
          <w:noProof/>
          <w:szCs w:val="24"/>
          <w:u w:val="single"/>
          <w:lang w:val="en-GB"/>
        </w:rPr>
        <w:t>55</w:t>
      </w:r>
      <w:r w:rsidRPr="00663F9B">
        <w:rPr>
          <w:rFonts w:eastAsia="Batang"/>
          <w:b/>
          <w:szCs w:val="24"/>
          <w:u w:val="single"/>
          <w:lang w:val="en-GB"/>
        </w:rPr>
        <w:fldChar w:fldCharType="end"/>
      </w:r>
      <w:r w:rsidRPr="00663F9B">
        <w:rPr>
          <w:b/>
          <w:lang w:eastAsia="zh-CN"/>
        </w:rPr>
        <w:t>:</w:t>
      </w:r>
      <w:r w:rsidRPr="00F963C7">
        <w:rPr>
          <w:b/>
          <w:lang w:eastAsia="zh-CN"/>
        </w:rPr>
        <w:t xml:space="preserve"> </w:t>
      </w:r>
      <w:r>
        <w:rPr>
          <w:b/>
          <w:lang w:eastAsia="zh-CN"/>
        </w:rPr>
        <w:t>RAN1 to further study the SBFD-aware UE collision scenarios in SBFD symbols for the following cases, e.g.</w:t>
      </w:r>
    </w:p>
    <w:p w14:paraId="035AE821"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RRC U/D</w:t>
      </w:r>
    </w:p>
    <w:p w14:paraId="5187DB2E"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Dynamic U/D</w:t>
      </w:r>
    </w:p>
    <w:p w14:paraId="63F05F75"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RRC D/U vs RRC U/D</w:t>
      </w:r>
    </w:p>
    <w:p w14:paraId="178AECFD" w14:textId="73D464E3"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 xml:space="preserve">SBFD </w:t>
      </w:r>
      <w:r>
        <w:rPr>
          <w:rFonts w:ascii="Times New Roman" w:eastAsia="SimSun" w:hAnsi="Times New Roman"/>
          <w:b/>
          <w:iCs/>
          <w:sz w:val="20"/>
          <w:szCs w:val="16"/>
          <w:lang w:val="en-GB" w:eastAsia="ko-KR"/>
        </w:rPr>
        <w:t xml:space="preserve">symbols </w:t>
      </w:r>
      <w:r w:rsidRPr="007B0990">
        <w:rPr>
          <w:rFonts w:ascii="Times New Roman" w:eastAsia="SimSun" w:hAnsi="Times New Roman"/>
          <w:b/>
          <w:iCs/>
          <w:sz w:val="20"/>
          <w:szCs w:val="16"/>
          <w:lang w:val="en-GB" w:eastAsia="ko-KR"/>
        </w:rPr>
        <w:t xml:space="preserve">with ROs </w:t>
      </w:r>
    </w:p>
    <w:p w14:paraId="47B26573" w14:textId="77777777" w:rsidR="003B70AD" w:rsidRPr="00455193" w:rsidRDefault="003B70AD" w:rsidP="003B70AD">
      <w:pPr>
        <w:pStyle w:val="ListParagraph"/>
        <w:numPr>
          <w:ilvl w:val="0"/>
          <w:numId w:val="11"/>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 xml:space="preserve">SBFD symbols with SSBs </w:t>
      </w:r>
    </w:p>
    <w:p w14:paraId="47A21585" w14:textId="77777777" w:rsidR="003B70AD" w:rsidRPr="004B62EA" w:rsidRDefault="003B70AD" w:rsidP="006650F1">
      <w:pPr>
        <w:jc w:val="both"/>
        <w:rPr>
          <w:lang w:eastAsia="zh-CN"/>
        </w:rPr>
      </w:pPr>
    </w:p>
    <w:p w14:paraId="4731D1A0" w14:textId="604969B7" w:rsidR="001E0A59" w:rsidRDefault="001E0A59" w:rsidP="001E0A59">
      <w:pPr>
        <w:pStyle w:val="Heading3"/>
        <w:rPr>
          <w:lang w:eastAsia="zh-CN"/>
        </w:rPr>
      </w:pPr>
      <w:r>
        <w:rPr>
          <w:lang w:eastAsia="zh-CN"/>
        </w:rPr>
        <w:lastRenderedPageBreak/>
        <w:t>SBFD operation in SSB symbols</w:t>
      </w:r>
    </w:p>
    <w:p w14:paraId="16295B80" w14:textId="4E601752" w:rsidR="00BA589E" w:rsidRPr="00806A9D" w:rsidRDefault="00BA589E" w:rsidP="00806A9D">
      <w:pPr>
        <w:rPr>
          <w:lang w:val="en-GB" w:eastAsia="zh-CN"/>
        </w:rPr>
      </w:pPr>
      <w:r>
        <w:rPr>
          <w:lang w:val="en-GB" w:eastAsia="zh-CN"/>
        </w:rPr>
        <w:t>I</w:t>
      </w:r>
      <w:r w:rsidR="005C336D">
        <w:rPr>
          <w:lang w:val="en-GB" w:eastAsia="zh-CN"/>
        </w:rPr>
        <w:t>t was agreed to study whether to allow SBFD operation in SSB symbols.</w:t>
      </w:r>
      <w:r w:rsidR="00D02075">
        <w:rPr>
          <w:lang w:val="en-GB" w:eastAsia="zh-CN"/>
        </w:rPr>
        <w:t xml:space="preserve"> </w:t>
      </w:r>
    </w:p>
    <w:tbl>
      <w:tblPr>
        <w:tblStyle w:val="TableGrid"/>
        <w:tblW w:w="0" w:type="auto"/>
        <w:tblLook w:val="04A0" w:firstRow="1" w:lastRow="0" w:firstColumn="1" w:lastColumn="0" w:noHBand="0" w:noVBand="1"/>
      </w:tblPr>
      <w:tblGrid>
        <w:gridCol w:w="9962"/>
      </w:tblGrid>
      <w:tr w:rsidR="00B07214" w14:paraId="27581E1E" w14:textId="77777777" w:rsidTr="00B07214">
        <w:tc>
          <w:tcPr>
            <w:tcW w:w="9962" w:type="dxa"/>
          </w:tcPr>
          <w:p w14:paraId="3B60EA48" w14:textId="77777777" w:rsidR="00B07214" w:rsidRPr="00B07214" w:rsidRDefault="00B07214" w:rsidP="00806A9D">
            <w:pPr>
              <w:spacing w:after="0"/>
              <w:rPr>
                <w:lang w:eastAsia="zh-CN"/>
              </w:rPr>
            </w:pPr>
            <w:r w:rsidRPr="00806A9D">
              <w:rPr>
                <w:b/>
                <w:bCs/>
                <w:highlight w:val="green"/>
                <w:lang w:val="en-GB" w:eastAsia="zh-CN"/>
              </w:rPr>
              <w:t>Agreement</w:t>
            </w:r>
          </w:p>
          <w:p w14:paraId="1804A781" w14:textId="77777777" w:rsidR="00B07214" w:rsidRDefault="00B07214" w:rsidP="0094024A">
            <w:pPr>
              <w:spacing w:before="0" w:after="0"/>
              <w:rPr>
                <w:lang w:val="en-GB" w:eastAsia="zh-CN"/>
              </w:rPr>
            </w:pPr>
            <w:r w:rsidRPr="00B07214">
              <w:rPr>
                <w:lang w:val="en-GB" w:eastAsia="zh-CN"/>
              </w:rPr>
              <w:t>Study whether SBFD operation in SSB symbols is supported or not</w:t>
            </w:r>
          </w:p>
          <w:p w14:paraId="4B58C3B0" w14:textId="6E9CFF8D" w:rsidR="0094024A" w:rsidRDefault="0094024A" w:rsidP="00806A9D">
            <w:pPr>
              <w:spacing w:before="0" w:after="0"/>
              <w:rPr>
                <w:lang w:eastAsia="zh-CN"/>
              </w:rPr>
            </w:pPr>
          </w:p>
        </w:tc>
      </w:tr>
    </w:tbl>
    <w:p w14:paraId="08C105B4" w14:textId="77777777" w:rsidR="00B07214" w:rsidRDefault="00B07214" w:rsidP="006650F1">
      <w:pPr>
        <w:jc w:val="both"/>
        <w:rPr>
          <w:lang w:eastAsia="zh-CN"/>
        </w:rPr>
      </w:pPr>
    </w:p>
    <w:p w14:paraId="41AF171F" w14:textId="73796B16" w:rsidR="005C336D" w:rsidRDefault="00E70899" w:rsidP="005C336D">
      <w:pPr>
        <w:jc w:val="both"/>
        <w:rPr>
          <w:lang w:eastAsia="zh-CN"/>
        </w:rPr>
      </w:pPr>
      <w:r>
        <w:rPr>
          <w:lang w:eastAsia="zh-CN"/>
        </w:rPr>
        <w:t>In our view,</w:t>
      </w:r>
      <w:r w:rsidR="005C336D">
        <w:rPr>
          <w:lang w:eastAsia="zh-CN"/>
        </w:rPr>
        <w:t xml:space="preserve"> it is important to </w:t>
      </w:r>
      <w:r w:rsidR="005C336D" w:rsidRPr="004C6040">
        <w:rPr>
          <w:lang w:eastAsia="zh-CN"/>
        </w:rPr>
        <w:t>allow SSBs to be configured in SBFD symbol</w:t>
      </w:r>
      <w:r w:rsidR="005C336D">
        <w:rPr>
          <w:lang w:eastAsia="zh-CN"/>
        </w:rPr>
        <w:t xml:space="preserve">s. For example, considering {DUD} pattern in SBFD symbols as shown in </w:t>
      </w:r>
      <w:r w:rsidR="00DE2548">
        <w:rPr>
          <w:lang w:eastAsia="zh-CN"/>
        </w:rPr>
        <w:fldChar w:fldCharType="begin"/>
      </w:r>
      <w:r w:rsidR="00DE2548">
        <w:rPr>
          <w:lang w:eastAsia="zh-CN"/>
        </w:rPr>
        <w:instrText xml:space="preserve"> REF _Ref127524806 \h </w:instrText>
      </w:r>
      <w:r w:rsidR="00DE2548">
        <w:rPr>
          <w:lang w:eastAsia="zh-CN"/>
        </w:rPr>
      </w:r>
      <w:r w:rsidR="00DE2548">
        <w:rPr>
          <w:lang w:eastAsia="zh-CN"/>
        </w:rPr>
        <w:fldChar w:fldCharType="separate"/>
      </w:r>
      <w:r w:rsidR="009D6A77">
        <w:t xml:space="preserve">Figure </w:t>
      </w:r>
      <w:r w:rsidR="009D6A77">
        <w:rPr>
          <w:noProof/>
        </w:rPr>
        <w:t>3</w:t>
      </w:r>
      <w:r w:rsidR="009D6A77">
        <w:noBreakHyphen/>
      </w:r>
      <w:r w:rsidR="009D6A77">
        <w:rPr>
          <w:noProof/>
        </w:rPr>
        <w:t>19</w:t>
      </w:r>
      <w:r w:rsidR="00DE2548">
        <w:rPr>
          <w:lang w:eastAsia="zh-CN"/>
        </w:rPr>
        <w:fldChar w:fldCharType="end"/>
      </w:r>
      <w:r w:rsidR="005C336D">
        <w:rPr>
          <w:lang w:eastAsia="zh-CN"/>
        </w:rPr>
        <w:t xml:space="preserve">, SSB can be configured </w:t>
      </w:r>
      <w:r w:rsidR="005C336D" w:rsidRPr="004C6040">
        <w:rPr>
          <w:lang w:eastAsia="zh-CN"/>
        </w:rPr>
        <w:t xml:space="preserve">in one </w:t>
      </w:r>
      <w:r w:rsidR="005C336D">
        <w:rPr>
          <w:lang w:eastAsia="zh-CN"/>
        </w:rPr>
        <w:t xml:space="preserve">of the two </w:t>
      </w:r>
      <w:r w:rsidR="005C336D" w:rsidRPr="004C6040">
        <w:rPr>
          <w:lang w:eastAsia="zh-CN"/>
        </w:rPr>
        <w:t xml:space="preserve">DL </w:t>
      </w:r>
      <w:r w:rsidR="005C336D">
        <w:rPr>
          <w:lang w:eastAsia="zh-CN"/>
        </w:rPr>
        <w:t xml:space="preserve">subbands (e.g. SSB is </w:t>
      </w:r>
      <w:r w:rsidR="005C336D" w:rsidRPr="001F3203">
        <w:rPr>
          <w:lang w:eastAsia="zh-CN"/>
        </w:rPr>
        <w:t xml:space="preserve">configured in the lower DL SB </w:t>
      </w:r>
      <w:r w:rsidR="005C336D">
        <w:rPr>
          <w:lang w:eastAsia="zh-CN"/>
        </w:rPr>
        <w:t>location already</w:t>
      </w:r>
      <w:r w:rsidR="005C336D" w:rsidRPr="001F3203">
        <w:rPr>
          <w:lang w:eastAsia="zh-CN"/>
        </w:rPr>
        <w:t xml:space="preserve"> in some </w:t>
      </w:r>
      <w:r w:rsidR="005C336D">
        <w:rPr>
          <w:lang w:eastAsia="zh-CN"/>
        </w:rPr>
        <w:t xml:space="preserve">current </w:t>
      </w:r>
      <w:r w:rsidR="005C336D" w:rsidRPr="001F3203">
        <w:rPr>
          <w:lang w:eastAsia="zh-CN"/>
        </w:rPr>
        <w:t>commercial network)</w:t>
      </w:r>
      <w:r w:rsidR="005C336D">
        <w:rPr>
          <w:lang w:eastAsia="zh-CN"/>
        </w:rPr>
        <w:t xml:space="preserve">. Whether SSB can be multiplexed with another UL signal/channel should be further discussed. </w:t>
      </w:r>
    </w:p>
    <w:p w14:paraId="7516D561" w14:textId="77777777" w:rsidR="005C336D" w:rsidRDefault="005C336D" w:rsidP="005C336D">
      <w:pPr>
        <w:keepNext/>
        <w:jc w:val="center"/>
      </w:pPr>
      <w:r>
        <w:rPr>
          <w:noProof/>
          <w:lang w:eastAsia="zh-CN"/>
        </w:rPr>
        <w:drawing>
          <wp:inline distT="0" distB="0" distL="0" distR="0" wp14:anchorId="76AE3D91" wp14:editId="157CD02D">
            <wp:extent cx="3965495" cy="1475117"/>
            <wp:effectExtent l="0" t="0" r="0"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09855" cy="1491618"/>
                    </a:xfrm>
                    <a:prstGeom prst="rect">
                      <a:avLst/>
                    </a:prstGeom>
                    <a:noFill/>
                    <a:ln>
                      <a:noFill/>
                    </a:ln>
                  </pic:spPr>
                </pic:pic>
              </a:graphicData>
            </a:graphic>
          </wp:inline>
        </w:drawing>
      </w:r>
    </w:p>
    <w:p w14:paraId="0804D145" w14:textId="5D6FC416" w:rsidR="005C336D" w:rsidRDefault="005C336D" w:rsidP="005C336D">
      <w:pPr>
        <w:pStyle w:val="Caption"/>
        <w:jc w:val="center"/>
        <w:rPr>
          <w:lang w:eastAsia="zh-CN"/>
        </w:rPr>
      </w:pPr>
      <w:bookmarkStart w:id="54" w:name="_Ref127524806"/>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19</w:t>
      </w:r>
      <w:r>
        <w:rPr>
          <w:noProof/>
        </w:rPr>
        <w:fldChar w:fldCharType="end"/>
      </w:r>
      <w:bookmarkEnd w:id="54"/>
      <w:r>
        <w:t>: SSB configuration in DL subband of SBFD symbol.</w:t>
      </w:r>
    </w:p>
    <w:p w14:paraId="3BDCEE40" w14:textId="6D92C5E9" w:rsidR="005C336D" w:rsidRPr="00363418" w:rsidRDefault="005C336D" w:rsidP="005C336D">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9D6A77">
        <w:rPr>
          <w:rFonts w:eastAsia="Batang"/>
          <w:b/>
          <w:noProof/>
          <w:szCs w:val="24"/>
          <w:u w:val="single"/>
          <w:lang w:val="en-GB"/>
        </w:rPr>
        <w:t>56</w:t>
      </w:r>
      <w:r w:rsidRPr="00F17DD2">
        <w:rPr>
          <w:rFonts w:eastAsia="Batang"/>
          <w:b/>
          <w:szCs w:val="24"/>
          <w:u w:val="single"/>
          <w:lang w:val="en-GB"/>
        </w:rPr>
        <w:fldChar w:fldCharType="end"/>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subband in SBFD symbol. </w:t>
      </w:r>
    </w:p>
    <w:p w14:paraId="0DFD18DA" w14:textId="25ACF135" w:rsidR="005C336D" w:rsidRPr="00806A9D" w:rsidRDefault="005C336D" w:rsidP="00806A9D">
      <w:pPr>
        <w:pStyle w:val="ListParagraph"/>
        <w:numPr>
          <w:ilvl w:val="0"/>
          <w:numId w:val="80"/>
        </w:numPr>
        <w:jc w:val="both"/>
        <w:rPr>
          <w:rFonts w:eastAsia="Batang"/>
          <w:b/>
          <w:szCs w:val="24"/>
          <w:lang w:val="en-GB"/>
        </w:rPr>
      </w:pPr>
      <w:r w:rsidRPr="00806A9D">
        <w:rPr>
          <w:rFonts w:ascii="Times New Roman" w:eastAsia="Batang" w:hAnsi="Times New Roman"/>
          <w:b/>
          <w:sz w:val="20"/>
          <w:szCs w:val="24"/>
          <w:lang w:val="en-GB"/>
        </w:rPr>
        <w:t>FFS: whether SSB can be multiplexed with UL signal can be further discussed</w:t>
      </w:r>
    </w:p>
    <w:p w14:paraId="6F72FC48" w14:textId="77777777" w:rsidR="008405EC" w:rsidRDefault="008405EC" w:rsidP="006650F1">
      <w:pPr>
        <w:jc w:val="both"/>
        <w:rPr>
          <w:lang w:eastAsia="zh-CN"/>
        </w:rPr>
      </w:pPr>
    </w:p>
    <w:p w14:paraId="29A087FC" w14:textId="32A63D15" w:rsidR="008405EC" w:rsidRDefault="008405EC" w:rsidP="008405EC">
      <w:pPr>
        <w:pStyle w:val="Heading3"/>
        <w:rPr>
          <w:lang w:eastAsia="zh-CN"/>
        </w:rPr>
      </w:pPr>
      <w:r>
        <w:rPr>
          <w:lang w:eastAsia="zh-CN"/>
        </w:rPr>
        <w:t>ROs in SBFD symbols</w:t>
      </w:r>
    </w:p>
    <w:p w14:paraId="2C788D47" w14:textId="5362ED00" w:rsidR="009958BB" w:rsidRDefault="005C33CB" w:rsidP="006650F1">
      <w:pPr>
        <w:jc w:val="both"/>
        <w:rPr>
          <w:lang w:eastAsia="zh-CN"/>
        </w:rPr>
      </w:pPr>
      <w:r>
        <w:rPr>
          <w:lang w:eastAsia="zh-CN"/>
        </w:rPr>
        <w:t xml:space="preserve">Similar to </w:t>
      </w:r>
      <w:r w:rsidR="004519D6">
        <w:rPr>
          <w:lang w:eastAsia="zh-CN"/>
        </w:rPr>
        <w:t xml:space="preserve">the discussion of </w:t>
      </w:r>
      <w:r>
        <w:rPr>
          <w:lang w:eastAsia="zh-CN"/>
        </w:rPr>
        <w:t xml:space="preserve">SBFD operation in SSB symbols, </w:t>
      </w:r>
      <w:r w:rsidR="000607C0">
        <w:rPr>
          <w:lang w:eastAsia="zh-CN"/>
        </w:rPr>
        <w:t>some ROs may</w:t>
      </w:r>
      <w:r w:rsidR="00613E31">
        <w:rPr>
          <w:lang w:eastAsia="zh-CN"/>
        </w:rPr>
        <w:t xml:space="preserve"> </w:t>
      </w:r>
      <w:r w:rsidR="004519D6">
        <w:rPr>
          <w:lang w:eastAsia="zh-CN"/>
        </w:rPr>
        <w:t xml:space="preserve">occur in </w:t>
      </w:r>
      <w:r w:rsidR="0001250C">
        <w:rPr>
          <w:lang w:eastAsia="zh-CN"/>
        </w:rPr>
        <w:t xml:space="preserve">legacy downlink symbols </w:t>
      </w:r>
      <w:r w:rsidR="00613E31">
        <w:rPr>
          <w:lang w:eastAsia="zh-CN"/>
        </w:rPr>
        <w:t>with UL subbands</w:t>
      </w:r>
      <w:r w:rsidR="00C17BE9">
        <w:rPr>
          <w:lang w:eastAsia="zh-CN"/>
        </w:rPr>
        <w:t xml:space="preserve"> (i.e., SBFD symbols)</w:t>
      </w:r>
      <w:r w:rsidR="00613E31">
        <w:rPr>
          <w:lang w:eastAsia="zh-CN"/>
        </w:rPr>
        <w:t>.</w:t>
      </w:r>
      <w:r w:rsidR="004519D6">
        <w:rPr>
          <w:lang w:eastAsia="zh-CN"/>
        </w:rPr>
        <w:t xml:space="preserve"> In current specifications, these ROs are not considered as </w:t>
      </w:r>
      <w:r w:rsidR="00932A09">
        <w:rPr>
          <w:lang w:eastAsia="zh-CN"/>
        </w:rPr>
        <w:t>v</w:t>
      </w:r>
      <w:r w:rsidR="0001250C">
        <w:rPr>
          <w:lang w:eastAsia="zh-CN"/>
        </w:rPr>
        <w:t xml:space="preserve">alid </w:t>
      </w:r>
      <w:r w:rsidR="00932A09">
        <w:rPr>
          <w:lang w:eastAsia="zh-CN"/>
        </w:rPr>
        <w:t xml:space="preserve">ROs </w:t>
      </w:r>
      <w:r w:rsidR="0001250C">
        <w:rPr>
          <w:lang w:eastAsia="zh-CN"/>
        </w:rPr>
        <w:t xml:space="preserve">for </w:t>
      </w:r>
      <w:r w:rsidR="00D33095">
        <w:rPr>
          <w:lang w:eastAsia="zh-CN"/>
        </w:rPr>
        <w:t>unpaired spectrum</w:t>
      </w:r>
      <w:r w:rsidR="0093325B">
        <w:rPr>
          <w:lang w:eastAsia="zh-CN"/>
        </w:rPr>
        <w:t xml:space="preserve">. However, </w:t>
      </w:r>
      <w:r w:rsidR="00FC5D53">
        <w:rPr>
          <w:lang w:eastAsia="zh-CN"/>
        </w:rPr>
        <w:t xml:space="preserve">to improve the resource utilization in SBFD symbols, these ROs can be considered be valid for SBFD-aware UE. </w:t>
      </w:r>
      <w:r w:rsidR="00F26D39">
        <w:rPr>
          <w:lang w:eastAsia="zh-CN"/>
        </w:rPr>
        <w:t xml:space="preserve"> </w:t>
      </w:r>
    </w:p>
    <w:p w14:paraId="62A574F8" w14:textId="3D43E6FA" w:rsidR="00CA1843" w:rsidRPr="00CD6293" w:rsidRDefault="009958BB" w:rsidP="006650F1">
      <w:pPr>
        <w:jc w:val="both"/>
        <w:rPr>
          <w:lang w:eastAsia="zh-CN"/>
        </w:rPr>
      </w:pPr>
      <w:r>
        <w:rPr>
          <w:lang w:eastAsia="zh-CN"/>
        </w:rPr>
        <w:t xml:space="preserve">For RRC-connected </w:t>
      </w:r>
      <w:r w:rsidR="009B594C">
        <w:rPr>
          <w:lang w:eastAsia="zh-CN"/>
        </w:rPr>
        <w:t xml:space="preserve">mode, the </w:t>
      </w:r>
      <w:r w:rsidR="00980B94">
        <w:rPr>
          <w:lang w:eastAsia="zh-CN"/>
        </w:rPr>
        <w:t xml:space="preserve">UE doesn’t always </w:t>
      </w:r>
      <w:r w:rsidR="009B594C">
        <w:rPr>
          <w:lang w:eastAsia="zh-CN"/>
        </w:rPr>
        <w:t>send PRACH at the RO. Then, in some scenarios where UE d</w:t>
      </w:r>
      <w:r w:rsidR="00136C14">
        <w:rPr>
          <w:lang w:eastAsia="zh-CN"/>
        </w:rPr>
        <w:t>oesn’t need</w:t>
      </w:r>
      <w:r w:rsidR="004D1C1C">
        <w:rPr>
          <w:lang w:eastAsia="zh-CN"/>
        </w:rPr>
        <w:t xml:space="preserve"> to send RACH, t</w:t>
      </w:r>
      <w:r w:rsidR="008621CE">
        <w:rPr>
          <w:lang w:eastAsia="zh-CN"/>
        </w:rPr>
        <w:t xml:space="preserve">he </w:t>
      </w:r>
      <w:r w:rsidR="0034046B">
        <w:rPr>
          <w:lang w:eastAsia="zh-CN"/>
        </w:rPr>
        <w:t xml:space="preserve">UE can receive downlink. </w:t>
      </w:r>
      <w:r w:rsidR="006650F1" w:rsidRPr="00344A0E">
        <w:rPr>
          <w:lang w:eastAsia="zh-CN"/>
        </w:rPr>
        <w:t xml:space="preserve">For example, when PDSCH </w:t>
      </w:r>
      <w:r w:rsidR="00760BE5">
        <w:rPr>
          <w:lang w:eastAsia="zh-CN"/>
        </w:rPr>
        <w:t xml:space="preserve">or other DL signal </w:t>
      </w:r>
      <w:r w:rsidR="006650F1" w:rsidRPr="00344A0E">
        <w:rPr>
          <w:lang w:eastAsia="zh-CN"/>
        </w:rPr>
        <w:t xml:space="preserve">is </w:t>
      </w:r>
      <w:r w:rsidR="003A41AE">
        <w:rPr>
          <w:lang w:eastAsia="zh-CN"/>
        </w:rPr>
        <w:t>scheduled</w:t>
      </w:r>
      <w:r w:rsidR="00537BAC">
        <w:rPr>
          <w:lang w:eastAsia="zh-CN"/>
        </w:rPr>
        <w:t xml:space="preserve"> or </w:t>
      </w:r>
      <w:r w:rsidR="003A41AE">
        <w:rPr>
          <w:lang w:eastAsia="zh-CN"/>
        </w:rPr>
        <w:t xml:space="preserve">configured </w:t>
      </w:r>
      <w:r w:rsidR="00537BAC">
        <w:rPr>
          <w:lang w:eastAsia="zh-CN"/>
        </w:rPr>
        <w:t xml:space="preserve">with </w:t>
      </w:r>
      <w:r w:rsidR="003A41AE">
        <w:rPr>
          <w:lang w:eastAsia="zh-CN"/>
        </w:rPr>
        <w:t xml:space="preserve">DL </w:t>
      </w:r>
      <w:r w:rsidR="00537BAC">
        <w:rPr>
          <w:lang w:eastAsia="zh-CN"/>
        </w:rPr>
        <w:t xml:space="preserve">reception </w:t>
      </w:r>
      <w:r w:rsidR="00015FF3">
        <w:rPr>
          <w:lang w:eastAsia="zh-CN"/>
        </w:rPr>
        <w:t xml:space="preserve">simultaneously </w:t>
      </w:r>
      <w:r w:rsidR="006650F1" w:rsidRPr="00344A0E">
        <w:rPr>
          <w:lang w:eastAsia="zh-CN"/>
        </w:rPr>
        <w:t>with RO</w:t>
      </w:r>
      <w:r w:rsidR="00537BAC">
        <w:rPr>
          <w:lang w:eastAsia="zh-CN"/>
        </w:rPr>
        <w:t xml:space="preserve"> </w:t>
      </w:r>
      <w:r w:rsidR="009A09BB" w:rsidRPr="00344A0E">
        <w:rPr>
          <w:lang w:eastAsia="zh-CN"/>
        </w:rPr>
        <w:t>in</w:t>
      </w:r>
      <w:r w:rsidR="00015FF3">
        <w:rPr>
          <w:lang w:eastAsia="zh-CN"/>
        </w:rPr>
        <w:t xml:space="preserve"> the same</w:t>
      </w:r>
      <w:r w:rsidR="009A09BB" w:rsidRPr="00344A0E">
        <w:rPr>
          <w:lang w:eastAsia="zh-CN"/>
        </w:rPr>
        <w:t xml:space="preserve"> SBFD symbol</w:t>
      </w:r>
      <w:r w:rsidR="006650F1" w:rsidRPr="00344A0E">
        <w:rPr>
          <w:lang w:eastAsia="zh-CN"/>
        </w:rPr>
        <w:t xml:space="preserve">, </w:t>
      </w:r>
      <w:r w:rsidR="00555B05">
        <w:rPr>
          <w:lang w:eastAsia="zh-CN"/>
        </w:rPr>
        <w:t xml:space="preserve">then the </w:t>
      </w:r>
      <w:r w:rsidR="006650F1" w:rsidRPr="00344A0E">
        <w:rPr>
          <w:lang w:eastAsia="zh-CN"/>
        </w:rPr>
        <w:t xml:space="preserve">PDSCH </w:t>
      </w:r>
      <w:r w:rsidR="00555B05">
        <w:rPr>
          <w:lang w:eastAsia="zh-CN"/>
        </w:rPr>
        <w:t xml:space="preserve">or other DL signal </w:t>
      </w:r>
      <w:r w:rsidR="006650F1" w:rsidRPr="00344A0E">
        <w:rPr>
          <w:lang w:eastAsia="zh-CN"/>
        </w:rPr>
        <w:t>can be prioritized if no RACH is transmitted by same UE on this RO e.g. RACH for BFR, PDCCH order. Otherwise, RO is prioritized</w:t>
      </w:r>
      <w:r w:rsidR="0073087C">
        <w:rPr>
          <w:lang w:eastAsia="zh-CN"/>
        </w:rPr>
        <w:t xml:space="preserve"> over the DL reception</w:t>
      </w:r>
      <w:r w:rsidR="006650F1" w:rsidRPr="00344A0E">
        <w:rPr>
          <w:lang w:eastAsia="zh-CN"/>
        </w:rPr>
        <w:t xml:space="preserve">.  For DG PDSCH to be prioritized, the corresponding scheduling offset should satisfy a minimum threshold. </w:t>
      </w:r>
    </w:p>
    <w:p w14:paraId="462C6FD0" w14:textId="2A0EC19A" w:rsidR="006650F1" w:rsidRDefault="00E051BD" w:rsidP="00663F9B">
      <w:pPr>
        <w:jc w:val="center"/>
        <w:rPr>
          <w:lang w:eastAsia="zh-CN"/>
        </w:rPr>
      </w:pPr>
      <w:r>
        <w:rPr>
          <w:noProof/>
          <w:lang w:eastAsia="zh-CN"/>
        </w:rPr>
        <w:drawing>
          <wp:inline distT="0" distB="0" distL="0" distR="0" wp14:anchorId="09D8DD95" wp14:editId="7ADD355A">
            <wp:extent cx="3700732" cy="1385964"/>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38635" cy="1400159"/>
                    </a:xfrm>
                    <a:prstGeom prst="rect">
                      <a:avLst/>
                    </a:prstGeom>
                    <a:noFill/>
                    <a:ln>
                      <a:noFill/>
                    </a:ln>
                  </pic:spPr>
                </pic:pic>
              </a:graphicData>
            </a:graphic>
          </wp:inline>
        </w:drawing>
      </w:r>
    </w:p>
    <w:p w14:paraId="31CA52EF" w14:textId="43060D9D" w:rsidR="006650F1" w:rsidRDefault="006650F1" w:rsidP="006650F1">
      <w:pPr>
        <w:pStyle w:val="Caption"/>
        <w:jc w:val="center"/>
      </w:pPr>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20</w:t>
      </w:r>
      <w:r>
        <w:rPr>
          <w:noProof/>
        </w:rPr>
        <w:fldChar w:fldCharType="end"/>
      </w:r>
      <w:r>
        <w:t>: Example for RO multiplexing with DL signal in SBFD</w:t>
      </w:r>
      <w:r w:rsidR="00675A1A">
        <w:t xml:space="preserve"> symbol</w:t>
      </w:r>
    </w:p>
    <w:p w14:paraId="45915003" w14:textId="77777777" w:rsidR="00FF758E" w:rsidRPr="00FF758E" w:rsidRDefault="00FF758E" w:rsidP="007B0990"/>
    <w:p w14:paraId="7FEB4B76" w14:textId="295A4866" w:rsidR="00C9641C" w:rsidRPr="00363418" w:rsidRDefault="00C9641C" w:rsidP="00C9641C">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9D6A77">
        <w:rPr>
          <w:rFonts w:eastAsia="Batang"/>
          <w:b/>
          <w:noProof/>
          <w:szCs w:val="24"/>
          <w:u w:val="single"/>
          <w:lang w:val="en-GB"/>
        </w:rPr>
        <w:t>57</w:t>
      </w:r>
      <w:r w:rsidRPr="00F17DD2">
        <w:rPr>
          <w:rFonts w:eastAsia="Batang"/>
          <w:b/>
          <w:szCs w:val="24"/>
          <w:u w:val="single"/>
          <w:lang w:val="en-GB"/>
        </w:rPr>
        <w:fldChar w:fldCharType="end"/>
      </w:r>
      <w:r w:rsidRPr="00363418">
        <w:rPr>
          <w:rFonts w:eastAsia="Batang"/>
          <w:b/>
          <w:szCs w:val="24"/>
          <w:u w:val="single"/>
          <w:lang w:val="en-GB"/>
        </w:rPr>
        <w:t xml:space="preserve">: </w:t>
      </w:r>
      <w:r w:rsidRPr="00363418">
        <w:rPr>
          <w:rFonts w:eastAsia="Batang"/>
          <w:b/>
          <w:szCs w:val="24"/>
          <w:lang w:val="en-GB"/>
        </w:rPr>
        <w:t xml:space="preserve">RO can be configured in UL subband in SBFD symbol. </w:t>
      </w:r>
    </w:p>
    <w:p w14:paraId="00BAD9EB" w14:textId="3B1C1D82" w:rsidR="00C9641C" w:rsidRDefault="00C9641C" w:rsidP="00C9641C">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lastRenderedPageBreak/>
        <w:t>FFS: whether RO can be multiplexed with DL signal can be further discussed.</w:t>
      </w:r>
    </w:p>
    <w:p w14:paraId="234A51DA" w14:textId="2073D7C8" w:rsidR="00CD7163" w:rsidRPr="00363418" w:rsidRDefault="00CD7163" w:rsidP="00C9641C">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FFS: whether RO </w:t>
      </w:r>
      <w:r w:rsidR="0015524D">
        <w:rPr>
          <w:rFonts w:ascii="Times New Roman" w:eastAsia="Batang" w:hAnsi="Times New Roman"/>
          <w:b/>
          <w:sz w:val="20"/>
          <w:szCs w:val="24"/>
          <w:lang w:val="en-GB"/>
        </w:rPr>
        <w:t xml:space="preserve">in SBFD symbols </w:t>
      </w:r>
      <w:r w:rsidR="00787A8F">
        <w:rPr>
          <w:rFonts w:ascii="Times New Roman" w:eastAsia="Batang" w:hAnsi="Times New Roman"/>
          <w:b/>
          <w:sz w:val="20"/>
          <w:szCs w:val="24"/>
          <w:lang w:val="en-GB"/>
        </w:rPr>
        <w:t xml:space="preserve">can be used </w:t>
      </w:r>
      <w:r w:rsidR="0015524D">
        <w:rPr>
          <w:rFonts w:ascii="Times New Roman" w:eastAsia="Batang" w:hAnsi="Times New Roman"/>
          <w:b/>
          <w:sz w:val="20"/>
          <w:szCs w:val="24"/>
          <w:lang w:val="en-GB"/>
        </w:rPr>
        <w:t xml:space="preserve"> at least </w:t>
      </w:r>
      <w:r w:rsidR="00787A8F">
        <w:rPr>
          <w:rFonts w:ascii="Times New Roman" w:eastAsia="Batang" w:hAnsi="Times New Roman"/>
          <w:b/>
          <w:sz w:val="20"/>
          <w:szCs w:val="24"/>
          <w:lang w:val="en-GB"/>
        </w:rPr>
        <w:t>for only SBFD-aware</w:t>
      </w:r>
    </w:p>
    <w:p w14:paraId="437156DC" w14:textId="77777777" w:rsidR="00C9641C" w:rsidRDefault="00C9641C" w:rsidP="005B7CD3">
      <w:pPr>
        <w:jc w:val="both"/>
        <w:rPr>
          <w:lang w:val="en-GB" w:eastAsia="zh-CN"/>
        </w:rPr>
      </w:pPr>
    </w:p>
    <w:p w14:paraId="068074A9" w14:textId="77777777" w:rsidR="00D0316B" w:rsidRPr="00BE013C" w:rsidRDefault="006650F1" w:rsidP="00D0316B">
      <w:pPr>
        <w:jc w:val="both"/>
        <w:rPr>
          <w:lang w:eastAsia="zh-CN"/>
        </w:rPr>
      </w:pPr>
      <w:r w:rsidRPr="00BE013C">
        <w:rPr>
          <w:lang w:eastAsia="zh-CN"/>
        </w:rPr>
        <w:t>I</w:t>
      </w:r>
      <w:r>
        <w:rPr>
          <w:lang w:eastAsia="zh-CN"/>
        </w:rPr>
        <w:t>n</w:t>
      </w:r>
      <w:r w:rsidRPr="00BE013C">
        <w:rPr>
          <w:lang w:eastAsia="zh-CN"/>
        </w:rPr>
        <w:t xml:space="preserve"> addition,</w:t>
      </w:r>
      <w:r>
        <w:rPr>
          <w:lang w:eastAsia="zh-CN"/>
        </w:rPr>
        <w:t xml:space="preserve"> the relaxed restriction rule can be considered for both connected mode UE and idle UE to maximize the benefit. For example, the RO multiplexed with DL signal can be used by idle UE as well, e.g.</w:t>
      </w:r>
      <w:r w:rsidR="0014343C">
        <w:rPr>
          <w:lang w:eastAsia="zh-CN"/>
        </w:rPr>
        <w:t>,</w:t>
      </w:r>
      <w:r>
        <w:rPr>
          <w:lang w:eastAsia="zh-CN"/>
        </w:rPr>
        <w:t xml:space="preserve"> for initial access. </w:t>
      </w:r>
    </w:p>
    <w:p w14:paraId="37245B5F" w14:textId="786FA582" w:rsidR="000956E9" w:rsidRDefault="00D0316B" w:rsidP="006650F1">
      <w:pPr>
        <w:jc w:val="both"/>
        <w:rPr>
          <w:lang w:eastAsia="zh-CN"/>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9D6A77">
        <w:rPr>
          <w:rFonts w:eastAsia="Batang"/>
          <w:b/>
          <w:noProof/>
          <w:szCs w:val="24"/>
          <w:u w:val="single"/>
          <w:lang w:val="en-GB"/>
        </w:rPr>
        <w:t>58</w:t>
      </w:r>
      <w:r w:rsidRPr="00663F9B">
        <w:rPr>
          <w:rFonts w:eastAsia="Batang"/>
          <w:b/>
          <w:szCs w:val="24"/>
          <w:u w:val="single"/>
          <w:lang w:val="en-GB"/>
        </w:rPr>
        <w:fldChar w:fldCharType="end"/>
      </w:r>
      <w:r w:rsidRPr="00663F9B">
        <w:rPr>
          <w:b/>
          <w:lang w:eastAsia="zh-CN"/>
        </w:rPr>
        <w:t>:</w:t>
      </w:r>
      <w:r w:rsidRPr="00F963C7">
        <w:rPr>
          <w:b/>
          <w:lang w:eastAsia="zh-CN"/>
        </w:rPr>
        <w:t xml:space="preserve"> The restriction rules on the DL/UL channel/RS multiplexing can be relaxed </w:t>
      </w:r>
      <w:r w:rsidR="00FB7058">
        <w:rPr>
          <w:b/>
          <w:bCs/>
          <w:lang w:eastAsia="zh-CN"/>
        </w:rPr>
        <w:t xml:space="preserve">in SBFD symbols </w:t>
      </w:r>
      <w:r w:rsidRPr="00F963C7">
        <w:rPr>
          <w:b/>
          <w:lang w:eastAsia="zh-CN"/>
        </w:rPr>
        <w:t>for both connected UEs and idle UEs</w:t>
      </w:r>
      <w:r w:rsidRPr="00F963C7">
        <w:rPr>
          <w:lang w:eastAsia="zh-CN"/>
        </w:rPr>
        <w:t>.</w:t>
      </w:r>
      <w:r>
        <w:rPr>
          <w:lang w:eastAsia="zh-CN"/>
        </w:rPr>
        <w:t xml:space="preserve"> </w:t>
      </w:r>
    </w:p>
    <w:p w14:paraId="2BD8E778" w14:textId="77777777" w:rsidR="006650F1" w:rsidRDefault="006650F1" w:rsidP="006650F1">
      <w:pPr>
        <w:pStyle w:val="Heading2"/>
        <w:rPr>
          <w:lang w:eastAsia="zh-CN"/>
        </w:rPr>
      </w:pPr>
      <w:r>
        <w:rPr>
          <w:lang w:eastAsia="zh-CN"/>
        </w:rPr>
        <w:t>Inter-UE CLI (SBFD specific)</w:t>
      </w:r>
    </w:p>
    <w:p w14:paraId="3B34BDF6" w14:textId="61B970C5" w:rsidR="006650F1" w:rsidRDefault="006650F1" w:rsidP="006650F1">
      <w:pPr>
        <w:jc w:val="both"/>
        <w:rPr>
          <w:lang w:val="en-GB" w:eastAsia="zh-CN"/>
        </w:rPr>
      </w:pPr>
      <w:r>
        <w:rPr>
          <w:lang w:val="en-GB" w:eastAsia="zh-CN"/>
        </w:rPr>
        <w:t xml:space="preserve">In the </w:t>
      </w:r>
      <w:r w:rsidR="004B76DB">
        <w:rPr>
          <w:lang w:val="en-GB" w:eastAsia="zh-CN"/>
        </w:rPr>
        <w:t xml:space="preserve">first RAN1 meeting #109e </w:t>
      </w:r>
      <w:r>
        <w:rPr>
          <w:lang w:val="en-GB" w:eastAsia="zh-CN"/>
        </w:rPr>
        <w:t>, the chair gave guidance how to split the discussion of CLI solution across the two agenda items of SBFD and dynamic TDD where common solutions for inter-UE CLIR for SBFD and dynamic/flexible TDD should be discussed in agenda 9.3.3 while SBFD specific schemes for both inter-UE and inter-gNB CLI is handled at AI 9.3.2.</w:t>
      </w:r>
    </w:p>
    <w:tbl>
      <w:tblPr>
        <w:tblStyle w:val="TableGrid"/>
        <w:tblW w:w="0" w:type="auto"/>
        <w:tblLook w:val="04A0" w:firstRow="1" w:lastRow="0" w:firstColumn="1" w:lastColumn="0" w:noHBand="0" w:noVBand="1"/>
      </w:tblPr>
      <w:tblGrid>
        <w:gridCol w:w="9962"/>
      </w:tblGrid>
      <w:tr w:rsidR="006650F1" w14:paraId="0FC6FFDB" w14:textId="77777777" w:rsidTr="006B4256">
        <w:tc>
          <w:tcPr>
            <w:tcW w:w="9962" w:type="dxa"/>
          </w:tcPr>
          <w:p w14:paraId="71685843" w14:textId="77777777" w:rsidR="006650F1" w:rsidRPr="002F3733" w:rsidRDefault="006650F1" w:rsidP="00663F9B">
            <w:pPr>
              <w:spacing w:before="0" w:after="0"/>
              <w:rPr>
                <w:lang w:eastAsia="zh-CN"/>
              </w:rPr>
            </w:pPr>
            <w:r w:rsidRPr="002F3733">
              <w:rPr>
                <w:b/>
                <w:bCs/>
                <w:lang w:val="en-GB" w:eastAsia="zh-CN"/>
              </w:rPr>
              <w:t>Guideline for future meetings</w:t>
            </w:r>
          </w:p>
          <w:p w14:paraId="4B0EF0A2" w14:textId="77777777" w:rsidR="006650F1" w:rsidRPr="002F3733" w:rsidRDefault="006650F1">
            <w:pPr>
              <w:numPr>
                <w:ilvl w:val="0"/>
                <w:numId w:val="38"/>
              </w:numPr>
              <w:spacing w:before="0" w:after="0"/>
              <w:rPr>
                <w:lang w:eastAsia="zh-CN"/>
              </w:rPr>
            </w:pPr>
            <w:r w:rsidRPr="002F3733">
              <w:rPr>
                <w:lang w:val="en-GB" w:eastAsia="zh-CN"/>
              </w:rPr>
              <w:t>Note: AI 9.3.3 handles the potential inter-gNB and inter-UE CLI handling schemes that are specific for dynamic TDD and schemes that are common for both SBFD and dynamic/flexible TDD.</w:t>
            </w:r>
          </w:p>
          <w:p w14:paraId="5927FAB9" w14:textId="77777777" w:rsidR="00044DE7" w:rsidRPr="007B0990" w:rsidRDefault="006650F1" w:rsidP="00663F9B">
            <w:pPr>
              <w:numPr>
                <w:ilvl w:val="0"/>
                <w:numId w:val="38"/>
              </w:numPr>
              <w:spacing w:before="0" w:after="0"/>
              <w:rPr>
                <w:lang w:eastAsia="zh-CN"/>
              </w:rPr>
            </w:pPr>
            <w:r w:rsidRPr="002F3733">
              <w:rPr>
                <w:lang w:val="en-GB" w:eastAsia="zh-CN"/>
              </w:rPr>
              <w:t>Note: AI 9.3.2 handles the potential inter-gNB and inter-UE CLI handling schemes that are specific for SBFD.</w:t>
            </w:r>
          </w:p>
          <w:p w14:paraId="37CC2F33" w14:textId="77777777" w:rsidR="00FF44EF" w:rsidRDefault="00FF44EF" w:rsidP="00FF44EF">
            <w:pPr>
              <w:spacing w:before="0" w:after="0"/>
              <w:rPr>
                <w:lang w:val="en-GB" w:eastAsia="zh-CN"/>
              </w:rPr>
            </w:pPr>
          </w:p>
          <w:p w14:paraId="153679B8" w14:textId="77777777" w:rsidR="00FF44EF" w:rsidRPr="008D068E" w:rsidRDefault="00FF44EF"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65E8400A" w14:textId="77777777" w:rsidR="00FF44EF" w:rsidRPr="008D068E" w:rsidRDefault="00FF44EF" w:rsidP="007B0990">
            <w:pPr>
              <w:overflowPunct/>
              <w:autoSpaceDE/>
              <w:autoSpaceDN/>
              <w:adjustRightInd/>
              <w:spacing w:before="0" w:after="0"/>
              <w:rPr>
                <w:rFonts w:ascii="Times" w:eastAsia="Malgun Gothic" w:hAnsi="Times"/>
                <w:szCs w:val="24"/>
                <w:lang w:eastAsia="ko-KR"/>
              </w:rPr>
            </w:pPr>
            <w:r w:rsidRPr="008D068E">
              <w:rPr>
                <w:rFonts w:ascii="Times" w:eastAsia="Malgun Gothic" w:hAnsi="Times"/>
                <w:szCs w:val="24"/>
                <w:lang w:eastAsia="ko-KR"/>
              </w:rPr>
              <w:t xml:space="preserve">Study the feasibility and potential benefit of UE-to-UE co-channel CLI measurement and reporting, which can be specific for SBFD, </w:t>
            </w:r>
            <w:r w:rsidRPr="008D068E">
              <w:rPr>
                <w:rFonts w:ascii="Times" w:hAnsi="Times"/>
                <w:szCs w:val="24"/>
                <w:lang w:eastAsia="x-none"/>
              </w:rPr>
              <w:t>at least includes:</w:t>
            </w:r>
          </w:p>
          <w:p w14:paraId="19EDA251"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 resource/reporting configuration</w:t>
            </w:r>
          </w:p>
          <w:p w14:paraId="4C78B95E"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Measurement/reporting details (including UE processing delay)</w:t>
            </w:r>
          </w:p>
          <w:p w14:paraId="4E6C30FA"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Relevant information exchange (between gNBs) if needed</w:t>
            </w:r>
          </w:p>
          <w:p w14:paraId="279FBAE4"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Usage of measurement at gNB</w:t>
            </w:r>
          </w:p>
          <w:p w14:paraId="35D18F07" w14:textId="77777777" w:rsidR="00FF44EF" w:rsidRPr="008D068E" w:rsidRDefault="00FF44EF"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Note: other enhancement(s)</w:t>
            </w:r>
            <w:r w:rsidRPr="008D068E">
              <w:rPr>
                <w:rFonts w:ascii="Times" w:eastAsia="Malgun Gothic" w:hAnsi="Times" w:hint="eastAsia"/>
                <w:szCs w:val="24"/>
                <w:lang w:eastAsia="zh-CN"/>
              </w:rPr>
              <w:t xml:space="preserve"> for gNB-to-gNB and UE-to-UE CLI handling </w:t>
            </w:r>
            <w:r w:rsidRPr="008D068E">
              <w:rPr>
                <w:rFonts w:ascii="Times" w:eastAsia="Malgun Gothic" w:hAnsi="Times"/>
                <w:szCs w:val="24"/>
                <w:lang w:eastAsia="ko-KR"/>
              </w:rPr>
              <w:t>specific for SBFD</w:t>
            </w:r>
            <w:r w:rsidRPr="008D068E">
              <w:rPr>
                <w:rFonts w:ascii="Times" w:eastAsia="Malgun Gothic" w:hAnsi="Times"/>
                <w:szCs w:val="24"/>
                <w:lang w:eastAsia="zh-CN"/>
              </w:rPr>
              <w:t xml:space="preserve"> are not precluded.</w:t>
            </w:r>
          </w:p>
          <w:p w14:paraId="02764F25" w14:textId="1F92ADF3" w:rsidR="00044DE7" w:rsidRPr="00663F9B" w:rsidRDefault="00044DE7">
            <w:pPr>
              <w:spacing w:after="0"/>
              <w:ind w:left="720"/>
              <w:rPr>
                <w:sz w:val="12"/>
                <w:szCs w:val="12"/>
                <w:lang w:eastAsia="zh-CN"/>
              </w:rPr>
            </w:pPr>
          </w:p>
        </w:tc>
      </w:tr>
    </w:tbl>
    <w:p w14:paraId="60523DFD" w14:textId="77777777" w:rsidR="006650F1" w:rsidRDefault="006650F1" w:rsidP="006650F1">
      <w:pPr>
        <w:rPr>
          <w:lang w:eastAsia="zh-CN"/>
        </w:rPr>
      </w:pPr>
    </w:p>
    <w:p w14:paraId="4E21040D" w14:textId="20194AB5" w:rsidR="006650F1" w:rsidRPr="00524B03" w:rsidRDefault="006650F1" w:rsidP="00685F8A">
      <w:pPr>
        <w:jc w:val="both"/>
        <w:rPr>
          <w:lang w:eastAsia="zh-CN"/>
        </w:rPr>
      </w:pPr>
      <w:r>
        <w:rPr>
          <w:lang w:eastAsia="zh-CN"/>
        </w:rPr>
        <w:t xml:space="preserve">In our companion paper </w:t>
      </w:r>
      <w:r w:rsidR="00BF4CE9">
        <w:rPr>
          <w:lang w:eastAsia="zh-CN"/>
        </w:rPr>
        <w:fldChar w:fldCharType="begin"/>
      </w:r>
      <w:r w:rsidR="00BF4CE9">
        <w:rPr>
          <w:lang w:eastAsia="zh-CN"/>
        </w:rPr>
        <w:instrText xml:space="preserve"> REF _Ref111190747 \r \h </w:instrText>
      </w:r>
      <w:r w:rsidR="00BF4CE9">
        <w:rPr>
          <w:lang w:eastAsia="zh-CN"/>
        </w:rPr>
      </w:r>
      <w:r w:rsidR="00BF4CE9">
        <w:rPr>
          <w:lang w:eastAsia="zh-CN"/>
        </w:rPr>
        <w:fldChar w:fldCharType="separate"/>
      </w:r>
      <w:r w:rsidR="009D6A77">
        <w:rPr>
          <w:lang w:eastAsia="zh-CN"/>
        </w:rPr>
        <w:t>[3]</w:t>
      </w:r>
      <w:r w:rsidR="00BF4CE9">
        <w:rPr>
          <w:lang w:eastAsia="zh-CN"/>
        </w:rPr>
        <w:fldChar w:fldCharType="end"/>
      </w:r>
      <w:r>
        <w:rPr>
          <w:lang w:eastAsia="zh-CN"/>
        </w:rPr>
        <w:t xml:space="preserve">, we discuss the CLI handling schemes that is common for SBFD and dynamic-TDD. </w:t>
      </w:r>
      <w:r w:rsidR="00BD3C66">
        <w:rPr>
          <w:lang w:eastAsia="zh-CN"/>
        </w:rPr>
        <w:t xml:space="preserve"> Given, the similarity of the study agreement for inter-UE CLI in the last RAN1 meeting #110. </w:t>
      </w:r>
      <w:r>
        <w:rPr>
          <w:lang w:eastAsia="zh-CN"/>
        </w:rPr>
        <w:t>In this contribution, we discuss SBFD-specific CLI enhancement</w:t>
      </w:r>
      <w:r w:rsidR="00BD3C66">
        <w:rPr>
          <w:lang w:eastAsia="zh-CN"/>
        </w:rPr>
        <w:t xml:space="preserve">. The </w:t>
      </w:r>
      <w:r w:rsidR="00427E62">
        <w:rPr>
          <w:lang w:eastAsia="zh-CN"/>
        </w:rPr>
        <w:t>general</w:t>
      </w:r>
      <w:r w:rsidR="00BD3C66">
        <w:rPr>
          <w:lang w:eastAsia="zh-CN"/>
        </w:rPr>
        <w:t xml:space="preserve"> framework is </w:t>
      </w:r>
      <w:r w:rsidR="00427E62">
        <w:rPr>
          <w:lang w:eastAsia="zh-CN"/>
        </w:rPr>
        <w:t>discussed</w:t>
      </w:r>
      <w:r w:rsidR="002E0714">
        <w:rPr>
          <w:lang w:eastAsia="zh-CN"/>
        </w:rPr>
        <w:t xml:space="preserve"> </w:t>
      </w:r>
      <w:r w:rsidR="00427E62">
        <w:rPr>
          <w:lang w:eastAsia="zh-CN"/>
        </w:rPr>
        <w:t xml:space="preserve">in </w:t>
      </w:r>
      <w:r w:rsidR="00436C89">
        <w:rPr>
          <w:lang w:eastAsia="zh-CN"/>
        </w:rPr>
        <w:t>detail</w:t>
      </w:r>
      <w:r w:rsidR="00427E62">
        <w:rPr>
          <w:lang w:eastAsia="zh-CN"/>
        </w:rPr>
        <w:t xml:space="preserve"> </w:t>
      </w:r>
      <w:r w:rsidR="006F741A">
        <w:rPr>
          <w:lang w:eastAsia="zh-CN"/>
        </w:rPr>
        <w:t>at</w:t>
      </w:r>
      <w:r w:rsidR="00427E62">
        <w:rPr>
          <w:lang w:eastAsia="zh-CN"/>
        </w:rPr>
        <w:t xml:space="preserve"> </w:t>
      </w:r>
      <w:r w:rsidR="006F741A">
        <w:rPr>
          <w:lang w:eastAsia="zh-CN"/>
        </w:rPr>
        <w:t xml:space="preserve">our companion </w:t>
      </w:r>
      <w:r w:rsidR="00427E62">
        <w:rPr>
          <w:lang w:eastAsia="zh-CN"/>
        </w:rPr>
        <w:t>contribution of</w:t>
      </w:r>
      <w:r w:rsidR="00436C89">
        <w:rPr>
          <w:lang w:eastAsia="zh-CN"/>
        </w:rPr>
        <w:t xml:space="preserve"> common techniques for CLI for both SBFD and dynamic/</w:t>
      </w:r>
      <w:r w:rsidR="007A5A41">
        <w:rPr>
          <w:lang w:eastAsia="zh-CN"/>
        </w:rPr>
        <w:t>flexible</w:t>
      </w:r>
      <w:r w:rsidR="00436C89">
        <w:rPr>
          <w:lang w:eastAsia="zh-CN"/>
        </w:rPr>
        <w:t xml:space="preserve"> TDD </w:t>
      </w:r>
    </w:p>
    <w:p w14:paraId="756003EE" w14:textId="46B63C05" w:rsidR="00E04240" w:rsidRDefault="00E04240" w:rsidP="006650F1">
      <w:pPr>
        <w:pStyle w:val="Heading3"/>
        <w:rPr>
          <w:lang w:eastAsia="zh-CN"/>
        </w:rPr>
      </w:pPr>
      <w:r>
        <w:rPr>
          <w:lang w:eastAsia="zh-CN"/>
        </w:rPr>
        <w:t>CLI measurement resource</w:t>
      </w:r>
      <w:r w:rsidR="005F6AC6">
        <w:rPr>
          <w:lang w:eastAsia="zh-CN"/>
        </w:rPr>
        <w:t xml:space="preserve"> in UL and DL subbands</w:t>
      </w:r>
    </w:p>
    <w:p w14:paraId="2894F045" w14:textId="1D043DF5" w:rsidR="000005D5" w:rsidRDefault="000005D5" w:rsidP="000005D5">
      <w:pPr>
        <w:jc w:val="both"/>
        <w:rPr>
          <w:lang w:val="en-GB"/>
        </w:rPr>
      </w:pPr>
      <w:r>
        <w:rPr>
          <w:lang w:val="en-GB"/>
        </w:rPr>
        <w:t xml:space="preserve">Inter-UE CLI will have two effects on DL reception of the victim UE in the DL subbands. First, the energy of the inter-UE CLI (within the UL subband) may affect the dynamic range of the DL signal as the AGC state will be set based on the total energy within the receiver bandwidth. </w:t>
      </w:r>
      <w:r w:rsidR="008A73A3">
        <w:rPr>
          <w:lang w:val="en-GB"/>
        </w:rPr>
        <w:t>In addition, th</w:t>
      </w:r>
      <w:r w:rsidR="0043360D">
        <w:rPr>
          <w:lang w:val="en-GB"/>
        </w:rPr>
        <w:t xml:space="preserve">e </w:t>
      </w:r>
      <w:r w:rsidR="004E7FE2">
        <w:rPr>
          <w:lang w:val="en-GB"/>
        </w:rPr>
        <w:t>CLI may</w:t>
      </w:r>
      <w:r w:rsidR="0043360D">
        <w:rPr>
          <w:lang w:val="en-GB"/>
        </w:rPr>
        <w:t xml:space="preserve"> affect the linearity of the UE receiver and cause</w:t>
      </w:r>
      <w:r w:rsidR="004E7FE2">
        <w:rPr>
          <w:lang w:val="en-GB"/>
        </w:rPr>
        <w:t xml:space="preserve"> spectral regro</w:t>
      </w:r>
      <w:r w:rsidR="00FC604F">
        <w:rPr>
          <w:lang w:val="en-GB"/>
        </w:rPr>
        <w:t>wth due to the non-linear effects and may result into large</w:t>
      </w:r>
      <w:r w:rsidR="00575AB5">
        <w:rPr>
          <w:lang w:val="en-GB"/>
        </w:rPr>
        <w:t xml:space="preserve"> image effect due to IQ mismatch.</w:t>
      </w:r>
      <w:r w:rsidR="0043360D">
        <w:rPr>
          <w:lang w:val="en-GB"/>
        </w:rPr>
        <w:t xml:space="preserve"> </w:t>
      </w:r>
      <w:r>
        <w:rPr>
          <w:lang w:val="en-GB"/>
        </w:rPr>
        <w:t xml:space="preserve">With assumptions that there is no change in UE RF </w:t>
      </w:r>
      <w:r w:rsidR="00575AB5">
        <w:rPr>
          <w:lang w:val="en-GB"/>
        </w:rPr>
        <w:t>arhiecture</w:t>
      </w:r>
      <w:r>
        <w:rPr>
          <w:lang w:val="en-GB"/>
        </w:rPr>
        <w:t xml:space="preserve">, </w:t>
      </w:r>
      <w:r w:rsidR="004D146B">
        <w:rPr>
          <w:lang w:val="en-GB"/>
        </w:rPr>
        <w:t xml:space="preserve">the </w:t>
      </w:r>
      <w:r w:rsidR="00ED2394">
        <w:rPr>
          <w:lang w:val="en-GB"/>
        </w:rPr>
        <w:t xml:space="preserve">baseline </w:t>
      </w:r>
      <w:r w:rsidR="004D146B">
        <w:rPr>
          <w:lang w:val="en-GB"/>
        </w:rPr>
        <w:t xml:space="preserve">assumption </w:t>
      </w:r>
      <w:r w:rsidR="00276924">
        <w:rPr>
          <w:lang w:val="en-GB"/>
        </w:rPr>
        <w:t xml:space="preserve">is </w:t>
      </w:r>
      <w:r>
        <w:rPr>
          <w:lang w:val="en-GB"/>
        </w:rPr>
        <w:t>no RF</w:t>
      </w:r>
      <w:r w:rsidR="00276924">
        <w:rPr>
          <w:lang w:val="en-GB"/>
        </w:rPr>
        <w:t>/LPF</w:t>
      </w:r>
      <w:r>
        <w:rPr>
          <w:lang w:val="en-GB"/>
        </w:rPr>
        <w:t xml:space="preserve"> filter to reject the inter-UE CLI within the UL subband and there could large loss of dynamic range of the DL signal when there is large CLI</w:t>
      </w:r>
      <w:r w:rsidR="00AE69D1">
        <w:rPr>
          <w:lang w:val="en-GB"/>
        </w:rPr>
        <w:t xml:space="preserve"> and increased impairment effects</w:t>
      </w:r>
      <w:r>
        <w:rPr>
          <w:lang w:val="en-GB"/>
        </w:rPr>
        <w:t>. The second factor is the Tx-NL (leakage) within the DL subband. This component can’t be filtered and will cause direct impact on DL SINR. It is important to note that loss of dynamic range will reduce the DL SINR as well</w:t>
      </w:r>
      <w:r w:rsidR="008D343B">
        <w:rPr>
          <w:lang w:val="en-GB"/>
        </w:rPr>
        <w:t xml:space="preserve"> due to the quantization noise</w:t>
      </w:r>
      <w:r>
        <w:rPr>
          <w:lang w:val="en-GB"/>
        </w:rPr>
        <w:t xml:space="preserve">. </w:t>
      </w:r>
      <w:r w:rsidR="008D343B">
        <w:rPr>
          <w:lang w:val="en-GB"/>
        </w:rPr>
        <w:t>Therefore</w:t>
      </w:r>
      <w:r>
        <w:rPr>
          <w:lang w:val="en-GB"/>
        </w:rPr>
        <w:t xml:space="preserve">, it is beneficial for gNB to have UE CLI reports based on the CLI measurements within the UL subband and DL subbands. </w:t>
      </w:r>
    </w:p>
    <w:p w14:paraId="74D2549D" w14:textId="3FC761E3" w:rsidR="000005D5" w:rsidRDefault="000005D5" w:rsidP="000005D5">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50</w:t>
      </w:r>
      <w:r w:rsidRPr="0066249B">
        <w:rPr>
          <w:rFonts w:eastAsia="Batang"/>
          <w:b/>
          <w:szCs w:val="24"/>
          <w:u w:val="single"/>
          <w:lang w:val="en-GB"/>
        </w:rPr>
        <w:fldChar w:fldCharType="end"/>
      </w:r>
      <w:r w:rsidRPr="007C457F">
        <w:rPr>
          <w:b/>
          <w:iCs/>
          <w:szCs w:val="16"/>
          <w:lang w:val="en-GB" w:eastAsia="ko-KR"/>
        </w:rPr>
        <w:t xml:space="preserve">: </w:t>
      </w:r>
      <w:r>
        <w:rPr>
          <w:b/>
          <w:bCs/>
          <w:lang w:val="en-GB"/>
        </w:rPr>
        <w:t xml:space="preserve">Tx-CLI will affect the dynamic range </w:t>
      </w:r>
      <w:r w:rsidR="000013FA">
        <w:rPr>
          <w:b/>
          <w:bCs/>
          <w:lang w:val="en-GB"/>
        </w:rPr>
        <w:t xml:space="preserve">for the reception </w:t>
      </w:r>
      <w:r>
        <w:rPr>
          <w:b/>
          <w:bCs/>
          <w:lang w:val="en-GB"/>
        </w:rPr>
        <w:t xml:space="preserve">of the DL signal </w:t>
      </w:r>
      <w:r w:rsidR="003A75FF">
        <w:rPr>
          <w:b/>
          <w:bCs/>
          <w:lang w:val="en-GB"/>
        </w:rPr>
        <w:t>while</w:t>
      </w:r>
      <w:r>
        <w:rPr>
          <w:b/>
          <w:bCs/>
          <w:lang w:val="en-GB"/>
        </w:rPr>
        <w:t xml:space="preserve"> t</w:t>
      </w:r>
      <w:r>
        <w:rPr>
          <w:b/>
          <w:iCs/>
          <w:szCs w:val="16"/>
          <w:lang w:val="en-GB" w:eastAsia="ko-KR"/>
        </w:rPr>
        <w:t xml:space="preserve">he </w:t>
      </w:r>
      <w:r w:rsidR="003A75FF">
        <w:rPr>
          <w:b/>
          <w:iCs/>
          <w:szCs w:val="16"/>
          <w:lang w:val="en-GB" w:eastAsia="ko-KR"/>
        </w:rPr>
        <w:t xml:space="preserve">CLI </w:t>
      </w:r>
      <w:r>
        <w:rPr>
          <w:b/>
          <w:iCs/>
          <w:szCs w:val="16"/>
          <w:lang w:val="en-GB" w:eastAsia="ko-KR"/>
        </w:rPr>
        <w:t xml:space="preserve">-leakage (NL) </w:t>
      </w:r>
      <w:r>
        <w:rPr>
          <w:b/>
          <w:bCs/>
          <w:lang w:val="en-GB"/>
        </w:rPr>
        <w:t xml:space="preserve">will reduce the DL SINR. Both factors will have direct impact on DL </w:t>
      </w:r>
      <w:r w:rsidR="0015189C">
        <w:rPr>
          <w:b/>
          <w:bCs/>
          <w:lang w:val="en-GB"/>
        </w:rPr>
        <w:t>reception quality</w:t>
      </w:r>
      <w:r>
        <w:rPr>
          <w:b/>
          <w:bCs/>
          <w:lang w:val="en-GB"/>
        </w:rPr>
        <w:t xml:space="preserve">. </w:t>
      </w:r>
    </w:p>
    <w:p w14:paraId="44050B2A" w14:textId="77777777" w:rsidR="000005D5" w:rsidRDefault="000005D5" w:rsidP="000005D5">
      <w:pPr>
        <w:keepNext/>
        <w:jc w:val="center"/>
      </w:pPr>
      <w:r>
        <w:rPr>
          <w:noProof/>
        </w:rPr>
        <w:lastRenderedPageBreak/>
        <w:drawing>
          <wp:inline distT="0" distB="0" distL="0" distR="0" wp14:anchorId="1C58BE9F" wp14:editId="13959F60">
            <wp:extent cx="2311401" cy="223537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77">
                      <a:extLst>
                        <a:ext uri="{53640926-AAD7-44D8-BBD7-CCE9431645EC}">
                          <a14:shadowObscured xmlns="" xmlns:o="urn:schemas-microsoft-com:office:office" xmlns:v="urn:schemas-microsoft-com:vml" xmlns:w10="urn:schemas-microsoft-com:office:word" xmlns:w="http://schemas.openxmlformats.org/wordprocessingml/2006/main" xmlns:a16="http://schemas.microsoft.com/office/drawing/2014/main" xmlns:asvg="http://schemas.microsoft.com/office/drawing/2016/SVG/main" xmlns:a14="http://schemas.microsoft.com/office/drawing/2010/main" xmlns:arto="http://schemas.microsoft.com/office/word/2006/arto"/>
                        </a:ext>
                      </a:extLst>
                    </a:blip>
                    <a:srcRect t="3101"/>
                    <a:stretch>
                      <a:fillRect/>
                    </a:stretch>
                  </pic:blipFill>
                  <pic:spPr>
                    <a:xfrm>
                      <a:off x="0" y="0"/>
                      <a:ext cx="2316637" cy="2240436"/>
                    </a:xfrm>
                    <a:prstGeom prst="rect">
                      <a:avLst/>
                    </a:prstGeom>
                  </pic:spPr>
                </pic:pic>
              </a:graphicData>
            </a:graphic>
          </wp:inline>
        </w:drawing>
      </w:r>
    </w:p>
    <w:p w14:paraId="108A151D" w14:textId="6B3D64E2" w:rsidR="000005D5" w:rsidRDefault="000005D5" w:rsidP="000005D5">
      <w:pPr>
        <w:pStyle w:val="Caption"/>
        <w:jc w:val="center"/>
        <w:rPr>
          <w:lang w:val="en-GB"/>
        </w:rPr>
      </w:pPr>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21</w:t>
      </w:r>
      <w:r>
        <w:rPr>
          <w:noProof/>
        </w:rPr>
        <w:fldChar w:fldCharType="end"/>
      </w:r>
      <w:r>
        <w:t xml:space="preserve"> Effect of inter-UE CLI on DL reception</w:t>
      </w:r>
    </w:p>
    <w:p w14:paraId="0E221D4B" w14:textId="77777777" w:rsidR="000005D5" w:rsidRPr="00680501" w:rsidRDefault="000005D5" w:rsidP="007B0990">
      <w:pPr>
        <w:rPr>
          <w:lang w:eastAsia="zh-CN"/>
        </w:rPr>
      </w:pPr>
    </w:p>
    <w:p w14:paraId="320A8326" w14:textId="0D83125C" w:rsidR="00E04240" w:rsidRDefault="0015189C" w:rsidP="00E04240">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51</w:t>
      </w:r>
      <w:r w:rsidRPr="0066249B">
        <w:rPr>
          <w:rFonts w:eastAsia="Batang"/>
          <w:b/>
          <w:szCs w:val="24"/>
          <w:u w:val="single"/>
          <w:lang w:val="en-GB"/>
        </w:rPr>
        <w:fldChar w:fldCharType="end"/>
      </w:r>
      <w:r w:rsidRPr="007C457F">
        <w:rPr>
          <w:b/>
          <w:iCs/>
          <w:szCs w:val="16"/>
          <w:lang w:val="en-GB" w:eastAsia="ko-KR"/>
        </w:rPr>
        <w:t xml:space="preserve">: </w:t>
      </w:r>
      <w:r>
        <w:rPr>
          <w:b/>
          <w:bCs/>
          <w:lang w:val="en-GB"/>
        </w:rPr>
        <w:t>It is beneficial for the network to configure the UE with CLI resources at the UL and DL subband to measure the CLI and CLI leakage accordingly.</w:t>
      </w:r>
    </w:p>
    <w:p w14:paraId="0F15014A" w14:textId="300AB280" w:rsidR="004B7A61" w:rsidRDefault="004B7A61" w:rsidP="004B7A61">
      <w:pPr>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59</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RAN1 to further discuss CLI </w:t>
      </w:r>
      <w:r w:rsidR="00DD4498">
        <w:rPr>
          <w:b/>
          <w:iCs/>
          <w:szCs w:val="16"/>
          <w:lang w:val="en-GB" w:eastAsia="ko-KR"/>
        </w:rPr>
        <w:t xml:space="preserve">measurement resources configuration </w:t>
      </w:r>
      <w:r>
        <w:rPr>
          <w:b/>
          <w:iCs/>
          <w:szCs w:val="16"/>
          <w:lang w:val="en-GB" w:eastAsia="ko-KR"/>
        </w:rPr>
        <w:t>in</w:t>
      </w:r>
      <w:r w:rsidR="003B3425">
        <w:rPr>
          <w:b/>
          <w:iCs/>
          <w:szCs w:val="16"/>
          <w:lang w:val="en-GB" w:eastAsia="ko-KR"/>
        </w:rPr>
        <w:t xml:space="preserve"> </w:t>
      </w:r>
      <w:r w:rsidR="009B1493">
        <w:rPr>
          <w:b/>
          <w:iCs/>
          <w:szCs w:val="16"/>
          <w:lang w:val="en-GB" w:eastAsia="ko-KR"/>
        </w:rPr>
        <w:t xml:space="preserve">the </w:t>
      </w:r>
      <w:r>
        <w:rPr>
          <w:b/>
          <w:iCs/>
          <w:szCs w:val="16"/>
          <w:lang w:val="en-GB" w:eastAsia="ko-KR"/>
        </w:rPr>
        <w:t>DL and</w:t>
      </w:r>
      <w:r w:rsidR="008A3024">
        <w:rPr>
          <w:b/>
          <w:iCs/>
          <w:szCs w:val="16"/>
          <w:lang w:val="en-GB" w:eastAsia="ko-KR"/>
        </w:rPr>
        <w:t>/or</w:t>
      </w:r>
      <w:r>
        <w:rPr>
          <w:b/>
          <w:iCs/>
          <w:szCs w:val="16"/>
          <w:lang w:val="en-GB" w:eastAsia="ko-KR"/>
        </w:rPr>
        <w:t xml:space="preserve"> UL subbands.  </w:t>
      </w:r>
    </w:p>
    <w:p w14:paraId="33DF3140" w14:textId="775B9C04" w:rsidR="004B7A61" w:rsidRDefault="00553C56" w:rsidP="004B7A61">
      <w:pPr>
        <w:jc w:val="both"/>
        <w:rPr>
          <w:lang w:val="en-GB"/>
        </w:rPr>
      </w:pPr>
      <w:r>
        <w:rPr>
          <w:lang w:val="en-GB"/>
        </w:rPr>
        <w:t xml:space="preserve">The reporting CLI metric depends on the CLI resource configuration, and which RS is configured. For example, Rel-16 CLI measurement framework could be reused </w:t>
      </w:r>
      <w:r w:rsidR="002D57D8">
        <w:rPr>
          <w:lang w:val="en-GB"/>
        </w:rPr>
        <w:t xml:space="preserve">for UL-subband configured CLI resources </w:t>
      </w:r>
      <w:r>
        <w:rPr>
          <w:lang w:val="en-GB"/>
        </w:rPr>
        <w:t xml:space="preserve">where UE measures </w:t>
      </w:r>
      <w:r w:rsidR="00094818">
        <w:rPr>
          <w:lang w:val="en-GB"/>
        </w:rPr>
        <w:t xml:space="preserve">the direct CLI in the UL subband </w:t>
      </w:r>
      <w:r>
        <w:rPr>
          <w:lang w:val="en-GB"/>
        </w:rPr>
        <w:t xml:space="preserve">and reports CLI-SRS-RSPR or CLI-RSSI. </w:t>
      </w:r>
      <w:r w:rsidR="007362EA">
        <w:rPr>
          <w:lang w:val="en-GB"/>
        </w:rPr>
        <w:t xml:space="preserve"> On the other hand, </w:t>
      </w:r>
      <w:r w:rsidR="004B7A61">
        <w:rPr>
          <w:lang w:val="en-GB"/>
        </w:rPr>
        <w:t xml:space="preserve">for CLI measurements within the DL subband, it can be based on CSI-IM resource where UE measures and report CLI-RSSI or based on NZP CSI-RS where UE measures and reports SINR. </w:t>
      </w:r>
    </w:p>
    <w:p w14:paraId="14713507" w14:textId="1EB1B3D6" w:rsidR="004B7A61" w:rsidRDefault="004B7A61" w:rsidP="004B7A61">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52</w:t>
      </w:r>
      <w:r w:rsidRPr="0066249B">
        <w:rPr>
          <w:rFonts w:eastAsia="Batang"/>
          <w:b/>
          <w:szCs w:val="24"/>
          <w:u w:val="single"/>
          <w:lang w:val="en-GB"/>
        </w:rPr>
        <w:fldChar w:fldCharType="end"/>
      </w:r>
      <w:r w:rsidRPr="007C457F">
        <w:rPr>
          <w:b/>
          <w:iCs/>
          <w:szCs w:val="16"/>
          <w:lang w:val="en-GB" w:eastAsia="ko-KR"/>
        </w:rPr>
        <w:t xml:space="preserve">: </w:t>
      </w:r>
      <w:r>
        <w:rPr>
          <w:b/>
          <w:bCs/>
          <w:lang w:val="en-GB"/>
        </w:rPr>
        <w:t>The CLI measurements metrics depends on the CLI resource configuration</w:t>
      </w:r>
      <w:r w:rsidR="00F01065">
        <w:rPr>
          <w:b/>
          <w:bCs/>
          <w:lang w:val="en-GB"/>
        </w:rPr>
        <w:t xml:space="preserve">, whether configured at UL or DL subband and which RS configured for the </w:t>
      </w:r>
      <w:r w:rsidR="007A5740">
        <w:rPr>
          <w:b/>
          <w:bCs/>
          <w:lang w:val="en-GB"/>
        </w:rPr>
        <w:t xml:space="preserve">measurement </w:t>
      </w:r>
      <w:r>
        <w:rPr>
          <w:b/>
          <w:bCs/>
          <w:lang w:val="en-GB"/>
        </w:rPr>
        <w:t>(</w:t>
      </w:r>
      <w:r w:rsidR="00FB2653">
        <w:rPr>
          <w:b/>
          <w:bCs/>
          <w:lang w:val="en-GB"/>
        </w:rPr>
        <w:t>e.g.,</w:t>
      </w:r>
      <w:r>
        <w:rPr>
          <w:b/>
          <w:bCs/>
          <w:lang w:val="en-GB"/>
        </w:rPr>
        <w:t xml:space="preserve"> SRS, CSI-RS).</w:t>
      </w:r>
    </w:p>
    <w:p w14:paraId="560BF9AD" w14:textId="7B0EE64D" w:rsidR="004B7A61" w:rsidRDefault="004B7A61" w:rsidP="004B7A61">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60</w:t>
      </w:r>
      <w:r w:rsidRPr="008B0460">
        <w:rPr>
          <w:rFonts w:eastAsia="Batang"/>
          <w:b/>
          <w:szCs w:val="24"/>
          <w:u w:val="single"/>
          <w:lang w:val="en-GB"/>
        </w:rPr>
        <w:fldChar w:fldCharType="end"/>
      </w:r>
      <w:r w:rsidRPr="008B0460">
        <w:rPr>
          <w:b/>
          <w:iCs/>
          <w:szCs w:val="16"/>
          <w:lang w:val="en-GB" w:eastAsia="ko-KR"/>
        </w:rPr>
        <w:t xml:space="preserve">: </w:t>
      </w:r>
      <w:r w:rsidR="007A5740">
        <w:rPr>
          <w:b/>
          <w:iCs/>
          <w:szCs w:val="16"/>
          <w:lang w:val="en-GB" w:eastAsia="ko-KR"/>
        </w:rPr>
        <w:t>For UL subband, RAN1 to further discuss CLI measurements</w:t>
      </w:r>
      <w:r w:rsidR="00FB2653">
        <w:rPr>
          <w:b/>
          <w:iCs/>
          <w:szCs w:val="16"/>
          <w:lang w:val="en-GB" w:eastAsia="ko-KR"/>
        </w:rPr>
        <w:t xml:space="preserve"> reporting</w:t>
      </w:r>
      <w:r w:rsidR="007A5740">
        <w:rPr>
          <w:b/>
          <w:iCs/>
          <w:szCs w:val="16"/>
          <w:lang w:val="en-GB" w:eastAsia="ko-KR"/>
        </w:rPr>
        <w:t xml:space="preserve"> based on </w:t>
      </w:r>
      <w:r>
        <w:rPr>
          <w:b/>
          <w:iCs/>
          <w:szCs w:val="16"/>
          <w:lang w:val="en-GB" w:eastAsia="ko-KR"/>
        </w:rPr>
        <w:t>CLI-SRS-RSRP,</w:t>
      </w:r>
      <w:r w:rsidR="007A5740">
        <w:rPr>
          <w:b/>
          <w:iCs/>
          <w:szCs w:val="16"/>
          <w:lang w:val="en-GB" w:eastAsia="ko-KR"/>
        </w:rPr>
        <w:t xml:space="preserve"> and CLI-RSSI</w:t>
      </w:r>
      <w:r w:rsidR="00071E2F">
        <w:rPr>
          <w:b/>
          <w:iCs/>
          <w:szCs w:val="16"/>
          <w:lang w:val="en-GB" w:eastAsia="ko-KR"/>
        </w:rPr>
        <w:t xml:space="preserve"> for UL-subband configured CLI resources and CLI-</w:t>
      </w:r>
      <w:r>
        <w:rPr>
          <w:b/>
          <w:iCs/>
          <w:szCs w:val="16"/>
          <w:lang w:val="en-GB" w:eastAsia="ko-KR"/>
        </w:rPr>
        <w:t xml:space="preserve">SINR and CLI-RSSI </w:t>
      </w:r>
      <w:r w:rsidR="00071E2F">
        <w:rPr>
          <w:b/>
          <w:iCs/>
          <w:szCs w:val="16"/>
          <w:lang w:val="en-GB" w:eastAsia="ko-KR"/>
        </w:rPr>
        <w:t xml:space="preserve">for CLI resources configured </w:t>
      </w:r>
      <w:r w:rsidR="00545471">
        <w:rPr>
          <w:b/>
          <w:iCs/>
          <w:szCs w:val="16"/>
          <w:lang w:val="en-GB" w:eastAsia="ko-KR"/>
        </w:rPr>
        <w:t xml:space="preserve">at the DL subband. </w:t>
      </w:r>
    </w:p>
    <w:p w14:paraId="5188FB14" w14:textId="45E6843E" w:rsidR="004B7A61" w:rsidRPr="00680501" w:rsidRDefault="006272D0" w:rsidP="007B0990">
      <w:pPr>
        <w:jc w:val="both"/>
        <w:rPr>
          <w:lang w:eastAsia="zh-CN"/>
        </w:rPr>
      </w:pPr>
      <w:r>
        <w:rPr>
          <w:lang w:val="en-GB" w:eastAsia="zh-CN"/>
        </w:rPr>
        <w:t xml:space="preserve">Rel-16 framework </w:t>
      </w:r>
      <w:r w:rsidR="000E72B1">
        <w:rPr>
          <w:lang w:val="en-GB" w:eastAsia="zh-CN"/>
        </w:rPr>
        <w:t>is L3 based reporting with periodic CLI resources configuration</w:t>
      </w:r>
      <w:r w:rsidR="004265DE">
        <w:rPr>
          <w:lang w:val="en-GB" w:eastAsia="zh-CN"/>
        </w:rPr>
        <w:t xml:space="preserve">. </w:t>
      </w:r>
      <w:r w:rsidR="00D16F76">
        <w:rPr>
          <w:lang w:val="en-GB" w:eastAsia="zh-CN"/>
        </w:rPr>
        <w:t xml:space="preserve">It was mainly </w:t>
      </w:r>
      <w:r w:rsidR="00786353">
        <w:rPr>
          <w:lang w:val="en-GB" w:eastAsia="zh-CN"/>
        </w:rPr>
        <w:t>designed</w:t>
      </w:r>
      <w:r w:rsidR="00D16F76">
        <w:rPr>
          <w:lang w:val="en-GB" w:eastAsia="zh-CN"/>
        </w:rPr>
        <w:t xml:space="preserve"> to capture the long-term </w:t>
      </w:r>
      <w:r w:rsidR="00977531">
        <w:rPr>
          <w:lang w:val="en-GB" w:eastAsia="zh-CN"/>
        </w:rPr>
        <w:t>characteristics of the cross-link interference and it lacks the knowledge of the short-term</w:t>
      </w:r>
      <w:r w:rsidR="009974D2">
        <w:rPr>
          <w:lang w:val="en-GB" w:eastAsia="zh-CN"/>
        </w:rPr>
        <w:t xml:space="preserve"> or instantaneous CLI experienced by the UE especially in SBFD deployment where </w:t>
      </w:r>
      <w:r w:rsidR="007C3541">
        <w:rPr>
          <w:lang w:val="en-GB" w:eastAsia="zh-CN"/>
        </w:rPr>
        <w:t>there is dynamics of CLI due to traffic condition, mobility and different slot types</w:t>
      </w:r>
      <w:r w:rsidR="009974D2">
        <w:rPr>
          <w:lang w:val="en-GB" w:eastAsia="zh-CN"/>
        </w:rPr>
        <w:t xml:space="preserve">.  </w:t>
      </w:r>
      <w:r w:rsidR="004265DE">
        <w:rPr>
          <w:lang w:val="en-GB" w:eastAsia="zh-CN"/>
        </w:rPr>
        <w:t>To adapt to the dynamic of CLI for SBFD operation</w:t>
      </w:r>
      <w:r w:rsidR="00561F27">
        <w:rPr>
          <w:lang w:val="en-GB" w:eastAsia="zh-CN"/>
        </w:rPr>
        <w:t xml:space="preserve"> and get accurate measurements </w:t>
      </w:r>
      <w:r w:rsidR="00E31F2E">
        <w:rPr>
          <w:lang w:val="en-GB" w:eastAsia="zh-CN"/>
        </w:rPr>
        <w:t xml:space="preserve">and fast assessment </w:t>
      </w:r>
      <w:r w:rsidR="00561F27">
        <w:rPr>
          <w:lang w:val="en-GB" w:eastAsia="zh-CN"/>
        </w:rPr>
        <w:t xml:space="preserve">of </w:t>
      </w:r>
      <w:r w:rsidR="004B355B">
        <w:rPr>
          <w:lang w:val="en-GB" w:eastAsia="zh-CN"/>
        </w:rPr>
        <w:t xml:space="preserve">inter-UE </w:t>
      </w:r>
      <w:r w:rsidR="00561F27">
        <w:rPr>
          <w:lang w:val="en-GB" w:eastAsia="zh-CN"/>
        </w:rPr>
        <w:t xml:space="preserve">CLI, L1/L2 reporting framework </w:t>
      </w:r>
      <w:r w:rsidR="004B355B">
        <w:rPr>
          <w:lang w:val="en-GB" w:eastAsia="zh-CN"/>
        </w:rPr>
        <w:t xml:space="preserve">is needed. </w:t>
      </w:r>
      <w:r w:rsidR="00786353">
        <w:rPr>
          <w:lang w:val="en-GB" w:eastAsia="zh-CN"/>
        </w:rPr>
        <w:t xml:space="preserve"> In our companion paper </w:t>
      </w:r>
      <w:r w:rsidR="006A26E9">
        <w:rPr>
          <w:lang w:val="en-GB" w:eastAsia="zh-CN"/>
        </w:rPr>
        <w:fldChar w:fldCharType="begin"/>
      </w:r>
      <w:r w:rsidR="006A26E9">
        <w:rPr>
          <w:lang w:val="en-GB" w:eastAsia="zh-CN"/>
        </w:rPr>
        <w:instrText xml:space="preserve"> REF _Ref111190747 \r \h </w:instrText>
      </w:r>
      <w:r w:rsidR="006A26E9">
        <w:rPr>
          <w:lang w:val="en-GB" w:eastAsia="zh-CN"/>
        </w:rPr>
      </w:r>
      <w:r w:rsidR="006A26E9">
        <w:rPr>
          <w:lang w:val="en-GB" w:eastAsia="zh-CN"/>
        </w:rPr>
        <w:fldChar w:fldCharType="separate"/>
      </w:r>
      <w:r w:rsidR="009D6A77">
        <w:rPr>
          <w:lang w:val="en-GB" w:eastAsia="zh-CN"/>
        </w:rPr>
        <w:t>[3]</w:t>
      </w:r>
      <w:r w:rsidR="006A26E9">
        <w:rPr>
          <w:lang w:val="en-GB" w:eastAsia="zh-CN"/>
        </w:rPr>
        <w:fldChar w:fldCharType="end"/>
      </w:r>
      <w:r w:rsidR="00786353">
        <w:rPr>
          <w:lang w:val="en-GB" w:eastAsia="zh-CN"/>
        </w:rPr>
        <w:t xml:space="preserve">, we discuss in more details the framework for L1/L2 CLI measurements and reporting. </w:t>
      </w:r>
    </w:p>
    <w:p w14:paraId="63A54B33" w14:textId="514F96FB" w:rsidR="006650F1" w:rsidRDefault="006650F1" w:rsidP="006650F1">
      <w:pPr>
        <w:pStyle w:val="Heading3"/>
        <w:rPr>
          <w:lang w:eastAsia="zh-CN"/>
        </w:rPr>
      </w:pPr>
      <w:r w:rsidRPr="00171759">
        <w:rPr>
          <w:lang w:eastAsia="zh-CN"/>
        </w:rPr>
        <w:t>Subband CLI reporting</w:t>
      </w:r>
    </w:p>
    <w:tbl>
      <w:tblPr>
        <w:tblStyle w:val="TableGrid"/>
        <w:tblW w:w="0" w:type="auto"/>
        <w:tblLook w:val="04A0" w:firstRow="1" w:lastRow="0" w:firstColumn="1" w:lastColumn="0" w:noHBand="0" w:noVBand="1"/>
      </w:tblPr>
      <w:tblGrid>
        <w:gridCol w:w="9962"/>
      </w:tblGrid>
      <w:tr w:rsidR="00FA69C3" w14:paraId="193A7C15" w14:textId="77777777" w:rsidTr="00FA69C3">
        <w:tc>
          <w:tcPr>
            <w:tcW w:w="9962" w:type="dxa"/>
          </w:tcPr>
          <w:p w14:paraId="73B6F450" w14:textId="77777777" w:rsidR="00FA69C3" w:rsidRPr="00C30DAF" w:rsidRDefault="00FA69C3" w:rsidP="00806A9D">
            <w:pPr>
              <w:spacing w:before="0" w:after="0"/>
              <w:rPr>
                <w:rFonts w:eastAsia="Malgun Gothic"/>
                <w:b/>
                <w:highlight w:val="green"/>
                <w:lang w:eastAsia="zh-CN"/>
              </w:rPr>
            </w:pPr>
            <w:r w:rsidRPr="00C30DAF">
              <w:rPr>
                <w:rFonts w:eastAsia="Malgun Gothic"/>
                <w:b/>
                <w:highlight w:val="green"/>
                <w:lang w:eastAsia="zh-CN"/>
              </w:rPr>
              <w:t>Agreement</w:t>
            </w:r>
          </w:p>
          <w:p w14:paraId="607590A2" w14:textId="30380C5E" w:rsidR="00FA69C3" w:rsidRPr="00806A9D" w:rsidRDefault="00FA69C3" w:rsidP="00806A9D">
            <w:pPr>
              <w:spacing w:before="0" w:after="0"/>
              <w:rPr>
                <w:rFonts w:eastAsia="Malgun Gothic"/>
                <w:lang w:eastAsia="zh-CN"/>
              </w:rPr>
            </w:pPr>
            <w:r w:rsidRPr="00C30DAF">
              <w:rPr>
                <w:rFonts w:eastAsia="Malgun Gothic"/>
                <w:lang w:eastAsia="zh-CN"/>
              </w:rPr>
              <w:t xml:space="preserve">Study impact/potential enhancements for UE-to-UE CLI-RSSI measurement/report considering non-contiguous </w:t>
            </w:r>
            <w:r w:rsidRPr="00C30DAF">
              <w:rPr>
                <w:rFonts w:eastAsia="Malgun Gothic"/>
                <w:lang w:eastAsia="ko-KR"/>
              </w:rPr>
              <w:t>measurement resource in frequency</w:t>
            </w:r>
            <w:r w:rsidRPr="00C30DAF">
              <w:rPr>
                <w:rFonts w:eastAsia="Malgun Gothic"/>
                <w:lang w:eastAsia="zh-CN"/>
              </w:rPr>
              <w:t>.</w:t>
            </w:r>
          </w:p>
        </w:tc>
      </w:tr>
    </w:tbl>
    <w:p w14:paraId="3B44F42E" w14:textId="77777777" w:rsidR="00FA69C3" w:rsidRDefault="00FA69C3" w:rsidP="006650F1">
      <w:pPr>
        <w:jc w:val="both"/>
        <w:rPr>
          <w:lang w:val="en-GB"/>
        </w:rPr>
      </w:pPr>
    </w:p>
    <w:p w14:paraId="39CB7E39" w14:textId="66C47A1D" w:rsidR="009F53F8" w:rsidRDefault="009F53F8" w:rsidP="006650F1">
      <w:pPr>
        <w:jc w:val="both"/>
        <w:rPr>
          <w:lang w:val="en-GB"/>
        </w:rPr>
      </w:pPr>
      <w:r>
        <w:rPr>
          <w:lang w:val="en-GB"/>
        </w:rPr>
        <w:t>Rel-16 CLL-RSSI measurement is based on contiguous RB configurations based on</w:t>
      </w:r>
      <w:r w:rsidR="007955B8">
        <w:rPr>
          <w:lang w:val="en-GB"/>
        </w:rPr>
        <w:t xml:space="preserve"> a</w:t>
      </w:r>
      <w:r>
        <w:rPr>
          <w:lang w:val="en-GB"/>
        </w:rPr>
        <w:t xml:space="preserve"> start </w:t>
      </w:r>
      <w:r w:rsidR="00A7314B">
        <w:rPr>
          <w:lang w:val="en-GB"/>
        </w:rPr>
        <w:t>P</w:t>
      </w:r>
      <w:r>
        <w:rPr>
          <w:lang w:val="en-GB"/>
        </w:rPr>
        <w:t xml:space="preserve">RB </w:t>
      </w:r>
      <w:r w:rsidR="007955B8">
        <w:rPr>
          <w:lang w:val="en-GB"/>
        </w:rPr>
        <w:t xml:space="preserve">index </w:t>
      </w:r>
      <w:r>
        <w:rPr>
          <w:lang w:val="en-GB"/>
        </w:rPr>
        <w:t>an</w:t>
      </w:r>
      <w:r w:rsidR="002603F6">
        <w:rPr>
          <w:lang w:val="en-GB"/>
        </w:rPr>
        <w:t xml:space="preserve">d number of </w:t>
      </w:r>
      <w:r w:rsidR="00A7314B">
        <w:rPr>
          <w:lang w:val="en-GB"/>
        </w:rPr>
        <w:t>P</w:t>
      </w:r>
      <w:r w:rsidR="002603F6">
        <w:rPr>
          <w:lang w:val="en-GB"/>
        </w:rPr>
        <w:t>RB</w:t>
      </w:r>
      <w:r w:rsidR="00A941EB">
        <w:rPr>
          <w:lang w:val="en-GB"/>
        </w:rPr>
        <w:t xml:space="preserve"> with multiple of 4. The UE always assume</w:t>
      </w:r>
      <w:r w:rsidR="006E128A">
        <w:rPr>
          <w:lang w:val="en-GB"/>
        </w:rPr>
        <w:t>s</w:t>
      </w:r>
      <w:r w:rsidR="00A941EB">
        <w:rPr>
          <w:lang w:val="en-GB"/>
        </w:rPr>
        <w:t xml:space="preserve"> actual CLI-RSSI resource bandwidth is within the DL BWP. </w:t>
      </w:r>
      <w:r w:rsidR="00BF21E1">
        <w:rPr>
          <w:lang w:val="en-GB"/>
        </w:rPr>
        <w:t>Then, when a CLI resource is configured in SBFD symbols</w:t>
      </w:r>
      <w:r w:rsidR="000B6AD8">
        <w:rPr>
          <w:lang w:val="en-GB"/>
        </w:rPr>
        <w:t xml:space="preserve">, it was agreed to study impact and potential enhancement for CLI-RSSI measurements and reporting. </w:t>
      </w:r>
      <w:r w:rsidR="00D63557">
        <w:rPr>
          <w:lang w:val="en-GB"/>
        </w:rPr>
        <w:t>With the assumption that UE only measures the CLI in the DL subband</w:t>
      </w:r>
      <w:r w:rsidR="00863BFF">
        <w:rPr>
          <w:lang w:val="en-GB"/>
        </w:rPr>
        <w:t xml:space="preserve">, then the UE can implicity determine the frequency resources for CLI measurement bandwidth within each subband by excluding the UL subband and any guardband. </w:t>
      </w:r>
    </w:p>
    <w:p w14:paraId="460A3B48" w14:textId="2A90CB02" w:rsidR="00863BFF" w:rsidRDefault="0080106A" w:rsidP="006650F1">
      <w:pPr>
        <w:jc w:val="both"/>
        <w:rPr>
          <w:lang w:val="en-GB"/>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61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UE implicitly determine</w:t>
      </w:r>
      <w:r w:rsidR="0071487B">
        <w:rPr>
          <w:b/>
          <w:iCs/>
          <w:szCs w:val="16"/>
          <w:lang w:val="en-GB" w:eastAsia="ko-KR"/>
        </w:rPr>
        <w:t>s</w:t>
      </w:r>
      <w:r>
        <w:rPr>
          <w:b/>
          <w:iCs/>
          <w:szCs w:val="16"/>
          <w:lang w:val="en-GB" w:eastAsia="ko-KR"/>
        </w:rPr>
        <w:t xml:space="preserve"> the </w:t>
      </w:r>
      <w:r w:rsidR="00B42573">
        <w:rPr>
          <w:b/>
          <w:iCs/>
          <w:szCs w:val="16"/>
          <w:lang w:val="en-GB" w:eastAsia="ko-KR"/>
        </w:rPr>
        <w:t xml:space="preserve">non-contiguous </w:t>
      </w:r>
      <w:r>
        <w:rPr>
          <w:b/>
          <w:iCs/>
          <w:szCs w:val="16"/>
          <w:lang w:val="en-GB" w:eastAsia="ko-KR"/>
        </w:rPr>
        <w:t>frequency resources for CLI</w:t>
      </w:r>
      <w:r w:rsidR="0071487B">
        <w:rPr>
          <w:b/>
          <w:iCs/>
          <w:szCs w:val="16"/>
          <w:lang w:val="en-GB" w:eastAsia="ko-KR"/>
        </w:rPr>
        <w:t>-RSSI</w:t>
      </w:r>
      <w:r>
        <w:rPr>
          <w:b/>
          <w:iCs/>
          <w:szCs w:val="16"/>
          <w:lang w:val="en-GB" w:eastAsia="ko-KR"/>
        </w:rPr>
        <w:t xml:space="preserve"> measurement </w:t>
      </w:r>
      <w:r w:rsidR="0071487B">
        <w:rPr>
          <w:b/>
          <w:iCs/>
          <w:szCs w:val="16"/>
          <w:lang w:val="en-GB" w:eastAsia="ko-KR"/>
        </w:rPr>
        <w:t>in the DL subband(s).</w:t>
      </w:r>
    </w:p>
    <w:p w14:paraId="5742D39E" w14:textId="07EE8674" w:rsidR="006650F1" w:rsidRDefault="006650F1" w:rsidP="006650F1">
      <w:pPr>
        <w:jc w:val="both"/>
        <w:rPr>
          <w:lang w:val="en-GB"/>
        </w:rPr>
      </w:pPr>
      <w:r>
        <w:rPr>
          <w:lang w:val="en-GB"/>
        </w:rPr>
        <w:t xml:space="preserve">Rel-16 CLI framework does not support subband CLI reporting, i.e., reporting CLI for one or more configured subbands in the measurement bandwidth. It supports single CLI reporting per CLI resource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subbands </w:t>
      </w:r>
      <w:r w:rsidRPr="006664A0">
        <w:rPr>
          <w:lang w:val="en-GB"/>
        </w:rPr>
        <w:t>in SBFD</w:t>
      </w:r>
      <w:r>
        <w:rPr>
          <w:lang w:val="en-GB"/>
        </w:rPr>
        <w:t>, since CLI leakage to adjacent subbands is non-uniform over the measurement bandwidth</w:t>
      </w:r>
      <w:r w:rsidR="00AF6336">
        <w:rPr>
          <w:lang w:val="en-GB"/>
        </w:rPr>
        <w:t xml:space="preserve"> as shown in </w:t>
      </w:r>
      <w:r w:rsidR="00373A17">
        <w:rPr>
          <w:lang w:val="en-GB"/>
        </w:rPr>
        <w:fldChar w:fldCharType="begin"/>
      </w:r>
      <w:r w:rsidR="00373A17">
        <w:rPr>
          <w:lang w:val="en-GB"/>
        </w:rPr>
        <w:instrText xml:space="preserve"> REF _Ref127524509 \h </w:instrText>
      </w:r>
      <w:r w:rsidR="00373A17">
        <w:rPr>
          <w:lang w:val="en-GB"/>
        </w:rPr>
      </w:r>
      <w:r w:rsidR="00373A17">
        <w:rPr>
          <w:lang w:val="en-GB"/>
        </w:rPr>
        <w:fldChar w:fldCharType="separate"/>
      </w:r>
      <w:r w:rsidR="009D6A77">
        <w:t xml:space="preserve">Figure </w:t>
      </w:r>
      <w:r w:rsidR="009D6A77">
        <w:rPr>
          <w:noProof/>
        </w:rPr>
        <w:t>3</w:t>
      </w:r>
      <w:r w:rsidR="009D6A77">
        <w:noBreakHyphen/>
      </w:r>
      <w:r w:rsidR="009D6A77">
        <w:rPr>
          <w:noProof/>
        </w:rPr>
        <w:t>22</w:t>
      </w:r>
      <w:r w:rsidR="00373A17">
        <w:rPr>
          <w:lang w:val="en-GB"/>
        </w:rPr>
        <w:fldChar w:fldCharType="end"/>
      </w:r>
    </w:p>
    <w:p w14:paraId="22EB3F46" w14:textId="7BAC81B9" w:rsidR="00AF6336" w:rsidRDefault="00AF6336" w:rsidP="00663F9B">
      <w:pPr>
        <w:keepNext/>
        <w:jc w:val="center"/>
      </w:pPr>
      <w:r>
        <w:t xml:space="preserve">                    </w:t>
      </w:r>
      <w:r w:rsidR="00773034" w:rsidRPr="00773034">
        <w:t xml:space="preserve"> </w:t>
      </w:r>
      <w:r w:rsidR="00645005">
        <w:object w:dxaOrig="7800" w:dyaOrig="1575" w14:anchorId="4CD0ED95">
          <v:shape id="_x0000_i1053" type="#_x0000_t75" style="width:362.35pt;height:73.4pt" o:ole="">
            <v:imagedata r:id="rId78" o:title=""/>
          </v:shape>
          <o:OLEObject Type="Embed" ProgID="Visio.Drawing.15" ShapeID="_x0000_i1053" DrawAspect="Content" ObjectID="_1738161138" r:id="rId79"/>
        </w:object>
      </w:r>
    </w:p>
    <w:p w14:paraId="66650552" w14:textId="2758B9A0" w:rsidR="00AF6336" w:rsidRPr="00663F9B" w:rsidRDefault="00AF6336" w:rsidP="00663F9B">
      <w:pPr>
        <w:pStyle w:val="Caption"/>
        <w:jc w:val="center"/>
      </w:pPr>
      <w:bookmarkStart w:id="55" w:name="_Ref127524509"/>
      <w:bookmarkStart w:id="56" w:name="_Ref111190859"/>
      <w:r>
        <w:t xml:space="preserve">Figure </w:t>
      </w:r>
      <w:r>
        <w:fldChar w:fldCharType="begin"/>
      </w:r>
      <w:r>
        <w:instrText xml:space="preserve"> STYLEREF 1 \s </w:instrText>
      </w:r>
      <w:r>
        <w:fldChar w:fldCharType="separate"/>
      </w:r>
      <w:r w:rsidR="009D6A77">
        <w:rPr>
          <w:noProof/>
        </w:rPr>
        <w:t>3</w:t>
      </w:r>
      <w:r>
        <w:rPr>
          <w:noProof/>
        </w:rPr>
        <w:fldChar w:fldCharType="end"/>
      </w:r>
      <w:r w:rsidR="00282361">
        <w:noBreakHyphen/>
      </w:r>
      <w:r>
        <w:fldChar w:fldCharType="begin"/>
      </w:r>
      <w:r>
        <w:instrText xml:space="preserve"> SEQ Figure \* ARABIC \s 1 </w:instrText>
      </w:r>
      <w:r>
        <w:fldChar w:fldCharType="separate"/>
      </w:r>
      <w:r w:rsidR="009D6A77">
        <w:rPr>
          <w:noProof/>
        </w:rPr>
        <w:t>22</w:t>
      </w:r>
      <w:r>
        <w:rPr>
          <w:noProof/>
        </w:rPr>
        <w:fldChar w:fldCharType="end"/>
      </w:r>
      <w:bookmarkEnd w:id="55"/>
      <w:bookmarkEnd w:id="56"/>
      <w:r>
        <w:t>: CLI subband reporting</w:t>
      </w:r>
    </w:p>
    <w:p w14:paraId="39BD4A69" w14:textId="23A04ADD" w:rsidR="006650F1" w:rsidRDefault="006650F1" w:rsidP="006650F1">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53</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Rel-16 CLI framework does not support subband CLI reporting, i.e., reporting CLI</w:t>
      </w:r>
      <w:r>
        <w:rPr>
          <w:b/>
          <w:bCs/>
          <w:lang w:val="en-GB"/>
        </w:rPr>
        <w:t xml:space="preserve"> metric</w:t>
      </w:r>
      <w:r w:rsidRPr="00811E51">
        <w:rPr>
          <w:b/>
          <w:bCs/>
          <w:lang w:val="en-GB"/>
        </w:rPr>
        <w:t xml:space="preserve"> for one or more subbands in the measurement bandwidth. </w:t>
      </w:r>
    </w:p>
    <w:p w14:paraId="2DDC7B35" w14:textId="5064AE13" w:rsidR="006650F1" w:rsidRPr="00973074" w:rsidRDefault="006650F1" w:rsidP="006650F1">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54</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In SBFD, CLI leakage to adjacent subbands is not uniform over the measurement bandwidth</w:t>
      </w:r>
      <w:r>
        <w:rPr>
          <w:b/>
          <w:bCs/>
          <w:lang w:val="en-GB"/>
        </w:rPr>
        <w:t xml:space="preserve"> and may require subband CLI reporting.</w:t>
      </w:r>
    </w:p>
    <w:p w14:paraId="7E6F6AA7" w14:textId="0CFBEDF8" w:rsidR="006650F1" w:rsidRDefault="006650F1"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62</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subband-based </w:t>
      </w:r>
      <w:r w:rsidR="004E4B88">
        <w:rPr>
          <w:b/>
          <w:iCs/>
          <w:szCs w:val="16"/>
          <w:lang w:val="en-GB" w:eastAsia="ko-KR"/>
        </w:rPr>
        <w:t xml:space="preserve">inter-UE </w:t>
      </w:r>
      <w:r w:rsidRPr="002A53FC">
        <w:rPr>
          <w:b/>
          <w:iCs/>
          <w:szCs w:val="16"/>
          <w:lang w:val="en-GB" w:eastAsia="ko-KR"/>
        </w:rPr>
        <w:t>CLI reporting</w:t>
      </w:r>
      <w:r>
        <w:rPr>
          <w:b/>
          <w:iCs/>
          <w:szCs w:val="16"/>
          <w:lang w:val="en-GB" w:eastAsia="ko-KR"/>
        </w:rPr>
        <w:t xml:space="preserve"> for accurate measurement of CLI leakage in SBFD. RAN1 to further discuss subband configurations within the CLI resource. </w:t>
      </w:r>
    </w:p>
    <w:p w14:paraId="001CD44E" w14:textId="12676090" w:rsidR="006650F1" w:rsidRDefault="006650F1" w:rsidP="00663F9B">
      <w:pPr>
        <w:jc w:val="both"/>
        <w:rPr>
          <w:lang w:val="en-GB" w:eastAsia="zh-CN"/>
        </w:rPr>
      </w:pPr>
      <w:r>
        <w:rPr>
          <w:lang w:val="en-GB" w:eastAsia="zh-CN"/>
        </w:rPr>
        <w:t xml:space="preserve">To reduce the reporting overhead, similar concept of CLI threshold could be reused. Where only UE report CLI measurements in specific subbands where CLI exceed the CLI threshold. </w:t>
      </w:r>
      <w:r w:rsidR="0078337E">
        <w:rPr>
          <w:lang w:val="en-GB" w:eastAsia="zh-CN"/>
        </w:rPr>
        <w:t xml:space="preserve">In addition, differential CLI </w:t>
      </w:r>
      <w:r w:rsidR="0078337E">
        <w:t>differential report can be considered to reduce ovheread where an absolute CLI value is reported for strongest SB and relative values reported for other SBs.</w:t>
      </w:r>
    </w:p>
    <w:p w14:paraId="5199D5E3" w14:textId="689730E5" w:rsidR="000B2764" w:rsidRDefault="006650F1" w:rsidP="007B0990">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63</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To reduce subband CLI reporting overhead, UE report CLI measurements in specific subband(s) where CLI exceeds a configured CLI threshold</w:t>
      </w:r>
      <w:r w:rsidR="000B2764">
        <w:rPr>
          <w:b/>
          <w:iCs/>
          <w:szCs w:val="16"/>
          <w:lang w:val="en-GB" w:eastAsia="ko-KR"/>
        </w:rPr>
        <w:t xml:space="preserve">. </w:t>
      </w:r>
    </w:p>
    <w:p w14:paraId="28FE709D" w14:textId="6B8E7C8C" w:rsidR="00EB3FC8" w:rsidRDefault="000B2764" w:rsidP="007B0990">
      <w:pPr>
        <w:pStyle w:val="ListParagraph"/>
        <w:numPr>
          <w:ilvl w:val="0"/>
          <w:numId w:val="76"/>
        </w:numPr>
        <w:jc w:val="both"/>
        <w:rPr>
          <w:b/>
          <w:szCs w:val="16"/>
          <w:lang w:val="en-GB" w:eastAsia="ko-KR"/>
        </w:rPr>
      </w:pPr>
      <w:r w:rsidRPr="007B0990">
        <w:rPr>
          <w:rFonts w:ascii="Times New Roman" w:eastAsia="SimSun" w:hAnsi="Times New Roman"/>
          <w:b/>
          <w:iCs/>
          <w:sz w:val="20"/>
          <w:szCs w:val="16"/>
          <w:lang w:val="en-GB" w:eastAsia="ko-KR"/>
        </w:rPr>
        <w:t xml:space="preserve">In addition, differential CLI reporting </w:t>
      </w:r>
      <w:r>
        <w:rPr>
          <w:rFonts w:ascii="Times New Roman" w:eastAsia="SimSun" w:hAnsi="Times New Roman"/>
          <w:b/>
          <w:iCs/>
          <w:sz w:val="20"/>
          <w:szCs w:val="16"/>
          <w:lang w:val="en-GB" w:eastAsia="ko-KR"/>
        </w:rPr>
        <w:t xml:space="preserve">could be considered to reduce the overhead. </w:t>
      </w:r>
    </w:p>
    <w:p w14:paraId="666F4C47" w14:textId="28F82F4A" w:rsidR="001F3ADB" w:rsidRDefault="004E4656" w:rsidP="001F3ADB">
      <w:pPr>
        <w:pStyle w:val="Heading3"/>
        <w:rPr>
          <w:lang w:eastAsia="zh-CN"/>
        </w:rPr>
      </w:pPr>
      <w:r>
        <w:rPr>
          <w:lang w:eastAsia="zh-CN"/>
        </w:rPr>
        <w:t>Relevant</w:t>
      </w:r>
      <w:r w:rsidR="001F3ADB">
        <w:rPr>
          <w:lang w:eastAsia="zh-CN"/>
        </w:rPr>
        <w:t xml:space="preserve"> info exchange and CLI measurements usage</w:t>
      </w:r>
    </w:p>
    <w:p w14:paraId="3DE05257" w14:textId="77777777" w:rsidR="00C91284" w:rsidRPr="004C34A0" w:rsidRDefault="00C91284" w:rsidP="00C91284">
      <w:pPr>
        <w:jc w:val="both"/>
        <w:rPr>
          <w:lang w:val="en-GB"/>
        </w:rPr>
      </w:pPr>
      <w:r>
        <w:rPr>
          <w:lang w:val="en-GB"/>
        </w:rPr>
        <w:t>The CLI measurements at the victim UE could be due to aggressor UEs in the same cell (intra-cell CLI) or aggressor UE in adjacent cells (inter-cell CLI).  Relevant information exchange is helpful for the inter-cell CLI use-case. In that scenario, gNB can either exchange the CLI resource configurations and/or CLI measurements.  This exchange of information is beneficial to identity aggressor UEs which is helpful for scheduling decision and UE grouping as discussed in section 2.8.</w:t>
      </w:r>
    </w:p>
    <w:p w14:paraId="61C39AC9" w14:textId="0BF32E56" w:rsidR="00C91284" w:rsidRDefault="00C91284" w:rsidP="00C91284">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64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gNB to exchange information of the CLI resource configurations and/or CLI measurements.  </w:t>
      </w:r>
    </w:p>
    <w:p w14:paraId="1390D54E" w14:textId="798906C6" w:rsidR="00E4381A" w:rsidRDefault="00E4381A" w:rsidP="006650F1">
      <w:pPr>
        <w:rPr>
          <w:b/>
          <w:iCs/>
          <w:szCs w:val="16"/>
          <w:lang w:val="en-GB" w:eastAsia="ko-KR"/>
        </w:rPr>
      </w:pPr>
    </w:p>
    <w:p w14:paraId="05D7A2E2" w14:textId="6E1A7E29" w:rsidR="00E4381A" w:rsidRDefault="00E4381A" w:rsidP="00E4381A">
      <w:pPr>
        <w:pStyle w:val="Heading2"/>
        <w:rPr>
          <w:lang w:eastAsia="zh-CN"/>
        </w:rPr>
      </w:pPr>
      <w:r>
        <w:rPr>
          <w:lang w:eastAsia="zh-CN"/>
        </w:rPr>
        <w:t>Inter-gNB CLI (SBFD specific)</w:t>
      </w:r>
    </w:p>
    <w:p w14:paraId="58E8613E" w14:textId="643EC517" w:rsidR="006036CD" w:rsidRDefault="006036CD" w:rsidP="007B0990">
      <w:pPr>
        <w:pStyle w:val="Heading3"/>
      </w:pPr>
      <w:r>
        <w:t>UL/DL subband info exchange across cells</w:t>
      </w:r>
    </w:p>
    <w:p w14:paraId="61DCA7FD" w14:textId="2A49E52E" w:rsidR="00C75E4B" w:rsidRDefault="00183285" w:rsidP="004C34A0">
      <w:pPr>
        <w:jc w:val="both"/>
        <w:rPr>
          <w:lang w:val="en-GB" w:eastAsia="zh-CN"/>
        </w:rPr>
      </w:pPr>
      <w:r>
        <w:rPr>
          <w:lang w:val="en-GB" w:eastAsia="zh-CN"/>
        </w:rPr>
        <w:t xml:space="preserve">In Release 16, </w:t>
      </w:r>
      <w:r w:rsidR="00513F9B">
        <w:rPr>
          <w:lang w:val="en-GB" w:eastAsia="zh-CN"/>
        </w:rPr>
        <w:t xml:space="preserve">the intended TDD DL/UL configuration is exchanged across cells for dynamic TDD operation. </w:t>
      </w:r>
      <w:r w:rsidR="002C0184">
        <w:rPr>
          <w:lang w:val="en-GB" w:eastAsia="zh-CN"/>
        </w:rPr>
        <w:t>For SBFD operations, then the exchange of the intended UL/DL subband configuration in both time and frequency across cells is</w:t>
      </w:r>
      <w:r w:rsidR="00685EDA">
        <w:rPr>
          <w:lang w:val="en-GB" w:eastAsia="zh-CN"/>
        </w:rPr>
        <w:t xml:space="preserve"> beneficial. </w:t>
      </w:r>
      <w:r w:rsidR="00506610">
        <w:rPr>
          <w:lang w:val="en-GB" w:eastAsia="zh-CN"/>
        </w:rPr>
        <w:t xml:space="preserve">There are few examples that </w:t>
      </w:r>
      <w:r w:rsidR="00392731">
        <w:rPr>
          <w:lang w:val="en-GB" w:eastAsia="zh-CN"/>
        </w:rPr>
        <w:t xml:space="preserve">can benefit from this information exchange. One scenario, </w:t>
      </w:r>
      <w:r w:rsidR="00685EDA">
        <w:rPr>
          <w:lang w:val="en-GB" w:eastAsia="zh-CN"/>
        </w:rPr>
        <w:t xml:space="preserve">when cells have different UL/DL configurations </w:t>
      </w:r>
      <w:r w:rsidR="00392731">
        <w:rPr>
          <w:lang w:val="en-GB" w:eastAsia="zh-CN"/>
        </w:rPr>
        <w:t xml:space="preserve">as categorized by case 2 </w:t>
      </w:r>
      <w:r w:rsidR="00C75E4B">
        <w:rPr>
          <w:lang w:val="en-GB" w:eastAsia="zh-CN"/>
        </w:rPr>
        <w:t>deployment scenario in AI 9.3.1. Another example</w:t>
      </w:r>
      <w:r w:rsidR="00FB4662">
        <w:rPr>
          <w:lang w:val="en-GB" w:eastAsia="zh-CN"/>
        </w:rPr>
        <w:t xml:space="preserve"> is</w:t>
      </w:r>
      <w:r w:rsidR="00C75E4B">
        <w:rPr>
          <w:lang w:val="en-GB" w:eastAsia="zh-CN"/>
        </w:rPr>
        <w:t xml:space="preserve"> when </w:t>
      </w:r>
      <w:r w:rsidR="00FB4662">
        <w:rPr>
          <w:lang w:val="en-GB" w:eastAsia="zh-CN"/>
        </w:rPr>
        <w:t xml:space="preserve">one </w:t>
      </w:r>
      <w:r w:rsidR="00C75E4B">
        <w:rPr>
          <w:lang w:val="en-GB" w:eastAsia="zh-CN"/>
        </w:rPr>
        <w:t>cel</w:t>
      </w:r>
      <w:r w:rsidR="00FB4662">
        <w:rPr>
          <w:lang w:val="en-GB" w:eastAsia="zh-CN"/>
        </w:rPr>
        <w:t>l</w:t>
      </w:r>
      <w:r w:rsidR="00C75E4B">
        <w:rPr>
          <w:lang w:val="en-GB" w:eastAsia="zh-CN"/>
        </w:rPr>
        <w:t xml:space="preserve"> change</w:t>
      </w:r>
      <w:r w:rsidR="00FB4662">
        <w:rPr>
          <w:lang w:val="en-GB" w:eastAsia="zh-CN"/>
        </w:rPr>
        <w:t>s</w:t>
      </w:r>
      <w:r w:rsidR="00C75E4B">
        <w:rPr>
          <w:lang w:val="en-GB" w:eastAsia="zh-CN"/>
        </w:rPr>
        <w:t xml:space="preserve"> the time pattern of the SBFD symbols</w:t>
      </w:r>
      <w:r w:rsidR="00874FBC">
        <w:rPr>
          <w:lang w:val="en-GB" w:eastAsia="zh-CN"/>
        </w:rPr>
        <w:t xml:space="preserve">. </w:t>
      </w:r>
    </w:p>
    <w:p w14:paraId="470EE706" w14:textId="7CE7BD26" w:rsidR="002C0184" w:rsidRDefault="00874FBC" w:rsidP="00685ED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55</w:t>
      </w:r>
      <w:r w:rsidRPr="0066249B">
        <w:rPr>
          <w:rFonts w:eastAsia="Batang"/>
          <w:b/>
          <w:szCs w:val="24"/>
          <w:u w:val="single"/>
          <w:lang w:val="en-GB"/>
        </w:rPr>
        <w:fldChar w:fldCharType="end"/>
      </w:r>
      <w:r w:rsidRPr="007C457F">
        <w:rPr>
          <w:b/>
          <w:iCs/>
          <w:szCs w:val="16"/>
          <w:lang w:val="en-GB" w:eastAsia="ko-KR"/>
        </w:rPr>
        <w:t xml:space="preserve">: </w:t>
      </w:r>
      <w:r>
        <w:rPr>
          <w:b/>
          <w:bCs/>
          <w:lang w:val="en-GB"/>
        </w:rPr>
        <w:t>The exchange of the UL/DL subband locations is beneficial for inter-gNB CLI avoidance in SBFD deployment, e.g. for deployment case where cells have different UL/DL su</w:t>
      </w:r>
      <w:r w:rsidR="007E069E">
        <w:rPr>
          <w:b/>
          <w:bCs/>
          <w:lang w:val="en-GB"/>
        </w:rPr>
        <w:t>bband configurations</w:t>
      </w:r>
      <w:r w:rsidR="003524F7">
        <w:rPr>
          <w:lang w:val="en-GB" w:eastAsia="zh-CN"/>
        </w:rPr>
        <w:t xml:space="preserve">. </w:t>
      </w:r>
    </w:p>
    <w:p w14:paraId="432DEB7C" w14:textId="63DFA08A" w:rsidR="007E069E" w:rsidRDefault="007E069E"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65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exchange of the UL/DL subband locations </w:t>
      </w:r>
      <w:r w:rsidR="00902913">
        <w:rPr>
          <w:b/>
          <w:iCs/>
          <w:szCs w:val="16"/>
          <w:lang w:val="en-GB" w:eastAsia="ko-KR"/>
        </w:rPr>
        <w:t>between the cells.</w:t>
      </w:r>
    </w:p>
    <w:p w14:paraId="0548A439" w14:textId="70DECC53" w:rsidR="00356581" w:rsidRPr="00806A9D" w:rsidRDefault="00356581" w:rsidP="00806A9D">
      <w:pPr>
        <w:pStyle w:val="Heading3"/>
      </w:pPr>
      <w:r w:rsidRPr="00806A9D">
        <w:lastRenderedPageBreak/>
        <w:t>subband-based inter-gNB CLI reporting</w:t>
      </w:r>
    </w:p>
    <w:p w14:paraId="0F2FD9FF" w14:textId="63BE67A5" w:rsidR="009F57C9" w:rsidRPr="00806A9D" w:rsidRDefault="001444F3" w:rsidP="00806A9D">
      <w:pPr>
        <w:jc w:val="both"/>
        <w:rPr>
          <w:iCs/>
          <w:szCs w:val="16"/>
          <w:lang w:eastAsia="ko-KR"/>
        </w:rPr>
      </w:pPr>
      <w:r w:rsidRPr="00806A9D">
        <w:rPr>
          <w:lang w:val="en-GB"/>
        </w:rPr>
        <w:t xml:space="preserve">Inter-gNB </w:t>
      </w:r>
      <w:r w:rsidR="00504774" w:rsidRPr="00806A9D">
        <w:rPr>
          <w:lang w:val="en-GB"/>
        </w:rPr>
        <w:t xml:space="preserve">CLI leakage to adjacent </w:t>
      </w:r>
      <w:r w:rsidRPr="00806A9D">
        <w:rPr>
          <w:lang w:val="en-GB"/>
        </w:rPr>
        <w:t>RBs/</w:t>
      </w:r>
      <w:r w:rsidR="00504774" w:rsidRPr="00806A9D">
        <w:rPr>
          <w:lang w:val="en-GB"/>
        </w:rPr>
        <w:t xml:space="preserve">subbands is not uniform over the measurement bandwidth and may require </w:t>
      </w:r>
      <w:r w:rsidRPr="00806A9D">
        <w:rPr>
          <w:lang w:val="en-GB"/>
        </w:rPr>
        <w:t xml:space="preserve">inter-gNB </w:t>
      </w:r>
      <w:r w:rsidR="00504774" w:rsidRPr="00806A9D">
        <w:rPr>
          <w:lang w:val="en-GB"/>
        </w:rPr>
        <w:t>subband CLI reporting</w:t>
      </w:r>
      <w:r w:rsidRPr="00806A9D">
        <w:rPr>
          <w:lang w:val="en-GB"/>
        </w:rPr>
        <w:t>.</w:t>
      </w:r>
      <w:r w:rsidR="00504774" w:rsidRPr="00806A9D">
        <w:rPr>
          <w:iCs/>
          <w:szCs w:val="16"/>
          <w:lang w:val="en-GB" w:eastAsia="ko-KR"/>
        </w:rPr>
        <w:t xml:space="preserve"> </w:t>
      </w:r>
      <w:r w:rsidR="00D57F67" w:rsidRPr="00806A9D">
        <w:rPr>
          <w:iCs/>
          <w:szCs w:val="16"/>
          <w:lang w:val="en-GB" w:eastAsia="ko-KR"/>
        </w:rPr>
        <w:t>Measuring gNB can report inter-gNB CLI metric per measuring subband for a given inter-gNB CLI resource</w:t>
      </w:r>
      <w:r w:rsidR="00BA22E7" w:rsidRPr="00806A9D">
        <w:rPr>
          <w:iCs/>
          <w:szCs w:val="16"/>
          <w:lang w:val="en-GB" w:eastAsia="ko-KR"/>
        </w:rPr>
        <w:t xml:space="preserve"> </w:t>
      </w:r>
      <w:r w:rsidR="00E433EE" w:rsidRPr="00806A9D">
        <w:rPr>
          <w:iCs/>
          <w:szCs w:val="16"/>
          <w:lang w:val="en-GB" w:eastAsia="ko-KR"/>
        </w:rPr>
        <w:t xml:space="preserve">to reflect </w:t>
      </w:r>
      <w:r w:rsidR="004219BD" w:rsidRPr="00806A9D">
        <w:rPr>
          <w:iCs/>
          <w:szCs w:val="16"/>
          <w:lang w:val="en-GB" w:eastAsia="ko-KR"/>
        </w:rPr>
        <w:t xml:space="preserve">potential </w:t>
      </w:r>
      <w:r w:rsidR="00E433EE" w:rsidRPr="00806A9D">
        <w:rPr>
          <w:iCs/>
          <w:szCs w:val="16"/>
          <w:lang w:val="en-GB" w:eastAsia="ko-KR"/>
        </w:rPr>
        <w:t>different CLI level</w:t>
      </w:r>
      <w:r w:rsidR="004219BD" w:rsidRPr="00806A9D">
        <w:rPr>
          <w:iCs/>
          <w:szCs w:val="16"/>
          <w:lang w:val="en-GB" w:eastAsia="ko-KR"/>
        </w:rPr>
        <w:t xml:space="preserve">s per measuring subband. For </w:t>
      </w:r>
      <w:r w:rsidR="0001398C" w:rsidRPr="00806A9D">
        <w:rPr>
          <w:iCs/>
          <w:szCs w:val="16"/>
          <w:lang w:val="en-GB" w:eastAsia="ko-KR"/>
        </w:rPr>
        <w:t xml:space="preserve">gNB </w:t>
      </w:r>
      <w:r w:rsidR="004219BD" w:rsidRPr="00806A9D">
        <w:rPr>
          <w:iCs/>
          <w:szCs w:val="16"/>
          <w:lang w:val="en-GB" w:eastAsia="ko-KR"/>
        </w:rPr>
        <w:t>SBFD</w:t>
      </w:r>
      <w:r w:rsidR="0001398C" w:rsidRPr="00806A9D">
        <w:rPr>
          <w:iCs/>
          <w:szCs w:val="16"/>
          <w:lang w:val="en-GB" w:eastAsia="ko-KR"/>
        </w:rPr>
        <w:t xml:space="preserve">, </w:t>
      </w:r>
      <w:r w:rsidR="00A362AD" w:rsidRPr="00806A9D">
        <w:rPr>
          <w:iCs/>
          <w:szCs w:val="16"/>
          <w:lang w:val="en-GB" w:eastAsia="ko-KR"/>
        </w:rPr>
        <w:t>the measuring subband could align w</w:t>
      </w:r>
      <w:r w:rsidR="00803231" w:rsidRPr="00806A9D">
        <w:rPr>
          <w:iCs/>
          <w:szCs w:val="16"/>
          <w:lang w:val="en-GB" w:eastAsia="ko-KR"/>
        </w:rPr>
        <w:t xml:space="preserve">ith </w:t>
      </w:r>
      <w:r w:rsidR="005219E3" w:rsidRPr="00806A9D">
        <w:rPr>
          <w:iCs/>
          <w:szCs w:val="16"/>
          <w:lang w:val="en-GB" w:eastAsia="ko-KR"/>
        </w:rPr>
        <w:t>the downlink and uplink subbands</w:t>
      </w:r>
      <w:r w:rsidR="00F7531B" w:rsidRPr="00806A9D">
        <w:rPr>
          <w:iCs/>
          <w:szCs w:val="16"/>
          <w:lang w:val="en-GB" w:eastAsia="ko-KR"/>
        </w:rPr>
        <w:t xml:space="preserve"> (SBs)</w:t>
      </w:r>
      <w:r w:rsidR="005219E3" w:rsidRPr="00806A9D">
        <w:rPr>
          <w:iCs/>
          <w:szCs w:val="16"/>
          <w:lang w:val="en-GB" w:eastAsia="ko-KR"/>
        </w:rPr>
        <w:t xml:space="preserve"> for SBFD operation to measure inter-subband leakage and intra-subband </w:t>
      </w:r>
      <w:r w:rsidR="005F0361" w:rsidRPr="00806A9D">
        <w:rPr>
          <w:iCs/>
          <w:szCs w:val="16"/>
          <w:lang w:val="en-GB" w:eastAsia="ko-KR"/>
        </w:rPr>
        <w:t>blocking</w:t>
      </w:r>
      <w:r w:rsidR="004C50C7" w:rsidRPr="00806A9D">
        <w:rPr>
          <w:iCs/>
          <w:szCs w:val="16"/>
          <w:lang w:val="en-GB" w:eastAsia="ko-KR"/>
        </w:rPr>
        <w:t xml:space="preserve"> (</w:t>
      </w:r>
      <w:r w:rsidR="001608AA" w:rsidRPr="00806A9D">
        <w:rPr>
          <w:iCs/>
          <w:szCs w:val="16"/>
          <w:lang w:val="en-GB" w:eastAsia="ko-KR"/>
        </w:rPr>
        <w:t>receiver dynamic range / receiver AGC blocking)</w:t>
      </w:r>
      <w:r w:rsidR="005F0361" w:rsidRPr="00806A9D">
        <w:rPr>
          <w:iCs/>
          <w:szCs w:val="16"/>
          <w:lang w:val="en-GB" w:eastAsia="ko-KR"/>
        </w:rPr>
        <w:t xml:space="preserve"> </w:t>
      </w:r>
      <w:r w:rsidR="005219E3" w:rsidRPr="00806A9D">
        <w:rPr>
          <w:iCs/>
          <w:szCs w:val="16"/>
          <w:lang w:val="en-GB" w:eastAsia="ko-KR"/>
        </w:rPr>
        <w:t xml:space="preserve">or not align with the </w:t>
      </w:r>
      <w:r w:rsidR="001608AA" w:rsidRPr="00806A9D">
        <w:rPr>
          <w:iCs/>
          <w:szCs w:val="16"/>
          <w:lang w:val="en-GB" w:eastAsia="ko-KR"/>
        </w:rPr>
        <w:t xml:space="preserve">downlink and uplink subbands for SBFD operation </w:t>
      </w:r>
      <w:r w:rsidR="00F7531B" w:rsidRPr="00806A9D">
        <w:rPr>
          <w:iCs/>
          <w:szCs w:val="16"/>
          <w:lang w:val="en-GB" w:eastAsia="ko-KR"/>
        </w:rPr>
        <w:t xml:space="preserve">to measure sub-SB </w:t>
      </w:r>
      <w:r w:rsidR="00373154" w:rsidRPr="00806A9D">
        <w:rPr>
          <w:iCs/>
          <w:szCs w:val="16"/>
          <w:lang w:val="en-GB" w:eastAsia="ko-KR"/>
        </w:rPr>
        <w:t xml:space="preserve">CLI </w:t>
      </w:r>
      <w:r w:rsidR="00142205" w:rsidRPr="00806A9D">
        <w:rPr>
          <w:iCs/>
          <w:szCs w:val="16"/>
          <w:lang w:val="en-GB" w:eastAsia="ko-KR"/>
        </w:rPr>
        <w:t>for better granularity</w:t>
      </w:r>
      <w:r w:rsidR="00811BE3" w:rsidRPr="00806A9D">
        <w:rPr>
          <w:iCs/>
          <w:szCs w:val="16"/>
          <w:lang w:val="en-GB" w:eastAsia="ko-KR"/>
        </w:rPr>
        <w:t xml:space="preserve"> (edge RBs and center RBs of the SBFD subband may have different CLI levels)</w:t>
      </w:r>
      <w:r w:rsidR="00142205" w:rsidRPr="00806A9D">
        <w:rPr>
          <w:iCs/>
          <w:szCs w:val="16"/>
          <w:lang w:val="en-GB" w:eastAsia="ko-KR"/>
        </w:rPr>
        <w:t xml:space="preserve">. </w:t>
      </w:r>
      <w:r w:rsidR="009F57C9" w:rsidRPr="00806A9D">
        <w:rPr>
          <w:iCs/>
          <w:szCs w:val="16"/>
          <w:lang w:eastAsia="ko-KR"/>
        </w:rPr>
        <w:t>The</w:t>
      </w:r>
      <w:r w:rsidR="00B85E5A" w:rsidRPr="00806A9D">
        <w:rPr>
          <w:iCs/>
          <w:szCs w:val="16"/>
          <w:lang w:eastAsia="ko-KR"/>
        </w:rPr>
        <w:t xml:space="preserve"> inter-gNB</w:t>
      </w:r>
      <w:r w:rsidR="009F57C9" w:rsidRPr="00806A9D">
        <w:rPr>
          <w:iCs/>
          <w:szCs w:val="16"/>
          <w:lang w:eastAsia="ko-KR"/>
        </w:rPr>
        <w:t xml:space="preserve"> </w:t>
      </w:r>
      <w:r w:rsidR="00B85E5A" w:rsidRPr="00806A9D">
        <w:rPr>
          <w:iCs/>
          <w:szCs w:val="16"/>
          <w:lang w:eastAsia="ko-KR"/>
        </w:rPr>
        <w:t xml:space="preserve">subband </w:t>
      </w:r>
      <w:r w:rsidR="00B84C93" w:rsidRPr="00806A9D">
        <w:rPr>
          <w:iCs/>
          <w:szCs w:val="16"/>
          <w:lang w:eastAsia="ko-KR"/>
        </w:rPr>
        <w:t xml:space="preserve">measurement </w:t>
      </w:r>
      <w:r w:rsidR="009F57C9" w:rsidRPr="00806A9D">
        <w:rPr>
          <w:iCs/>
          <w:szCs w:val="16"/>
          <w:lang w:eastAsia="ko-KR"/>
        </w:rPr>
        <w:t>report could be done via BH signaling or OTA signaling from measuring gNB to CU or from measuring gNB to a neighbor gNB/DU.</w:t>
      </w:r>
    </w:p>
    <w:p w14:paraId="48A21267" w14:textId="569450CE" w:rsidR="002369B7" w:rsidRPr="00806A9D" w:rsidRDefault="008C6D66"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D6A77">
        <w:rPr>
          <w:rFonts w:eastAsia="Batang"/>
          <w:b/>
          <w:noProof/>
          <w:szCs w:val="24"/>
          <w:u w:val="single"/>
          <w:lang w:val="en-GB"/>
        </w:rPr>
        <w:t>66</w:t>
      </w:r>
      <w:r w:rsidRPr="008B0460">
        <w:rPr>
          <w:rFonts w:eastAsia="Batang"/>
          <w:b/>
          <w:szCs w:val="24"/>
          <w:u w:val="single"/>
          <w:lang w:val="en-GB"/>
        </w:rPr>
        <w:fldChar w:fldCharType="end"/>
      </w:r>
      <w:r w:rsidRPr="008B0460">
        <w:rPr>
          <w:b/>
          <w:iCs/>
          <w:szCs w:val="16"/>
          <w:lang w:val="en-GB" w:eastAsia="ko-KR"/>
        </w:rPr>
        <w:t xml:space="preserve">: </w:t>
      </w:r>
      <w:r w:rsidR="008F261B">
        <w:rPr>
          <w:b/>
          <w:iCs/>
          <w:szCs w:val="16"/>
          <w:lang w:val="en-GB" w:eastAsia="ko-KR"/>
        </w:rPr>
        <w:t>Support</w:t>
      </w:r>
      <w:r w:rsidR="008F261B" w:rsidRPr="002A53FC">
        <w:rPr>
          <w:b/>
          <w:iCs/>
          <w:szCs w:val="16"/>
          <w:lang w:val="en-GB" w:eastAsia="ko-KR"/>
        </w:rPr>
        <w:t xml:space="preserve"> subband-based </w:t>
      </w:r>
      <w:r w:rsidR="008F261B">
        <w:rPr>
          <w:b/>
          <w:iCs/>
          <w:szCs w:val="16"/>
          <w:lang w:val="en-GB" w:eastAsia="ko-KR"/>
        </w:rPr>
        <w:t xml:space="preserve">inter-gNB </w:t>
      </w:r>
      <w:r w:rsidR="008F261B" w:rsidRPr="002A53FC">
        <w:rPr>
          <w:b/>
          <w:iCs/>
          <w:szCs w:val="16"/>
          <w:lang w:val="en-GB" w:eastAsia="ko-KR"/>
        </w:rPr>
        <w:t>CLI reporting</w:t>
      </w:r>
      <w:r w:rsidR="008F261B">
        <w:rPr>
          <w:b/>
          <w:iCs/>
          <w:szCs w:val="16"/>
          <w:lang w:val="en-GB" w:eastAsia="ko-KR"/>
        </w:rPr>
        <w:t xml:space="preserve"> for accurate measurement of CLI leakage in SBFD.</w:t>
      </w:r>
    </w:p>
    <w:p w14:paraId="4A6106D1" w14:textId="77777777" w:rsidR="00E4381A" w:rsidRDefault="00E4381A" w:rsidP="006650F1">
      <w:pPr>
        <w:rPr>
          <w:rFonts w:eastAsia="Microsoft YaHei"/>
          <w:b/>
          <w:bCs/>
          <w:color w:val="000000"/>
        </w:rPr>
      </w:pPr>
    </w:p>
    <w:p w14:paraId="1FD56ECA" w14:textId="0707682E" w:rsidR="003C182B" w:rsidRDefault="004F74B4" w:rsidP="003C182B">
      <w:pPr>
        <w:pStyle w:val="Heading1"/>
        <w:rPr>
          <w:lang w:eastAsia="zh-CN"/>
        </w:rPr>
      </w:pPr>
      <w:bookmarkStart w:id="57" w:name="_Ref525738522"/>
      <w:bookmarkStart w:id="58" w:name="_Ref471731770"/>
      <w:bookmarkStart w:id="59" w:name="_Ref462669569"/>
      <w:r>
        <w:rPr>
          <w:lang w:eastAsia="zh-CN"/>
        </w:rPr>
        <w:t xml:space="preserve">Feasibility of </w:t>
      </w:r>
      <w:r w:rsidR="00702C86">
        <w:rPr>
          <w:lang w:eastAsia="zh-CN"/>
        </w:rPr>
        <w:t>subband non-overlapping full duplex</w:t>
      </w:r>
      <w:r w:rsidR="00EA50A0">
        <w:rPr>
          <w:lang w:eastAsia="zh-CN"/>
        </w:rPr>
        <w:t xml:space="preserve"> gNB</w:t>
      </w:r>
      <w:r w:rsidR="00702C86">
        <w:rPr>
          <w:lang w:eastAsia="zh-CN"/>
        </w:rPr>
        <w:t xml:space="preserve"> </w:t>
      </w:r>
      <w:r>
        <w:rPr>
          <w:lang w:eastAsia="zh-CN"/>
        </w:rPr>
        <w:t xml:space="preserve"> </w:t>
      </w:r>
    </w:p>
    <w:p w14:paraId="3C55109C" w14:textId="0C39FE78" w:rsidR="00783FFC" w:rsidRDefault="00783FFC" w:rsidP="0032130E">
      <w:pPr>
        <w:pStyle w:val="Heading2"/>
        <w:rPr>
          <w:lang w:eastAsia="zh-CN"/>
        </w:rPr>
      </w:pPr>
      <w:r>
        <w:rPr>
          <w:lang w:eastAsia="zh-CN"/>
        </w:rPr>
        <w:t>Self-interference mitigation techniques</w:t>
      </w:r>
    </w:p>
    <w:p w14:paraId="54DA16A9" w14:textId="0AD7CCFD" w:rsidR="006C0E1B" w:rsidRDefault="00316EF6" w:rsidP="00F4643D">
      <w:pPr>
        <w:jc w:val="both"/>
        <w:rPr>
          <w:rFonts w:eastAsia="Microsoft YaHei"/>
          <w:color w:val="000000"/>
          <w:lang w:eastAsia="zh-CN"/>
        </w:rPr>
      </w:pPr>
      <w:r>
        <w:rPr>
          <w:rFonts w:eastAsia="Microsoft YaHei"/>
          <w:color w:val="000000"/>
          <w:lang w:eastAsia="zh-CN"/>
        </w:rPr>
        <w:t xml:space="preserve">To enable proper </w:t>
      </w:r>
      <w:r w:rsidR="00712EAE">
        <w:rPr>
          <w:rFonts w:eastAsia="Microsoft YaHei"/>
          <w:color w:val="000000"/>
          <w:lang w:eastAsia="zh-CN"/>
        </w:rPr>
        <w:t>reception of the uplink signal at the gNB</w:t>
      </w:r>
      <w:r w:rsidR="0093172D">
        <w:rPr>
          <w:rFonts w:eastAsia="Microsoft YaHei"/>
          <w:color w:val="000000"/>
          <w:lang w:eastAsia="zh-CN"/>
        </w:rPr>
        <w:t xml:space="preserve"> receiver</w:t>
      </w:r>
      <w:r w:rsidR="00712EAE">
        <w:rPr>
          <w:rFonts w:eastAsia="Microsoft YaHei"/>
          <w:color w:val="000000"/>
          <w:lang w:eastAsia="zh-CN"/>
        </w:rPr>
        <w:t xml:space="preserve"> </w:t>
      </w:r>
      <w:r w:rsidR="00B67118">
        <w:rPr>
          <w:rFonts w:eastAsia="Microsoft YaHei"/>
          <w:color w:val="000000"/>
          <w:lang w:eastAsia="zh-CN"/>
        </w:rPr>
        <w:t>with</w:t>
      </w:r>
      <w:r w:rsidR="00712EAE">
        <w:rPr>
          <w:rFonts w:eastAsia="Microsoft YaHei"/>
          <w:color w:val="000000"/>
          <w:lang w:eastAsia="zh-CN"/>
        </w:rPr>
        <w:t xml:space="preserve"> simultaneously transmission DL signal, </w:t>
      </w:r>
      <w:r w:rsidR="004C07EB">
        <w:rPr>
          <w:rFonts w:eastAsia="Microsoft YaHei"/>
          <w:color w:val="000000"/>
          <w:lang w:eastAsia="zh-CN"/>
        </w:rPr>
        <w:t>gNB</w:t>
      </w:r>
      <w:r w:rsidR="00712EAE">
        <w:rPr>
          <w:rFonts w:eastAsia="Microsoft YaHei"/>
          <w:color w:val="000000"/>
          <w:lang w:eastAsia="zh-CN"/>
        </w:rPr>
        <w:t xml:space="preserve"> </w:t>
      </w:r>
      <w:r w:rsidR="0093172D">
        <w:rPr>
          <w:rFonts w:eastAsia="Microsoft YaHei"/>
          <w:color w:val="000000"/>
          <w:lang w:eastAsia="zh-CN"/>
        </w:rPr>
        <w:t xml:space="preserve">should mitigate the </w:t>
      </w:r>
      <w:r>
        <w:rPr>
          <w:rFonts w:eastAsia="Microsoft YaHei"/>
          <w:color w:val="000000"/>
          <w:lang w:eastAsia="zh-CN"/>
        </w:rPr>
        <w:t xml:space="preserve">direct </w:t>
      </w:r>
      <w:r w:rsidR="0093172D">
        <w:rPr>
          <w:rFonts w:eastAsia="Microsoft YaHei"/>
          <w:color w:val="000000"/>
          <w:lang w:eastAsia="zh-CN"/>
        </w:rPr>
        <w:t>self-interference ‘</w:t>
      </w:r>
      <w:r>
        <w:rPr>
          <w:rFonts w:eastAsia="Microsoft YaHei"/>
          <w:color w:val="000000"/>
          <w:lang w:eastAsia="zh-CN"/>
        </w:rPr>
        <w:t>leakage</w:t>
      </w:r>
      <w:r w:rsidR="0093172D">
        <w:rPr>
          <w:rFonts w:eastAsia="Microsoft YaHei"/>
          <w:color w:val="000000"/>
          <w:lang w:eastAsia="zh-CN"/>
        </w:rPr>
        <w:t xml:space="preserve">’ and any significant clutter reflections. </w:t>
      </w:r>
      <w:r w:rsidR="00F4643D">
        <w:rPr>
          <w:rFonts w:eastAsia="Microsoft YaHei"/>
          <w:color w:val="000000"/>
          <w:lang w:eastAsia="zh-CN"/>
        </w:rPr>
        <w:t>The self-interference could be mitigated by different techniques</w:t>
      </w:r>
      <w:r w:rsidR="006D1D3A">
        <w:rPr>
          <w:rFonts w:eastAsia="Microsoft YaHei"/>
          <w:color w:val="000000"/>
          <w:lang w:eastAsia="zh-CN"/>
        </w:rPr>
        <w:t xml:space="preserve"> such as spatial isolation, </w:t>
      </w:r>
      <w:r w:rsidR="00A6413A">
        <w:rPr>
          <w:rFonts w:eastAsia="Microsoft YaHei"/>
          <w:color w:val="000000"/>
          <w:lang w:eastAsia="zh-CN"/>
        </w:rPr>
        <w:t>analog</w:t>
      </w:r>
      <w:r w:rsidR="006D1D3A">
        <w:rPr>
          <w:rFonts w:eastAsia="Microsoft YaHei"/>
          <w:color w:val="000000"/>
          <w:lang w:eastAsia="zh-CN"/>
        </w:rPr>
        <w:t xml:space="preserve"> subband filter, </w:t>
      </w:r>
      <w:r w:rsidR="00A6413A">
        <w:rPr>
          <w:rFonts w:eastAsia="Microsoft YaHei"/>
          <w:color w:val="000000"/>
          <w:lang w:eastAsia="zh-CN"/>
        </w:rPr>
        <w:t xml:space="preserve">analog interference cancellation, beamforming and digital interference cancellation. </w:t>
      </w:r>
      <w:r w:rsidR="00F4643D">
        <w:rPr>
          <w:rFonts w:eastAsia="Microsoft YaHei"/>
          <w:color w:val="000000"/>
          <w:lang w:eastAsia="zh-CN"/>
        </w:rPr>
        <w:t xml:space="preserve"> </w:t>
      </w:r>
      <w:r w:rsidR="007F48FF">
        <w:rPr>
          <w:rFonts w:eastAsia="Microsoft YaHei"/>
          <w:color w:val="000000"/>
          <w:lang w:eastAsia="zh-CN"/>
        </w:rPr>
        <w:t xml:space="preserve">In the next sections, we discuss in </w:t>
      </w:r>
      <w:r w:rsidR="00731E82">
        <w:rPr>
          <w:rFonts w:eastAsia="Microsoft YaHei"/>
          <w:color w:val="000000"/>
          <w:lang w:eastAsia="zh-CN"/>
        </w:rPr>
        <w:t>detail</w:t>
      </w:r>
      <w:r w:rsidR="007F48FF">
        <w:rPr>
          <w:rFonts w:eastAsia="Microsoft YaHei"/>
          <w:color w:val="000000"/>
          <w:lang w:eastAsia="zh-CN"/>
        </w:rPr>
        <w:t xml:space="preserve"> the knobs </w:t>
      </w:r>
      <w:r w:rsidR="001D2AD9">
        <w:rPr>
          <w:rFonts w:eastAsia="Microsoft YaHei"/>
          <w:color w:val="000000"/>
          <w:lang w:eastAsia="zh-CN"/>
        </w:rPr>
        <w:t>for</w:t>
      </w:r>
      <w:r w:rsidR="007F48FF">
        <w:rPr>
          <w:rFonts w:eastAsia="Microsoft YaHei"/>
          <w:color w:val="000000"/>
          <w:lang w:eastAsia="zh-CN"/>
        </w:rPr>
        <w:t xml:space="preserve"> gNB transceiver </w:t>
      </w:r>
      <w:r w:rsidR="001D2AD9">
        <w:rPr>
          <w:rFonts w:eastAsia="Microsoft YaHei"/>
          <w:color w:val="000000"/>
          <w:lang w:eastAsia="zh-CN"/>
        </w:rPr>
        <w:t xml:space="preserve">that enable the </w:t>
      </w:r>
      <w:r w:rsidR="007F48FF">
        <w:rPr>
          <w:rFonts w:eastAsia="Microsoft YaHei"/>
          <w:color w:val="000000"/>
          <w:lang w:eastAsia="zh-CN"/>
        </w:rPr>
        <w:t xml:space="preserve">mitigation of both component of self-interference, namely direct leakage and clutter reflections. </w:t>
      </w:r>
    </w:p>
    <w:p w14:paraId="485BE946" w14:textId="02D01749" w:rsidR="00FC70CA" w:rsidRDefault="00FC70CA" w:rsidP="00BA1145">
      <w:pPr>
        <w:pStyle w:val="Heading3"/>
        <w:rPr>
          <w:lang w:eastAsia="zh-CN"/>
        </w:rPr>
      </w:pPr>
      <w:r>
        <w:rPr>
          <w:lang w:eastAsia="zh-CN"/>
        </w:rPr>
        <w:t>Spatial isolation</w:t>
      </w:r>
    </w:p>
    <w:p w14:paraId="0BA156C2" w14:textId="5144A2A6" w:rsidR="00F90A06" w:rsidRDefault="005E436E" w:rsidP="007E3E90">
      <w:pPr>
        <w:jc w:val="both"/>
        <w:rPr>
          <w:lang w:val="en-GB" w:eastAsia="zh-CN"/>
        </w:rPr>
      </w:pPr>
      <w:r>
        <w:rPr>
          <w:lang w:val="en-GB" w:eastAsia="zh-CN"/>
        </w:rPr>
        <w:t xml:space="preserve">gNB </w:t>
      </w:r>
      <w:r w:rsidR="007D6DE4">
        <w:rPr>
          <w:lang w:val="en-GB" w:eastAsia="zh-CN"/>
        </w:rPr>
        <w:t>Radio unit architecture with t</w:t>
      </w:r>
      <w:r w:rsidR="00BE7561">
        <w:rPr>
          <w:lang w:val="en-GB" w:eastAsia="zh-CN"/>
        </w:rPr>
        <w:t xml:space="preserve">wo </w:t>
      </w:r>
      <w:r w:rsidR="007D6DE4">
        <w:rPr>
          <w:lang w:val="en-GB" w:eastAsia="zh-CN"/>
        </w:rPr>
        <w:t xml:space="preserve">physically </w:t>
      </w:r>
      <w:r w:rsidR="00BE7561">
        <w:rPr>
          <w:lang w:val="en-GB" w:eastAsia="zh-CN"/>
        </w:rPr>
        <w:t>separate</w:t>
      </w:r>
      <w:r w:rsidR="007D6DE4">
        <w:rPr>
          <w:lang w:val="en-GB" w:eastAsia="zh-CN"/>
        </w:rPr>
        <w:t>d</w:t>
      </w:r>
      <w:r w:rsidR="00BE7561">
        <w:rPr>
          <w:lang w:val="en-GB" w:eastAsia="zh-CN"/>
        </w:rPr>
        <w:t xml:space="preserve"> panels</w:t>
      </w:r>
      <w:r w:rsidR="00B34F57">
        <w:rPr>
          <w:lang w:val="en-GB" w:eastAsia="zh-CN"/>
        </w:rPr>
        <w:t xml:space="preserve"> </w:t>
      </w:r>
      <w:r w:rsidR="007D6DE4">
        <w:rPr>
          <w:lang w:val="en-GB" w:eastAsia="zh-CN"/>
        </w:rPr>
        <w:t xml:space="preserve">for simulations transmission and reception </w:t>
      </w:r>
      <w:r>
        <w:rPr>
          <w:lang w:val="en-GB" w:eastAsia="zh-CN"/>
        </w:rPr>
        <w:t xml:space="preserve">enable large spatial isolation. </w:t>
      </w:r>
      <w:r w:rsidR="00B1017F">
        <w:rPr>
          <w:lang w:val="en-GB" w:eastAsia="zh-CN"/>
        </w:rPr>
        <w:t>A large spatial isolation</w:t>
      </w:r>
      <w:r w:rsidR="000B3C18">
        <w:rPr>
          <w:lang w:val="en-GB" w:eastAsia="zh-CN"/>
        </w:rPr>
        <w:t xml:space="preserve"> capability of the gNB would</w:t>
      </w:r>
      <w:r w:rsidR="00B1017F">
        <w:rPr>
          <w:lang w:val="en-GB" w:eastAsia="zh-CN"/>
        </w:rPr>
        <w:t xml:space="preserve"> facilitate the </w:t>
      </w:r>
      <w:r w:rsidR="000B3C18">
        <w:rPr>
          <w:lang w:val="en-GB" w:eastAsia="zh-CN"/>
        </w:rPr>
        <w:t>subband full duplex operation without the need of subband filters and or duplexe</w:t>
      </w:r>
      <w:r w:rsidR="00815BF7">
        <w:rPr>
          <w:lang w:val="en-GB" w:eastAsia="zh-CN"/>
        </w:rPr>
        <w:t>r</w:t>
      </w:r>
      <w:r w:rsidR="0038357E">
        <w:rPr>
          <w:lang w:val="en-GB" w:eastAsia="zh-CN"/>
        </w:rPr>
        <w:t xml:space="preserve">. </w:t>
      </w:r>
      <w:r w:rsidR="00C70F35">
        <w:rPr>
          <w:lang w:val="en-GB" w:eastAsia="zh-CN"/>
        </w:rPr>
        <w:t xml:space="preserve">The physical separation between the two panels could be used to add </w:t>
      </w:r>
      <w:r w:rsidR="007E3E90">
        <w:rPr>
          <w:lang w:val="en-GB" w:eastAsia="zh-CN"/>
        </w:rPr>
        <w:t>electro</w:t>
      </w:r>
      <w:r w:rsidR="00C70F35">
        <w:rPr>
          <w:lang w:val="en-GB" w:eastAsia="zh-CN"/>
        </w:rPr>
        <w:t xml:space="preserve">-magnetic spatial </w:t>
      </w:r>
      <w:r w:rsidR="00F92975">
        <w:rPr>
          <w:lang w:val="en-GB" w:eastAsia="zh-CN"/>
        </w:rPr>
        <w:t>duplexer</w:t>
      </w:r>
      <w:r w:rsidR="00C70F35">
        <w:rPr>
          <w:lang w:val="en-GB" w:eastAsia="zh-CN"/>
        </w:rPr>
        <w:t xml:space="preserve"> that </w:t>
      </w:r>
      <w:r w:rsidR="00F92975">
        <w:rPr>
          <w:lang w:val="en-GB" w:eastAsia="zh-CN"/>
        </w:rPr>
        <w:t>enhances the spatial isolation</w:t>
      </w:r>
      <w:r w:rsidR="00114DD2">
        <w:rPr>
          <w:lang w:val="en-GB" w:eastAsia="zh-CN"/>
        </w:rPr>
        <w:t xml:space="preserve"> between the panels</w:t>
      </w:r>
      <w:r w:rsidR="00F92975">
        <w:rPr>
          <w:lang w:val="en-GB" w:eastAsia="zh-CN"/>
        </w:rPr>
        <w:t>. Qualcomm has built</w:t>
      </w:r>
      <w:r w:rsidR="007E3E90">
        <w:rPr>
          <w:lang w:val="en-GB" w:eastAsia="zh-CN"/>
        </w:rPr>
        <w:t xml:space="preserve"> a 3.4</w:t>
      </w:r>
      <w:r w:rsidR="00114DD2">
        <w:rPr>
          <w:lang w:val="en-GB" w:eastAsia="zh-CN"/>
        </w:rPr>
        <w:t xml:space="preserve"> </w:t>
      </w:r>
      <w:r w:rsidR="007E3E90">
        <w:rPr>
          <w:lang w:val="en-GB" w:eastAsia="zh-CN"/>
        </w:rPr>
        <w:t xml:space="preserve">GHz Massive MIMO antenna arrays with spatial duplex </w:t>
      </w:r>
      <w:r w:rsidR="00114DD2">
        <w:rPr>
          <w:lang w:val="en-GB" w:eastAsia="zh-CN"/>
        </w:rPr>
        <w:t xml:space="preserve">as show in </w:t>
      </w:r>
      <w:r w:rsidR="00373A17">
        <w:rPr>
          <w:lang w:val="en-GB" w:eastAsia="zh-CN"/>
        </w:rPr>
        <w:fldChar w:fldCharType="begin"/>
      </w:r>
      <w:r w:rsidR="00373A17">
        <w:rPr>
          <w:lang w:val="en-GB" w:eastAsia="zh-CN"/>
        </w:rPr>
        <w:instrText xml:space="preserve"> REF _Ref127524521 \h </w:instrText>
      </w:r>
      <w:r w:rsidR="00373A17">
        <w:rPr>
          <w:lang w:val="en-GB" w:eastAsia="zh-CN"/>
        </w:rPr>
      </w:r>
      <w:r w:rsidR="00373A17">
        <w:rPr>
          <w:lang w:val="en-GB" w:eastAsia="zh-CN"/>
        </w:rPr>
        <w:fldChar w:fldCharType="separate"/>
      </w:r>
      <w:r w:rsidR="009D6A77">
        <w:t xml:space="preserve">Figure </w:t>
      </w:r>
      <w:r w:rsidR="009D6A77">
        <w:rPr>
          <w:noProof/>
        </w:rPr>
        <w:t>4</w:t>
      </w:r>
      <w:r w:rsidR="009D6A77">
        <w:noBreakHyphen/>
      </w:r>
      <w:r w:rsidR="009D6A77">
        <w:rPr>
          <w:noProof/>
        </w:rPr>
        <w:t>1</w:t>
      </w:r>
      <w:r w:rsidR="00373A17">
        <w:rPr>
          <w:lang w:val="en-GB" w:eastAsia="zh-CN"/>
        </w:rPr>
        <w:fldChar w:fldCharType="end"/>
      </w:r>
      <w:r w:rsidR="00A71317">
        <w:rPr>
          <w:lang w:val="en-GB" w:eastAsia="zh-CN"/>
        </w:rPr>
        <w:t xml:space="preserve"> and validated</w:t>
      </w:r>
      <w:r w:rsidR="003E60B6">
        <w:rPr>
          <w:lang w:val="en-GB" w:eastAsia="zh-CN"/>
        </w:rPr>
        <w:t xml:space="preserve"> </w:t>
      </w:r>
      <w:r w:rsidR="00A87951">
        <w:rPr>
          <w:lang w:val="en-GB" w:eastAsia="zh-CN"/>
        </w:rPr>
        <w:t>the feasibility of self-interference mitigation</w:t>
      </w:r>
      <w:r w:rsidR="00A71317">
        <w:rPr>
          <w:lang w:val="en-GB" w:eastAsia="zh-CN"/>
        </w:rPr>
        <w:t xml:space="preserve"> </w:t>
      </w:r>
      <w:r w:rsidR="003E60B6">
        <w:rPr>
          <w:lang w:val="en-GB" w:eastAsia="zh-CN"/>
        </w:rPr>
        <w:t>without needs of subband filters</w:t>
      </w:r>
      <w:r w:rsidR="00114DD2">
        <w:rPr>
          <w:lang w:val="en-GB" w:eastAsia="zh-CN"/>
        </w:rPr>
        <w:t xml:space="preserve">. </w:t>
      </w:r>
    </w:p>
    <w:p w14:paraId="16CBE209" w14:textId="692DE921" w:rsidR="00F90A06" w:rsidRPr="004E11FD" w:rsidRDefault="004E11FD" w:rsidP="00BA1145">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9D6A77">
        <w:rPr>
          <w:rFonts w:eastAsia="Batang"/>
          <w:b/>
          <w:noProof/>
          <w:szCs w:val="24"/>
          <w:u w:val="single"/>
          <w:lang w:val="en-GB"/>
        </w:rPr>
        <w:t>56</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Two separate panels with </w:t>
      </w:r>
      <w:r w:rsidR="000539B9">
        <w:rPr>
          <w:b/>
          <w:iCs/>
          <w:szCs w:val="16"/>
          <w:lang w:val="en-GB" w:eastAsia="ko-KR"/>
        </w:rPr>
        <w:t>added EM spatial duplexer enables large</w:t>
      </w:r>
      <w:r w:rsidR="002763B0">
        <w:rPr>
          <w:b/>
          <w:iCs/>
          <w:szCs w:val="16"/>
          <w:lang w:val="en-GB" w:eastAsia="ko-KR"/>
        </w:rPr>
        <w:t xml:space="preserve"> spatial isolation which facilitate gNB full duplex without the need of </w:t>
      </w:r>
      <w:r w:rsidR="004648AD">
        <w:rPr>
          <w:b/>
          <w:iCs/>
          <w:szCs w:val="16"/>
          <w:lang w:val="en-GB" w:eastAsia="ko-KR"/>
        </w:rPr>
        <w:t xml:space="preserve">complex RF circuitry of analogy interference cancelation or subband filters. </w:t>
      </w:r>
    </w:p>
    <w:p w14:paraId="49BF43A3" w14:textId="77777777" w:rsidR="002763D3" w:rsidRDefault="004F7C91" w:rsidP="002763D3">
      <w:pPr>
        <w:keepNext/>
        <w:jc w:val="center"/>
      </w:pPr>
      <w:r>
        <w:t xml:space="preserve">  </w:t>
      </w:r>
      <w:r w:rsidR="00D4799A">
        <w:t xml:space="preserve"> </w:t>
      </w:r>
      <w:r>
        <w:t xml:space="preserve">   </w:t>
      </w:r>
      <w:r w:rsidR="00D4799A">
        <w:t xml:space="preserve">  </w:t>
      </w:r>
      <w:r w:rsidR="00F90A06">
        <w:object w:dxaOrig="6466" w:dyaOrig="1756" w14:anchorId="2396F21F">
          <v:shape id="_x0000_i1054" type="#_x0000_t75" style="width:323.55pt;height:87.45pt" o:ole="">
            <v:imagedata r:id="rId80" o:title=""/>
          </v:shape>
          <o:OLEObject Type="Embed" ProgID="Visio.Drawing.15" ShapeID="_x0000_i1054" DrawAspect="Content" ObjectID="_1738161139" r:id="rId81"/>
        </w:object>
      </w:r>
    </w:p>
    <w:p w14:paraId="2D1DCB2D" w14:textId="1F32B9FE" w:rsidR="00BB5204" w:rsidRDefault="002763D3" w:rsidP="002763D3">
      <w:pPr>
        <w:pStyle w:val="Caption"/>
        <w:jc w:val="center"/>
      </w:pPr>
      <w:bookmarkStart w:id="60" w:name="_Ref127524521"/>
      <w:bookmarkStart w:id="61" w:name="_Ref101476857"/>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1</w:t>
      </w:r>
      <w:r>
        <w:rPr>
          <w:noProof/>
        </w:rPr>
        <w:fldChar w:fldCharType="end"/>
      </w:r>
      <w:bookmarkEnd w:id="60"/>
      <w:bookmarkEnd w:id="61"/>
      <w:r>
        <w:t>: Massive MIMO antenna arrays with spatial duplexer</w:t>
      </w:r>
    </w:p>
    <w:p w14:paraId="386E7932" w14:textId="0E9B84D8" w:rsidR="002763D3" w:rsidRPr="002763D3" w:rsidRDefault="004B30AC" w:rsidP="00A87951">
      <w:pPr>
        <w:jc w:val="both"/>
        <w:rPr>
          <w:lang w:val="en-GB" w:eastAsia="zh-CN"/>
        </w:rPr>
      </w:pPr>
      <w:r>
        <w:rPr>
          <w:lang w:val="en-GB" w:eastAsia="zh-CN"/>
        </w:rPr>
        <w:t xml:space="preserve">RF measurements </w:t>
      </w:r>
      <w:r w:rsidR="009D7B31">
        <w:rPr>
          <w:lang w:val="en-GB" w:eastAsia="zh-CN"/>
        </w:rPr>
        <w:t xml:space="preserve">for the Tx-Rx spatial </w:t>
      </w:r>
      <w:r w:rsidR="00C94BF3">
        <w:rPr>
          <w:lang w:val="en-GB" w:eastAsia="zh-CN"/>
        </w:rPr>
        <w:t>has been c</w:t>
      </w:r>
      <w:r w:rsidR="009D7B31">
        <w:rPr>
          <w:lang w:val="en-GB" w:eastAsia="zh-CN"/>
        </w:rPr>
        <w:t>onducted</w:t>
      </w:r>
      <w:r w:rsidR="009036EE">
        <w:rPr>
          <w:lang w:val="en-GB" w:eastAsia="zh-CN"/>
        </w:rPr>
        <w:t xml:space="preserve"> and results are shown in </w:t>
      </w:r>
      <w:r w:rsidR="00373A17">
        <w:rPr>
          <w:lang w:val="en-GB" w:eastAsia="zh-CN"/>
        </w:rPr>
        <w:fldChar w:fldCharType="begin"/>
      </w:r>
      <w:r w:rsidR="00373A17">
        <w:rPr>
          <w:lang w:val="en-GB" w:eastAsia="zh-CN"/>
        </w:rPr>
        <w:instrText xml:space="preserve"> REF _Ref127524531 \h </w:instrText>
      </w:r>
      <w:r w:rsidR="00373A17">
        <w:rPr>
          <w:lang w:val="en-GB" w:eastAsia="zh-CN"/>
        </w:rPr>
      </w:r>
      <w:r w:rsidR="00373A17">
        <w:rPr>
          <w:lang w:val="en-GB" w:eastAsia="zh-CN"/>
        </w:rPr>
        <w:fldChar w:fldCharType="separate"/>
      </w:r>
      <w:r w:rsidR="009D6A77">
        <w:t xml:space="preserve">Figure </w:t>
      </w:r>
      <w:r w:rsidR="009D6A77">
        <w:rPr>
          <w:noProof/>
        </w:rPr>
        <w:t>4</w:t>
      </w:r>
      <w:r w:rsidR="009D6A77">
        <w:noBreakHyphen/>
      </w:r>
      <w:r w:rsidR="009D6A77">
        <w:rPr>
          <w:noProof/>
        </w:rPr>
        <w:t>2</w:t>
      </w:r>
      <w:r w:rsidR="00373A17">
        <w:rPr>
          <w:lang w:val="en-GB" w:eastAsia="zh-CN"/>
        </w:rPr>
        <w:fldChar w:fldCharType="end"/>
      </w:r>
      <w:r w:rsidR="006E1EA7">
        <w:rPr>
          <w:lang w:val="en-GB" w:eastAsia="zh-CN"/>
        </w:rPr>
        <w:t xml:space="preserve">. </w:t>
      </w:r>
      <w:r w:rsidR="0062600B">
        <w:rPr>
          <w:lang w:val="en-GB" w:eastAsia="zh-CN"/>
        </w:rPr>
        <w:t>Each curve represents t</w:t>
      </w:r>
      <w:r w:rsidR="006E1EA7">
        <w:rPr>
          <w:lang w:val="en-GB" w:eastAsia="zh-CN"/>
        </w:rPr>
        <w:t xml:space="preserve">he spatial isolation </w:t>
      </w:r>
      <w:r w:rsidR="0062600B">
        <w:rPr>
          <w:lang w:val="en-GB" w:eastAsia="zh-CN"/>
        </w:rPr>
        <w:t>measured between all transmit chains of one array to one receiver chain</w:t>
      </w:r>
      <w:r w:rsidR="00726424">
        <w:rPr>
          <w:lang w:val="en-GB" w:eastAsia="zh-CN"/>
        </w:rPr>
        <w:t xml:space="preserve"> of the other array</w:t>
      </w:r>
      <w:r w:rsidR="004472B1">
        <w:rPr>
          <w:lang w:val="en-GB" w:eastAsia="zh-CN"/>
        </w:rPr>
        <w:t xml:space="preserve">. This includes </w:t>
      </w:r>
      <w:r w:rsidR="00726424">
        <w:rPr>
          <w:lang w:val="en-GB" w:eastAsia="zh-CN"/>
        </w:rPr>
        <w:t>the</w:t>
      </w:r>
      <w:r w:rsidR="004472B1">
        <w:rPr>
          <w:lang w:val="en-GB" w:eastAsia="zh-CN"/>
        </w:rPr>
        <w:t xml:space="preserve"> </w:t>
      </w:r>
      <w:r w:rsidR="006640F3">
        <w:rPr>
          <w:lang w:val="en-GB" w:eastAsia="zh-CN"/>
        </w:rPr>
        <w:t>near field</w:t>
      </w:r>
      <w:r w:rsidR="004472B1">
        <w:rPr>
          <w:lang w:val="en-GB" w:eastAsia="zh-CN"/>
        </w:rPr>
        <w:t xml:space="preserve"> </w:t>
      </w:r>
      <w:r w:rsidR="00726424">
        <w:rPr>
          <w:lang w:val="en-GB" w:eastAsia="zh-CN"/>
        </w:rPr>
        <w:t>transmit</w:t>
      </w:r>
      <w:r w:rsidR="004472B1">
        <w:rPr>
          <w:lang w:val="en-GB" w:eastAsia="zh-CN"/>
        </w:rPr>
        <w:t xml:space="preserve"> and receive antenna gains. The results </w:t>
      </w:r>
      <w:r w:rsidR="00561D83">
        <w:rPr>
          <w:lang w:val="en-GB" w:eastAsia="zh-CN"/>
        </w:rPr>
        <w:t>show more than 80 dB of isolation is achieve</w:t>
      </w:r>
      <w:r w:rsidR="00B46FC2">
        <w:rPr>
          <w:lang w:val="en-GB" w:eastAsia="zh-CN"/>
        </w:rPr>
        <w:t>d</w:t>
      </w:r>
      <w:r w:rsidR="006640F3">
        <w:rPr>
          <w:lang w:val="en-GB" w:eastAsia="zh-CN"/>
        </w:rPr>
        <w:t xml:space="preserve"> at the band of interest</w:t>
      </w:r>
      <w:r w:rsidR="00195D9D">
        <w:rPr>
          <w:lang w:val="en-GB" w:eastAsia="zh-CN"/>
        </w:rPr>
        <w:t xml:space="preserve">. </w:t>
      </w:r>
    </w:p>
    <w:p w14:paraId="707F76B9" w14:textId="72E0C156" w:rsidR="00783FFC" w:rsidRPr="00146D10" w:rsidRDefault="00146D10" w:rsidP="00146D10">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9D6A77">
        <w:rPr>
          <w:rFonts w:eastAsia="Batang"/>
          <w:b/>
          <w:noProof/>
          <w:szCs w:val="24"/>
          <w:u w:val="single"/>
          <w:lang w:val="en-GB"/>
        </w:rPr>
        <w:t>57</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More than 80 dB of spatial isolation could be achieved using two separate panels </w:t>
      </w:r>
      <w:r w:rsidR="000A0570">
        <w:rPr>
          <w:b/>
          <w:iCs/>
          <w:szCs w:val="16"/>
          <w:lang w:val="en-GB" w:eastAsia="ko-KR"/>
        </w:rPr>
        <w:t>with spatial duplexer.</w:t>
      </w:r>
    </w:p>
    <w:p w14:paraId="0EEE844D" w14:textId="13609574" w:rsidR="00CC1DFB" w:rsidRDefault="00405737" w:rsidP="009036EE">
      <w:pPr>
        <w:keepNext/>
        <w:jc w:val="center"/>
      </w:pPr>
      <w:r>
        <w:object w:dxaOrig="6765" w:dyaOrig="4425" w14:anchorId="4F48D9E3">
          <v:shape id="_x0000_i1055" type="#_x0000_t75" style="width:4in;height:187.5pt" o:ole="">
            <v:imagedata r:id="rId82" o:title=""/>
          </v:shape>
          <o:OLEObject Type="Embed" ProgID="Visio.Drawing.15" ShapeID="_x0000_i1055" DrawAspect="Content" ObjectID="_1738161140" r:id="rId83"/>
        </w:object>
      </w:r>
    </w:p>
    <w:p w14:paraId="18524E19" w14:textId="6107DE48" w:rsidR="00EE7D54" w:rsidRDefault="00CC1DFB" w:rsidP="00CC1DFB">
      <w:pPr>
        <w:pStyle w:val="Caption"/>
        <w:jc w:val="center"/>
      </w:pPr>
      <w:bookmarkStart w:id="62" w:name="_Ref127524531"/>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2</w:t>
      </w:r>
      <w:r>
        <w:rPr>
          <w:noProof/>
        </w:rPr>
        <w:fldChar w:fldCharType="end"/>
      </w:r>
      <w:bookmarkEnd w:id="62"/>
      <w:r>
        <w:t xml:space="preserve">: RF measurements of Tx-Rx spatial isolation between </w:t>
      </w:r>
      <w:r w:rsidR="006700B9">
        <w:t>for FR1</w:t>
      </w:r>
    </w:p>
    <w:p w14:paraId="6DE862CF" w14:textId="49D7E7AF" w:rsidR="00BF7BB2" w:rsidRDefault="009444B1" w:rsidP="00905AC7">
      <w:pPr>
        <w:jc w:val="both"/>
        <w:rPr>
          <w:color w:val="000000" w:themeColor="text1"/>
          <w:lang w:val="en-GB" w:eastAsia="zh-CN"/>
        </w:rPr>
      </w:pPr>
      <w:r w:rsidRPr="008E2994">
        <w:rPr>
          <w:color w:val="000000" w:themeColor="text1"/>
        </w:rPr>
        <w:t xml:space="preserve">For FR2, </w:t>
      </w:r>
      <w:r w:rsidR="00DC5667" w:rsidRPr="008E2994">
        <w:rPr>
          <w:color w:val="000000" w:themeColor="text1"/>
          <w:lang w:val="en-GB" w:eastAsia="zh-CN"/>
        </w:rPr>
        <w:t xml:space="preserve">RF measurements for the Tx-Rx spatial has been conducted at </w:t>
      </w:r>
      <w:r w:rsidR="00021007" w:rsidRPr="008E2994">
        <w:rPr>
          <w:color w:val="000000" w:themeColor="text1"/>
          <w:lang w:val="en-GB" w:eastAsia="zh-CN"/>
        </w:rPr>
        <w:t xml:space="preserve">28 GHz </w:t>
      </w:r>
      <w:r w:rsidR="00DC5667" w:rsidRPr="008E2994">
        <w:rPr>
          <w:color w:val="000000" w:themeColor="text1"/>
          <w:lang w:val="en-GB" w:eastAsia="zh-CN"/>
        </w:rPr>
        <w:t>frequency</w:t>
      </w:r>
      <w:r w:rsidR="005B2906" w:rsidRPr="008E2994">
        <w:rPr>
          <w:color w:val="000000" w:themeColor="text1"/>
          <w:lang w:val="en-GB" w:eastAsia="zh-CN"/>
        </w:rPr>
        <w:t xml:space="preserve"> with two separate panels. </w:t>
      </w:r>
      <w:r w:rsidR="0018464B">
        <w:rPr>
          <w:color w:val="000000" w:themeColor="text1"/>
          <w:lang w:val="en-GB" w:eastAsia="zh-CN"/>
        </w:rPr>
        <w:t xml:space="preserve">The Tx and Rx </w:t>
      </w:r>
      <w:r w:rsidR="00D013FA">
        <w:rPr>
          <w:color w:val="000000" w:themeColor="text1"/>
          <w:lang w:val="en-GB" w:eastAsia="zh-CN"/>
        </w:rPr>
        <w:t>m</w:t>
      </w:r>
      <w:r w:rsidR="00C35B16" w:rsidRPr="008E2994">
        <w:rPr>
          <w:color w:val="000000" w:themeColor="text1"/>
          <w:lang w:val="en-GB" w:eastAsia="zh-CN"/>
        </w:rPr>
        <w:t>easurement</w:t>
      </w:r>
      <w:r w:rsidR="00D013FA">
        <w:rPr>
          <w:color w:val="000000" w:themeColor="text1"/>
          <w:lang w:val="en-GB" w:eastAsia="zh-CN"/>
        </w:rPr>
        <w:t xml:space="preserve"> </w:t>
      </w:r>
      <w:r w:rsidR="00D013FA">
        <w:rPr>
          <w:lang w:val="en-GB" w:eastAsia="zh-CN"/>
        </w:rPr>
        <w:t xml:space="preserve">setup of the full duplex antenna array is shown in </w:t>
      </w:r>
      <w:r w:rsidR="00036136">
        <w:rPr>
          <w:lang w:val="en-GB" w:eastAsia="zh-CN"/>
        </w:rPr>
        <w:fldChar w:fldCharType="begin"/>
      </w:r>
      <w:r w:rsidR="00036136">
        <w:rPr>
          <w:lang w:val="en-GB" w:eastAsia="zh-CN"/>
        </w:rPr>
        <w:instrText xml:space="preserve"> REF _Ref127524552 \h </w:instrText>
      </w:r>
      <w:r w:rsidR="00036136">
        <w:rPr>
          <w:lang w:val="en-GB" w:eastAsia="zh-CN"/>
        </w:rPr>
      </w:r>
      <w:r w:rsidR="00036136">
        <w:rPr>
          <w:lang w:val="en-GB" w:eastAsia="zh-CN"/>
        </w:rPr>
        <w:fldChar w:fldCharType="separate"/>
      </w:r>
      <w:r w:rsidR="009D6A77">
        <w:t xml:space="preserve">Figure </w:t>
      </w:r>
      <w:r w:rsidR="009D6A77">
        <w:rPr>
          <w:noProof/>
        </w:rPr>
        <w:t>4</w:t>
      </w:r>
      <w:r w:rsidR="009D6A77">
        <w:noBreakHyphen/>
      </w:r>
      <w:r w:rsidR="009D6A77">
        <w:rPr>
          <w:noProof/>
        </w:rPr>
        <w:t>3</w:t>
      </w:r>
      <w:r w:rsidR="00036136">
        <w:rPr>
          <w:lang w:val="en-GB" w:eastAsia="zh-CN"/>
        </w:rPr>
        <w:fldChar w:fldCharType="end"/>
      </w:r>
      <w:r w:rsidR="00D013FA">
        <w:rPr>
          <w:lang w:val="en-GB" w:eastAsia="zh-CN"/>
        </w:rPr>
        <w:t>.</w:t>
      </w:r>
      <w:r w:rsidR="00C35B16">
        <w:rPr>
          <w:lang w:val="en-GB" w:eastAsia="zh-CN"/>
        </w:rPr>
        <w:t xml:space="preserve"> </w:t>
      </w:r>
      <w:r w:rsidR="002A4079">
        <w:rPr>
          <w:color w:val="000000" w:themeColor="text1"/>
          <w:lang w:val="en-GB" w:eastAsia="zh-CN"/>
        </w:rPr>
        <w:t>This measurement setup is on top of the building roof with antenna pointing to the sky, in which case could be without clutter impact or with negligible clutter impact.</w:t>
      </w:r>
      <w:r w:rsidR="002A4079" w:rsidRPr="008E2994">
        <w:rPr>
          <w:color w:val="000000" w:themeColor="text1"/>
          <w:lang w:val="en-GB" w:eastAsia="zh-CN"/>
        </w:rPr>
        <w:t xml:space="preserve"> </w:t>
      </w:r>
      <w:r w:rsidR="0066355A">
        <w:rPr>
          <w:color w:val="000000" w:themeColor="text1"/>
          <w:lang w:val="en-GB" w:eastAsia="zh-CN"/>
        </w:rPr>
        <w:t>In this setup, the Tx and Rx beam sweeping is synchronized which is the worst-case scenario</w:t>
      </w:r>
      <w:r w:rsidR="00CE1CE5">
        <w:rPr>
          <w:color w:val="000000" w:themeColor="text1"/>
          <w:lang w:val="en-GB" w:eastAsia="zh-CN"/>
        </w:rPr>
        <w:t xml:space="preserve"> </w:t>
      </w:r>
      <w:r w:rsidR="009A42A4">
        <w:rPr>
          <w:color w:val="000000" w:themeColor="text1"/>
          <w:lang w:val="en-GB" w:eastAsia="zh-CN"/>
        </w:rPr>
        <w:t xml:space="preserve">- </w:t>
      </w:r>
      <w:r w:rsidR="00CE1CE5">
        <w:rPr>
          <w:color w:val="000000" w:themeColor="text1"/>
          <w:lang w:val="en-GB" w:eastAsia="zh-CN"/>
        </w:rPr>
        <w:t>without including clutter</w:t>
      </w:r>
      <w:r w:rsidR="004A0F5D">
        <w:rPr>
          <w:color w:val="000000" w:themeColor="text1"/>
          <w:lang w:val="en-GB" w:eastAsia="zh-CN"/>
        </w:rPr>
        <w:t xml:space="preserve">. </w:t>
      </w:r>
    </w:p>
    <w:p w14:paraId="1CAAC8F6" w14:textId="15C729CB" w:rsidR="001B42CB" w:rsidRDefault="0066355A" w:rsidP="00905AC7">
      <w:pPr>
        <w:jc w:val="both"/>
        <w:rPr>
          <w:color w:val="000000" w:themeColor="text1"/>
          <w:lang w:val="en-GB" w:eastAsia="zh-CN"/>
        </w:rPr>
      </w:pPr>
      <w:r>
        <w:rPr>
          <w:color w:val="000000" w:themeColor="text1"/>
          <w:lang w:val="en-GB" w:eastAsia="zh-CN"/>
        </w:rPr>
        <w:t xml:space="preserve">The measurement results </w:t>
      </w:r>
      <w:r w:rsidR="00C35B16" w:rsidRPr="008E2994">
        <w:rPr>
          <w:color w:val="000000" w:themeColor="text1"/>
          <w:lang w:val="en-GB" w:eastAsia="zh-CN"/>
        </w:rPr>
        <w:t>show</w:t>
      </w:r>
      <w:r w:rsidR="00125C79">
        <w:rPr>
          <w:color w:val="000000" w:themeColor="text1"/>
          <w:lang w:val="en-GB" w:eastAsia="zh-CN"/>
        </w:rPr>
        <w:t xml:space="preserve"> at least</w:t>
      </w:r>
      <w:r w:rsidR="00C35B16" w:rsidRPr="008E2994">
        <w:rPr>
          <w:color w:val="000000" w:themeColor="text1"/>
          <w:lang w:val="en-GB" w:eastAsia="zh-CN"/>
        </w:rPr>
        <w:t xml:space="preserve"> 80-90 dB spatial isolation can be achieved between the two Tx and Rx panels</w:t>
      </w:r>
      <w:r w:rsidR="008C0BC4">
        <w:rPr>
          <w:color w:val="000000" w:themeColor="text1"/>
          <w:lang w:val="en-GB" w:eastAsia="zh-CN"/>
        </w:rPr>
        <w:t xml:space="preserve"> as illustrated in </w:t>
      </w:r>
      <w:r w:rsidR="00036136">
        <w:rPr>
          <w:color w:val="000000" w:themeColor="text1"/>
          <w:lang w:val="en-GB" w:eastAsia="zh-CN"/>
        </w:rPr>
        <w:fldChar w:fldCharType="begin"/>
      </w:r>
      <w:r w:rsidR="00036136">
        <w:rPr>
          <w:color w:val="000000" w:themeColor="text1"/>
          <w:lang w:val="en-GB" w:eastAsia="zh-CN"/>
        </w:rPr>
        <w:instrText xml:space="preserve"> REF _Ref127524563 \h </w:instrText>
      </w:r>
      <w:r w:rsidR="00036136">
        <w:rPr>
          <w:color w:val="000000" w:themeColor="text1"/>
          <w:lang w:val="en-GB" w:eastAsia="zh-CN"/>
        </w:rPr>
      </w:r>
      <w:r w:rsidR="00036136">
        <w:rPr>
          <w:color w:val="000000" w:themeColor="text1"/>
          <w:lang w:val="en-GB" w:eastAsia="zh-CN"/>
        </w:rPr>
        <w:fldChar w:fldCharType="separate"/>
      </w:r>
      <w:r w:rsidR="009D6A77">
        <w:t xml:space="preserve">Figure </w:t>
      </w:r>
      <w:r w:rsidR="009D6A77">
        <w:rPr>
          <w:noProof/>
        </w:rPr>
        <w:t>4</w:t>
      </w:r>
      <w:r w:rsidR="009D6A77">
        <w:noBreakHyphen/>
      </w:r>
      <w:r w:rsidR="009D6A77">
        <w:rPr>
          <w:noProof/>
        </w:rPr>
        <w:t>4</w:t>
      </w:r>
      <w:r w:rsidR="00036136">
        <w:rPr>
          <w:color w:val="000000" w:themeColor="text1"/>
          <w:lang w:val="en-GB" w:eastAsia="zh-CN"/>
        </w:rPr>
        <w:fldChar w:fldCharType="end"/>
      </w:r>
      <w:r w:rsidR="00C35B16" w:rsidRPr="008E2994">
        <w:rPr>
          <w:color w:val="000000" w:themeColor="text1"/>
          <w:lang w:val="en-GB" w:eastAsia="zh-CN"/>
        </w:rPr>
        <w:t>.</w:t>
      </w:r>
      <w:r w:rsidR="00195DC0">
        <w:rPr>
          <w:color w:val="000000" w:themeColor="text1"/>
          <w:lang w:val="en-GB" w:eastAsia="zh-CN"/>
        </w:rPr>
        <w:t xml:space="preserve"> </w:t>
      </w:r>
      <w:r w:rsidR="00E72A32" w:rsidRPr="008E2994">
        <w:rPr>
          <w:color w:val="000000" w:themeColor="text1"/>
          <w:lang w:val="en-GB" w:eastAsia="zh-CN"/>
        </w:rPr>
        <w:t xml:space="preserve">If the antenna array </w:t>
      </w:r>
      <w:r w:rsidR="000176E7" w:rsidRPr="008E2994">
        <w:rPr>
          <w:color w:val="000000" w:themeColor="text1"/>
          <w:lang w:val="en-GB" w:eastAsia="zh-CN"/>
        </w:rPr>
        <w:t>cent</w:t>
      </w:r>
      <w:r w:rsidR="000176E7">
        <w:rPr>
          <w:color w:val="000000" w:themeColor="text1"/>
          <w:lang w:val="en-GB" w:eastAsia="zh-CN"/>
        </w:rPr>
        <w:t>er</w:t>
      </w:r>
      <w:r w:rsidR="00E72A32" w:rsidRPr="008E2994">
        <w:rPr>
          <w:color w:val="000000" w:themeColor="text1"/>
          <w:lang w:val="en-GB" w:eastAsia="zh-CN"/>
        </w:rPr>
        <w:t>-to-</w:t>
      </w:r>
      <w:r w:rsidR="000176E7" w:rsidRPr="008E2994">
        <w:rPr>
          <w:color w:val="000000" w:themeColor="text1"/>
          <w:lang w:val="en-GB" w:eastAsia="zh-CN"/>
        </w:rPr>
        <w:t>cent</w:t>
      </w:r>
      <w:r w:rsidR="000176E7">
        <w:rPr>
          <w:color w:val="000000" w:themeColor="text1"/>
          <w:lang w:val="en-GB" w:eastAsia="zh-CN"/>
        </w:rPr>
        <w:t>er</w:t>
      </w:r>
      <w:r w:rsidR="00E72A32" w:rsidRPr="008E2994">
        <w:rPr>
          <w:color w:val="000000" w:themeColor="text1"/>
          <w:lang w:val="en-GB" w:eastAsia="zh-CN"/>
        </w:rPr>
        <w:t xml:space="preserve"> distance is 65 cm, </w:t>
      </w:r>
      <w:r w:rsidR="00A9120B" w:rsidRPr="008E2994">
        <w:rPr>
          <w:color w:val="000000" w:themeColor="text1"/>
          <w:lang w:val="en-GB" w:eastAsia="zh-CN"/>
        </w:rPr>
        <w:t xml:space="preserve">the spatial isolation could be achieved at </w:t>
      </w:r>
      <w:r w:rsidR="000228DC" w:rsidRPr="008E2994">
        <w:rPr>
          <w:color w:val="000000" w:themeColor="text1"/>
          <w:lang w:val="en-GB" w:eastAsia="zh-CN"/>
        </w:rPr>
        <w:t xml:space="preserve">-86.9 dB or </w:t>
      </w:r>
      <w:r w:rsidR="003969E5" w:rsidRPr="008E2994">
        <w:rPr>
          <w:color w:val="000000" w:themeColor="text1"/>
          <w:lang w:val="en-GB" w:eastAsia="zh-CN"/>
        </w:rPr>
        <w:t xml:space="preserve">better. </w:t>
      </w:r>
      <w:r w:rsidR="00F03102" w:rsidRPr="008E2994">
        <w:rPr>
          <w:color w:val="000000" w:themeColor="text1"/>
          <w:lang w:val="en-GB" w:eastAsia="zh-CN"/>
        </w:rPr>
        <w:t xml:space="preserve">If the antenna array </w:t>
      </w:r>
      <w:r w:rsidR="000176E7" w:rsidRPr="008E2994">
        <w:rPr>
          <w:color w:val="000000" w:themeColor="text1"/>
          <w:lang w:val="en-GB" w:eastAsia="zh-CN"/>
        </w:rPr>
        <w:t>cent</w:t>
      </w:r>
      <w:r w:rsidR="000176E7">
        <w:rPr>
          <w:color w:val="000000" w:themeColor="text1"/>
          <w:lang w:val="en-GB" w:eastAsia="zh-CN"/>
        </w:rPr>
        <w:t>er</w:t>
      </w:r>
      <w:r w:rsidR="00F03102" w:rsidRPr="008E2994">
        <w:rPr>
          <w:color w:val="000000" w:themeColor="text1"/>
          <w:lang w:val="en-GB" w:eastAsia="zh-CN"/>
        </w:rPr>
        <w:t>-to-</w:t>
      </w:r>
      <w:r w:rsidR="000176E7" w:rsidRPr="008E2994">
        <w:rPr>
          <w:color w:val="000000" w:themeColor="text1"/>
          <w:lang w:val="en-GB" w:eastAsia="zh-CN"/>
        </w:rPr>
        <w:t>cent</w:t>
      </w:r>
      <w:r w:rsidR="000176E7">
        <w:rPr>
          <w:color w:val="000000" w:themeColor="text1"/>
          <w:lang w:val="en-GB" w:eastAsia="zh-CN"/>
        </w:rPr>
        <w:t>er</w:t>
      </w:r>
      <w:r w:rsidR="00F03102" w:rsidRPr="008E2994">
        <w:rPr>
          <w:color w:val="000000" w:themeColor="text1"/>
          <w:lang w:val="en-GB" w:eastAsia="zh-CN"/>
        </w:rPr>
        <w:t xml:space="preserve"> distance</w:t>
      </w:r>
      <w:r w:rsidR="00462545">
        <w:rPr>
          <w:color w:val="000000" w:themeColor="text1"/>
          <w:lang w:val="en-GB" w:eastAsia="zh-CN"/>
        </w:rPr>
        <w:t xml:space="preserve"> </w:t>
      </w:r>
      <w:r w:rsidR="007C6186">
        <w:rPr>
          <w:color w:val="000000" w:themeColor="text1"/>
          <w:lang w:val="en-GB" w:eastAsia="zh-CN"/>
        </w:rPr>
        <w:t>is adjacent, the spatial isolation could be achieved at -83.7 dB or better.</w:t>
      </w:r>
    </w:p>
    <w:p w14:paraId="126C112B" w14:textId="39F15B29" w:rsidR="00A02BBB" w:rsidRDefault="00A02BBB" w:rsidP="00A02BBB">
      <w:pPr>
        <w:jc w:val="center"/>
        <w:rPr>
          <w:color w:val="000000" w:themeColor="text1"/>
          <w:lang w:val="en-GB" w:eastAsia="zh-CN"/>
        </w:rPr>
      </w:pPr>
      <w:r w:rsidRPr="00A02BBB">
        <w:rPr>
          <w:noProof/>
          <w:color w:val="000000" w:themeColor="text1"/>
          <w:lang w:eastAsia="zh-CN"/>
        </w:rPr>
        <w:drawing>
          <wp:inline distT="0" distB="0" distL="0" distR="0" wp14:anchorId="7B430C28" wp14:editId="3452D7B7">
            <wp:extent cx="3643312" cy="2167006"/>
            <wp:effectExtent l="0" t="0" r="0" b="5080"/>
            <wp:docPr id="2" name="Picture 2" descr="A picture containing tree, outdoor, cement&#10;&#10;Description automatically generated">
              <a:extLst xmlns:a="http://schemas.openxmlformats.org/drawingml/2006/main">
                <a:ext uri="{FF2B5EF4-FFF2-40B4-BE49-F238E27FC236}">
                  <a16:creationId xmlns:a16="http://schemas.microsoft.com/office/drawing/2014/main" id="{49D79CC8-43F9-49E1-B42D-78D91A62B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ree, outdoor, cement&#10;&#10;Description automatically generated">
                      <a:extLst>
                        <a:ext uri="{FF2B5EF4-FFF2-40B4-BE49-F238E27FC236}">
                          <a16:creationId xmlns:a16="http://schemas.microsoft.com/office/drawing/2014/main" id="{49D79CC8-43F9-49E1-B42D-78D91A62B155}"/>
                        </a:ext>
                      </a:extLst>
                    </pic:cNvPr>
                    <pic:cNvPicPr>
                      <a:picLocks noChangeAspect="1"/>
                    </pic:cNvPicPr>
                  </pic:nvPicPr>
                  <pic:blipFill>
                    <a:blip r:embed="rId84"/>
                    <a:stretch>
                      <a:fillRect/>
                    </a:stretch>
                  </pic:blipFill>
                  <pic:spPr>
                    <a:xfrm>
                      <a:off x="0" y="0"/>
                      <a:ext cx="3643312" cy="2167006"/>
                    </a:xfrm>
                    <a:prstGeom prst="rect">
                      <a:avLst/>
                    </a:prstGeom>
                  </pic:spPr>
                </pic:pic>
              </a:graphicData>
            </a:graphic>
          </wp:inline>
        </w:drawing>
      </w:r>
    </w:p>
    <w:p w14:paraId="3E193E37" w14:textId="68F71312" w:rsidR="00A02BBB" w:rsidRDefault="004805AE" w:rsidP="00A02BBB">
      <w:pPr>
        <w:pStyle w:val="Caption"/>
        <w:jc w:val="center"/>
        <w:rPr>
          <w:rFonts w:eastAsia="Microsoft YaHei"/>
          <w:color w:val="000000"/>
          <w:lang w:eastAsia="zh-CN"/>
        </w:rPr>
      </w:pPr>
      <w:bookmarkStart w:id="63" w:name="_Ref127524552"/>
      <w:bookmarkStart w:id="64" w:name="_Ref102096852"/>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3</w:t>
      </w:r>
      <w:r>
        <w:rPr>
          <w:noProof/>
        </w:rPr>
        <w:fldChar w:fldCharType="end"/>
      </w:r>
      <w:bookmarkEnd w:id="63"/>
      <w:bookmarkEnd w:id="64"/>
      <w:r>
        <w:t xml:space="preserve">: </w:t>
      </w:r>
      <w:r w:rsidR="00A02BBB">
        <w:t>Measurement setup for Tx-Rx spatial isolation of the full duplex antenna array at 28 GHz.</w:t>
      </w:r>
    </w:p>
    <w:p w14:paraId="3EE055B4" w14:textId="78F6BAD9" w:rsidR="006700B9" w:rsidRDefault="007C6186" w:rsidP="001B42CB">
      <w:pPr>
        <w:rPr>
          <w:color w:val="000000" w:themeColor="text1"/>
          <w:lang w:val="en-GB" w:eastAsia="zh-CN"/>
        </w:rPr>
      </w:pPr>
      <w:r w:rsidRPr="007C6186">
        <w:rPr>
          <w:noProof/>
          <w:color w:val="000000" w:themeColor="text1"/>
          <w:lang w:val="en-GB" w:eastAsia="zh-CN"/>
        </w:rPr>
        <w:lastRenderedPageBreak/>
        <mc:AlternateContent>
          <mc:Choice Requires="wpg">
            <w:drawing>
              <wp:anchor distT="0" distB="0" distL="114300" distR="114300" simplePos="0" relativeHeight="251701760" behindDoc="0" locked="0" layoutInCell="1" allowOverlap="1" wp14:anchorId="0CD815D1" wp14:editId="6CF1435C">
                <wp:simplePos x="0" y="0"/>
                <wp:positionH relativeFrom="column">
                  <wp:posOffset>3382622</wp:posOffset>
                </wp:positionH>
                <wp:positionV relativeFrom="paragraph">
                  <wp:posOffset>316230</wp:posOffset>
                </wp:positionV>
                <wp:extent cx="3305175" cy="3000375"/>
                <wp:effectExtent l="0" t="0" r="9525" b="0"/>
                <wp:wrapTopAndBottom/>
                <wp:docPr id="42" name="Group 42"/>
                <wp:cNvGraphicFramePr/>
                <a:graphic xmlns:a="http://schemas.openxmlformats.org/drawingml/2006/main">
                  <a:graphicData uri="http://schemas.microsoft.com/office/word/2010/wordprocessingGroup">
                    <wpg:wgp>
                      <wpg:cNvGrpSpPr/>
                      <wpg:grpSpPr>
                        <a:xfrm>
                          <a:off x="0" y="0"/>
                          <a:ext cx="3305175" cy="3000375"/>
                          <a:chOff x="0" y="0"/>
                          <a:chExt cx="4782767" cy="3957297"/>
                        </a:xfrm>
                      </wpg:grpSpPr>
                      <pic:pic xmlns:pic="http://schemas.openxmlformats.org/drawingml/2006/picture">
                        <pic:nvPicPr>
                          <pic:cNvPr id="43" name="Picture 43"/>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5" name="Content Placeholder 4"/>
                        <wps:cNvSpPr txBox="1">
                          <a:spLocks/>
                        </wps:cNvSpPr>
                        <wps:spPr>
                          <a:xfrm>
                            <a:off x="604491" y="3580067"/>
                            <a:ext cx="4005342" cy="377230"/>
                          </a:xfrm>
                          <a:prstGeom prst="rect">
                            <a:avLst/>
                          </a:prstGeom>
                        </wps:spPr>
                        <wps:txbx>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wps:txbx>
                        <wps:bodyPr vert="horz" lIns="0" tIns="0" rIns="0" bIns="0" rtlCol="0">
                          <a:noAutofit/>
                        </wps:bodyPr>
                      </wps:wsp>
                      <wps:wsp>
                        <wps:cNvPr id="46" name="Rectangle 46"/>
                        <wps:cNvSpPr/>
                        <wps:spPr>
                          <a:xfrm>
                            <a:off x="1182115" y="257989"/>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CD815D1" id="Group 42" o:spid="_x0000_s1026" style="position:absolute;margin-left:266.35pt;margin-top:24.9pt;width:260.25pt;height:236.25pt;z-index:251701760;mso-width-relative:margin;mso-height-relative:margin" coordsize="47827,39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&#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">
                <v:shape id="Picture 43"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">
                  <v:imagedata r:id="rId86" o:title=""/>
                </v:shape>
                <v:shapetype id="_x0000_t202" coordsize="21600,21600" o:spt="202" path="m,l,21600r21600,l21600,xe">
                  <v:stroke joinstyle="miter"/>
                  <v:path gradientshapeok="t" o:connecttype="rect"/>
                </v:shapetype>
                <v:shape id="Content Placeholder 4" o:spid="_x0000_s1028" type="#_x0000_t202" style="position:absolute;left:6044;top:35800;width:4005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v:textbox>
                </v:shape>
                <v:rect id="Rectangle 46" o:spid="_x0000_s1029" style="position:absolute;left:11821;top:2579;width:25530;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" filled="f" strokecolor="#c00000" strokeweight="2.25pt"/>
                <w10:wrap type="topAndBottom"/>
              </v:group>
            </w:pict>
          </mc:Fallback>
        </mc:AlternateContent>
      </w:r>
      <w:r w:rsidRPr="007C6186">
        <w:rPr>
          <w:noProof/>
          <w:color w:val="000000" w:themeColor="text1"/>
          <w:lang w:val="en-GB" w:eastAsia="zh-CN"/>
        </w:rPr>
        <mc:AlternateContent>
          <mc:Choice Requires="wpg">
            <w:drawing>
              <wp:anchor distT="0" distB="0" distL="114300" distR="114300" simplePos="0" relativeHeight="251730432" behindDoc="0" locked="0" layoutInCell="1" allowOverlap="1" wp14:anchorId="4A01BA99" wp14:editId="7EB217DB">
                <wp:simplePos x="0" y="0"/>
                <wp:positionH relativeFrom="margin">
                  <wp:posOffset>0</wp:posOffset>
                </wp:positionH>
                <wp:positionV relativeFrom="paragraph">
                  <wp:posOffset>278765</wp:posOffset>
                </wp:positionV>
                <wp:extent cx="3629025" cy="3000375"/>
                <wp:effectExtent l="0" t="0" r="9525" b="0"/>
                <wp:wrapTopAndBottom/>
                <wp:docPr id="47" name="Group 47"/>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48" name="Picture 48"/>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9" name="Content Placeholder 4"/>
                        <wps:cNvSpPr txBox="1">
                          <a:spLocks/>
                        </wps:cNvSpPr>
                        <wps:spPr>
                          <a:xfrm>
                            <a:off x="581067" y="3650361"/>
                            <a:ext cx="4005341" cy="356402"/>
                          </a:xfrm>
                          <a:prstGeom prst="rect">
                            <a:avLst/>
                          </a:prstGeom>
                        </wps:spPr>
                        <wps:txbx>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wps:txbx>
                        <wps:bodyPr vert="horz" lIns="0" tIns="0" rIns="0" bIns="0" rtlCol="0">
                          <a:noAutofit/>
                        </wps:bodyPr>
                      </wps:wsp>
                      <wps:wsp>
                        <wps:cNvPr id="50"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A01BA99" id="Group 47" o:spid="_x0000_s1030" style="position:absolute;margin-left:0;margin-top:21.95pt;width:285.75pt;height:236.25pt;z-index:251730432;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&#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">
                <v:shape id="Picture 48" o:spid="_x0000_s1031"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">
                  <v:imagedata r:id="rId88" o:title=""/>
                </v:shape>
                <v:shape id="Content Placeholder 4" o:spid="_x0000_s1032"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v:textbox>
                </v:shape>
                <v:rect id="Rectangle 50" o:spid="_x0000_s1033"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" filled="f" strokecolor="#c00000" strokeweight="2.25pt"/>
                <w10:wrap type="topAndBottom" anchorx="margin"/>
              </v:group>
            </w:pict>
          </mc:Fallback>
        </mc:AlternateContent>
      </w:r>
    </w:p>
    <w:p w14:paraId="2CC5D6F0" w14:textId="1D84AF10" w:rsidR="006700B9" w:rsidRDefault="004805AE" w:rsidP="006700B9">
      <w:pPr>
        <w:pStyle w:val="Caption"/>
        <w:jc w:val="center"/>
      </w:pPr>
      <w:bookmarkStart w:id="65" w:name="_Ref127524563"/>
      <w:bookmarkStart w:id="66" w:name="_Ref102097143"/>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4</w:t>
      </w:r>
      <w:r>
        <w:rPr>
          <w:noProof/>
        </w:rPr>
        <w:fldChar w:fldCharType="end"/>
      </w:r>
      <w:bookmarkEnd w:id="65"/>
      <w:bookmarkEnd w:id="66"/>
      <w:r>
        <w:t xml:space="preserve">: </w:t>
      </w:r>
      <w:r w:rsidR="006700B9">
        <w:t xml:space="preserve">RF measurements of Tx-Rx spatial isolation between two subarrays for FR2 </w:t>
      </w:r>
    </w:p>
    <w:p w14:paraId="2179BBF3" w14:textId="77777777" w:rsidR="00A148B3" w:rsidRPr="00A148B3" w:rsidRDefault="00A148B3" w:rsidP="00A148B3"/>
    <w:p w14:paraId="7502D6FE" w14:textId="19B5F39D" w:rsidR="005E2C46" w:rsidRPr="00146D10" w:rsidRDefault="005E2C46" w:rsidP="005E2C46">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9D6A77">
        <w:rPr>
          <w:rFonts w:eastAsia="Batang"/>
          <w:b/>
          <w:noProof/>
          <w:szCs w:val="24"/>
          <w:u w:val="single"/>
          <w:lang w:val="en-GB"/>
        </w:rPr>
        <w:t>58</w:t>
      </w:r>
      <w:r w:rsidRPr="00146D10">
        <w:rPr>
          <w:rFonts w:eastAsia="Batang"/>
          <w:b/>
          <w:szCs w:val="24"/>
          <w:u w:val="single"/>
          <w:lang w:val="en-GB"/>
        </w:rPr>
        <w:fldChar w:fldCharType="end"/>
      </w:r>
      <w:r w:rsidRPr="00146D10">
        <w:rPr>
          <w:b/>
          <w:iCs/>
          <w:szCs w:val="16"/>
          <w:lang w:val="en-GB" w:eastAsia="ko-KR"/>
        </w:rPr>
        <w:t xml:space="preserve">: </w:t>
      </w:r>
      <w:r w:rsidR="008F2C21">
        <w:rPr>
          <w:b/>
          <w:iCs/>
          <w:szCs w:val="16"/>
          <w:lang w:val="en-GB" w:eastAsia="ko-KR"/>
        </w:rPr>
        <w:t>For FR2, m</w:t>
      </w:r>
      <w:r>
        <w:rPr>
          <w:b/>
          <w:iCs/>
          <w:szCs w:val="16"/>
          <w:lang w:val="en-GB" w:eastAsia="ko-KR"/>
        </w:rPr>
        <w:t>ore than 80</w:t>
      </w:r>
      <w:r w:rsidR="00436015">
        <w:rPr>
          <w:b/>
          <w:iCs/>
          <w:szCs w:val="16"/>
          <w:lang w:val="en-GB" w:eastAsia="ko-KR"/>
        </w:rPr>
        <w:t>-90</w:t>
      </w:r>
      <w:r>
        <w:rPr>
          <w:b/>
          <w:iCs/>
          <w:szCs w:val="16"/>
          <w:lang w:val="en-GB" w:eastAsia="ko-KR"/>
        </w:rPr>
        <w:t xml:space="preserve"> dB of spatial isolation could be achieved using two separate panels</w:t>
      </w:r>
      <w:r w:rsidR="008F2C21">
        <w:rPr>
          <w:b/>
          <w:iCs/>
          <w:szCs w:val="16"/>
          <w:lang w:val="en-GB" w:eastAsia="ko-KR"/>
        </w:rPr>
        <w:t xml:space="preserve"> at 28 GHz</w:t>
      </w:r>
      <w:r w:rsidR="00F53CDE">
        <w:rPr>
          <w:b/>
          <w:iCs/>
          <w:szCs w:val="16"/>
          <w:lang w:val="en-GB" w:eastAsia="ko-KR"/>
        </w:rPr>
        <w:t xml:space="preserve"> </w:t>
      </w:r>
      <w:r w:rsidR="008F2C21">
        <w:rPr>
          <w:b/>
          <w:iCs/>
          <w:szCs w:val="16"/>
          <w:lang w:val="en-GB" w:eastAsia="ko-KR"/>
        </w:rPr>
        <w:t>frequency</w:t>
      </w:r>
      <w:r>
        <w:rPr>
          <w:b/>
          <w:iCs/>
          <w:szCs w:val="16"/>
          <w:lang w:val="en-GB" w:eastAsia="ko-KR"/>
        </w:rPr>
        <w:t>.</w:t>
      </w:r>
    </w:p>
    <w:p w14:paraId="4501ECD6" w14:textId="3BF882EA" w:rsidR="00E34355" w:rsidRDefault="00E34355" w:rsidP="00E34355">
      <w:pPr>
        <w:pStyle w:val="Heading3"/>
        <w:rPr>
          <w:lang w:eastAsia="zh-CN"/>
        </w:rPr>
      </w:pPr>
      <w:r>
        <w:rPr>
          <w:lang w:eastAsia="zh-CN"/>
        </w:rPr>
        <w:t>Frequency isolation</w:t>
      </w:r>
    </w:p>
    <w:p w14:paraId="00568B93" w14:textId="1D1D5ED2" w:rsidR="00146934" w:rsidRDefault="0032740E" w:rsidP="00547CA1">
      <w:pPr>
        <w:spacing w:after="0"/>
        <w:jc w:val="both"/>
        <w:rPr>
          <w:lang w:val="en-GB" w:eastAsia="zh-CN"/>
        </w:rPr>
      </w:pPr>
      <w:r>
        <w:rPr>
          <w:lang w:val="en-GB" w:eastAsia="zh-CN"/>
        </w:rPr>
        <w:t>Frequency multiplexing of the DL and UL</w:t>
      </w:r>
      <w:r w:rsidR="00F77E34">
        <w:rPr>
          <w:lang w:val="en-GB" w:eastAsia="zh-CN"/>
        </w:rPr>
        <w:t xml:space="preserve"> </w:t>
      </w:r>
      <w:r>
        <w:rPr>
          <w:lang w:val="en-GB" w:eastAsia="zh-CN"/>
        </w:rPr>
        <w:t xml:space="preserve">using non-overlapping DL and UL subbands provides </w:t>
      </w:r>
      <w:r w:rsidR="00146934">
        <w:rPr>
          <w:lang w:val="en-GB" w:eastAsia="zh-CN"/>
        </w:rPr>
        <w:t xml:space="preserve">large frequency isolation for the UL signal reception. </w:t>
      </w:r>
      <w:r w:rsidR="00F517AD">
        <w:rPr>
          <w:lang w:val="en-GB" w:eastAsia="zh-CN"/>
        </w:rPr>
        <w:t>The value of the frequency isolation represents the ratio of the</w:t>
      </w:r>
      <w:r w:rsidR="00862C16">
        <w:rPr>
          <w:lang w:val="en-GB" w:eastAsia="zh-CN"/>
        </w:rPr>
        <w:t xml:space="preserve"> power of non-linear leakage into the UL subband to the power of the DL signal </w:t>
      </w:r>
      <w:r w:rsidR="00EF2AC6">
        <w:rPr>
          <w:lang w:val="en-GB" w:eastAsia="zh-CN"/>
        </w:rPr>
        <w:t xml:space="preserve">at the DL subband. This ratio should be </w:t>
      </w:r>
      <w:r w:rsidR="00A1647F">
        <w:rPr>
          <w:lang w:val="en-GB" w:eastAsia="zh-CN"/>
        </w:rPr>
        <w:t>approximated by</w:t>
      </w:r>
      <w:r w:rsidR="00EF2AC6">
        <w:rPr>
          <w:lang w:val="en-GB" w:eastAsia="zh-CN"/>
        </w:rPr>
        <w:t xml:space="preserve"> the </w:t>
      </w:r>
      <w:r w:rsidR="00F41025">
        <w:rPr>
          <w:lang w:val="en-GB" w:eastAsia="zh-CN"/>
        </w:rPr>
        <w:t xml:space="preserve">ACLR value. </w:t>
      </w:r>
    </w:p>
    <w:p w14:paraId="23BCCDA6" w14:textId="251D749F" w:rsidR="00A1647F" w:rsidRDefault="0018746B" w:rsidP="002C7E12">
      <w:pPr>
        <w:keepNext/>
        <w:spacing w:after="0"/>
        <w:jc w:val="center"/>
      </w:pPr>
      <w:r>
        <w:object w:dxaOrig="4081" w:dyaOrig="2326" w14:anchorId="52C9603A">
          <v:shape id="_x0000_i1056" type="#_x0000_t75" style="width:170.2pt;height:97.25pt" o:ole="">
            <v:imagedata r:id="rId89" o:title=""/>
          </v:shape>
          <o:OLEObject Type="Embed" ProgID="Visio.Drawing.15" ShapeID="_x0000_i1056" DrawAspect="Content" ObjectID="_1738161141" r:id="rId90"/>
        </w:object>
      </w:r>
    </w:p>
    <w:p w14:paraId="12844227" w14:textId="4D398A35" w:rsidR="00CF6522" w:rsidRDefault="004805AE" w:rsidP="00547CA1">
      <w:pPr>
        <w:pStyle w:val="Caption"/>
        <w:spacing w:before="0"/>
        <w:jc w:val="center"/>
      </w:pPr>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5</w:t>
      </w:r>
      <w:r>
        <w:rPr>
          <w:noProof/>
        </w:rPr>
        <w:fldChar w:fldCharType="end"/>
      </w:r>
      <w:r>
        <w:t xml:space="preserve">: </w:t>
      </w:r>
      <w:r w:rsidR="00A1647F">
        <w:t>Frequency isolation</w:t>
      </w:r>
      <w:r w:rsidR="00655451">
        <w:t xml:space="preserve"> </w:t>
      </w:r>
    </w:p>
    <w:p w14:paraId="5B9CBA2F" w14:textId="3A26ABD0" w:rsidR="0018746B" w:rsidRDefault="00BA0141" w:rsidP="003228E4">
      <w:pPr>
        <w:jc w:val="both"/>
        <w:rPr>
          <w:lang w:val="en-GB" w:eastAsia="zh-CN"/>
        </w:rPr>
      </w:pPr>
      <w:r>
        <w:rPr>
          <w:lang w:val="en-GB" w:eastAsia="zh-CN"/>
        </w:rPr>
        <w:t xml:space="preserve">Lab measurements were conducted to capture the </w:t>
      </w:r>
      <w:r w:rsidR="00950F5C">
        <w:rPr>
          <w:lang w:val="en-GB" w:eastAsia="zh-CN"/>
        </w:rPr>
        <w:t xml:space="preserve">leakage </w:t>
      </w:r>
      <w:r w:rsidR="0069689B">
        <w:rPr>
          <w:lang w:val="en-GB" w:eastAsia="zh-CN"/>
        </w:rPr>
        <w:t xml:space="preserve">power </w:t>
      </w:r>
      <w:r w:rsidR="00950F5C">
        <w:rPr>
          <w:lang w:val="en-GB" w:eastAsia="zh-CN"/>
        </w:rPr>
        <w:t>from the DL signal into the UL subband</w:t>
      </w:r>
      <w:r w:rsidR="00334DA9">
        <w:rPr>
          <w:lang w:val="en-GB" w:eastAsia="zh-CN"/>
        </w:rPr>
        <w:t>. The</w:t>
      </w:r>
      <w:r w:rsidR="009A7D48">
        <w:rPr>
          <w:lang w:val="en-GB" w:eastAsia="zh-CN"/>
        </w:rPr>
        <w:t xml:space="preserve"> allocation of</w:t>
      </w:r>
      <w:r w:rsidR="00334DA9">
        <w:rPr>
          <w:lang w:val="en-GB" w:eastAsia="zh-CN"/>
        </w:rPr>
        <w:t xml:space="preserve"> DL </w:t>
      </w:r>
      <w:r w:rsidR="0069689B">
        <w:rPr>
          <w:lang w:val="en-GB" w:eastAsia="zh-CN"/>
        </w:rPr>
        <w:t xml:space="preserve">signal bandwidth </w:t>
      </w:r>
      <w:r w:rsidR="00F95A82">
        <w:rPr>
          <w:lang w:val="en-GB" w:eastAsia="zh-CN"/>
        </w:rPr>
        <w:t>was varied from 32 to 112 RBs per the DL subband</w:t>
      </w:r>
      <w:r w:rsidR="009A7D48">
        <w:rPr>
          <w:lang w:val="en-GB" w:eastAsia="zh-CN"/>
        </w:rPr>
        <w:t xml:space="preserve"> starting from edge DL RB </w:t>
      </w:r>
      <w:r w:rsidR="003A145F">
        <w:rPr>
          <w:lang w:val="en-GB" w:eastAsia="zh-CN"/>
        </w:rPr>
        <w:t>to UL subband</w:t>
      </w:r>
      <w:r w:rsidR="00716A34">
        <w:rPr>
          <w:lang w:val="en-GB" w:eastAsia="zh-CN"/>
        </w:rPr>
        <w:t>. The measured leakage power</w:t>
      </w:r>
      <w:r w:rsidR="002631BA">
        <w:rPr>
          <w:lang w:val="en-GB" w:eastAsia="zh-CN"/>
        </w:rPr>
        <w:t xml:space="preserve"> ratio (i.e. frequency selectivity) per RB in the UL subband for the different DL signal </w:t>
      </w:r>
      <w:r w:rsidR="0018746B">
        <w:rPr>
          <w:lang w:val="en-GB" w:eastAsia="zh-CN"/>
        </w:rPr>
        <w:t xml:space="preserve">bandwidth is shown in </w:t>
      </w:r>
      <w:r w:rsidR="009E6375">
        <w:rPr>
          <w:lang w:val="en-GB" w:eastAsia="zh-CN"/>
        </w:rPr>
        <w:fldChar w:fldCharType="begin"/>
      </w:r>
      <w:r w:rsidR="009E6375">
        <w:rPr>
          <w:lang w:val="en-GB" w:eastAsia="zh-CN"/>
        </w:rPr>
        <w:instrText xml:space="preserve"> REF _Ref127524582 \h </w:instrText>
      </w:r>
      <w:r w:rsidR="009E6375">
        <w:rPr>
          <w:lang w:val="en-GB" w:eastAsia="zh-CN"/>
        </w:rPr>
      </w:r>
      <w:r w:rsidR="009E6375">
        <w:rPr>
          <w:lang w:val="en-GB" w:eastAsia="zh-CN"/>
        </w:rPr>
        <w:fldChar w:fldCharType="separate"/>
      </w:r>
      <w:r w:rsidR="009D6A77">
        <w:t xml:space="preserve">Figure </w:t>
      </w:r>
      <w:r w:rsidR="009D6A77">
        <w:rPr>
          <w:noProof/>
        </w:rPr>
        <w:t>4</w:t>
      </w:r>
      <w:r w:rsidR="009D6A77">
        <w:noBreakHyphen/>
      </w:r>
      <w:r w:rsidR="009D6A77">
        <w:rPr>
          <w:noProof/>
        </w:rPr>
        <w:t>6</w:t>
      </w:r>
      <w:r w:rsidR="009E6375">
        <w:rPr>
          <w:lang w:val="en-GB" w:eastAsia="zh-CN"/>
        </w:rPr>
        <w:fldChar w:fldCharType="end"/>
      </w:r>
      <w:r w:rsidR="00CE3B4F">
        <w:rPr>
          <w:lang w:val="en-GB" w:eastAsia="zh-CN"/>
        </w:rPr>
        <w:t xml:space="preserve">. </w:t>
      </w:r>
    </w:p>
    <w:p w14:paraId="320CD5C2" w14:textId="1C759FA8" w:rsidR="0018746B" w:rsidRDefault="0051746A" w:rsidP="0018746B">
      <w:pPr>
        <w:keepNext/>
        <w:jc w:val="center"/>
      </w:pPr>
      <w:r>
        <w:rPr>
          <w:noProof/>
          <w:lang w:eastAsia="zh-CN"/>
        </w:rPr>
        <w:lastRenderedPageBreak/>
        <mc:AlternateContent>
          <mc:Choice Requires="wps">
            <w:drawing>
              <wp:anchor distT="0" distB="0" distL="114300" distR="114300" simplePos="0" relativeHeight="251673088" behindDoc="0" locked="0" layoutInCell="1" allowOverlap="1" wp14:anchorId="677AB676" wp14:editId="08ABD79E">
                <wp:simplePos x="0" y="0"/>
                <wp:positionH relativeFrom="column">
                  <wp:posOffset>2131620</wp:posOffset>
                </wp:positionH>
                <wp:positionV relativeFrom="paragraph">
                  <wp:posOffset>1208751</wp:posOffset>
                </wp:positionV>
                <wp:extent cx="1428750" cy="407608"/>
                <wp:effectExtent l="0" t="0" r="0" b="12065"/>
                <wp:wrapNone/>
                <wp:docPr id="37" name="Text Box 37"/>
                <wp:cNvGraphicFramePr/>
                <a:graphic xmlns:a="http://schemas.openxmlformats.org/drawingml/2006/main">
                  <a:graphicData uri="http://schemas.microsoft.com/office/word/2010/wordprocessingShape">
                    <wps:wsp>
                      <wps:cNvSpPr txBox="1"/>
                      <wps:spPr>
                        <a:xfrm>
                          <a:off x="0" y="0"/>
                          <a:ext cx="1428750" cy="407608"/>
                        </a:xfrm>
                        <a:prstGeom prst="rect">
                          <a:avLst/>
                        </a:prstGeom>
                        <a:noFill/>
                        <a:ln>
                          <a:noFill/>
                        </a:ln>
                      </wps:spPr>
                      <wps:txbx>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45 dBc ACLR</w:t>
                            </w:r>
                          </w:p>
                        </w:txbxContent>
                      </wps:txbx>
                      <wps:bodyPr wrap="square" lIns="0" tIns="0" rIns="0" bIns="0" rtlCol="0">
                        <a:noAutofit/>
                      </wps:bodyPr>
                    </wps:wsp>
                  </a:graphicData>
                </a:graphic>
                <wp14:sizeRelV relativeFrom="margin">
                  <wp14:pctHeight>0</wp14:pctHeight>
                </wp14:sizeRelV>
              </wp:anchor>
            </w:drawing>
          </mc:Choice>
          <mc:Fallback>
            <w:pict>
              <v:shape w14:anchorId="677AB676" id="Text Box 37" o:spid="_x0000_s1034" type="#_x0000_t202" style="position:absolute;left:0;text-align:left;margin-left:167.85pt;margin-top:95.2pt;width:112.5pt;height:32.1pt;z-index:251673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" filled="f" stroked="f">
                <v:textbox inset="0,0,0,0">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45 dBc ACLR</w:t>
                      </w:r>
                    </w:p>
                  </w:txbxContent>
                </v:textbox>
              </v:shape>
            </w:pict>
          </mc:Fallback>
        </mc:AlternateContent>
      </w:r>
      <w:r w:rsidR="00145FDE">
        <w:rPr>
          <w:noProof/>
          <w:lang w:eastAsia="zh-CN"/>
        </w:rPr>
        <mc:AlternateContent>
          <mc:Choice Requires="wps">
            <w:drawing>
              <wp:anchor distT="0" distB="0" distL="114300" distR="114300" simplePos="0" relativeHeight="251643392" behindDoc="0" locked="0" layoutInCell="1" allowOverlap="1" wp14:anchorId="547E7D49" wp14:editId="62FDA51B">
                <wp:simplePos x="0" y="0"/>
                <wp:positionH relativeFrom="column">
                  <wp:posOffset>2896769</wp:posOffset>
                </wp:positionH>
                <wp:positionV relativeFrom="paragraph">
                  <wp:posOffset>1503196</wp:posOffset>
                </wp:positionV>
                <wp:extent cx="294238" cy="330451"/>
                <wp:effectExtent l="0" t="0" r="67945" b="50800"/>
                <wp:wrapNone/>
                <wp:docPr id="34" name="Straight Arrow Connector 34"/>
                <wp:cNvGraphicFramePr/>
                <a:graphic xmlns:a="http://schemas.openxmlformats.org/drawingml/2006/main">
                  <a:graphicData uri="http://schemas.microsoft.com/office/word/2010/wordprocessingShape">
                    <wps:wsp>
                      <wps:cNvCnPr/>
                      <wps:spPr>
                        <a:xfrm>
                          <a:off x="0" y="0"/>
                          <a:ext cx="294238" cy="330451"/>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9A635A3" id="_x0000_t32" coordsize="21600,21600" o:spt="32" o:oned="t" path="m,l21600,21600e" filled="f">
                <v:path arrowok="t" fillok="f" o:connecttype="none"/>
                <o:lock v:ext="edit" shapetype="t"/>
              </v:shapetype>
              <v:shape id="Straight Arrow Connector 34" o:spid="_x0000_s1026" type="#_x0000_t32" style="position:absolute;margin-left:228.1pt;margin-top:118.35pt;width:23.15pt;height:26pt;z-index:251643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" strokecolor="#c00000" strokeweight=".5pt">
                <v:stroke endarrow="block" joinstyle="miter"/>
              </v:shape>
            </w:pict>
          </mc:Fallback>
        </mc:AlternateContent>
      </w:r>
      <w:r w:rsidR="00B80537">
        <w:rPr>
          <w:noProof/>
          <w:lang w:eastAsia="zh-CN"/>
        </w:rPr>
        <mc:AlternateContent>
          <mc:Choice Requires="wps">
            <w:drawing>
              <wp:anchor distT="0" distB="0" distL="114300" distR="114300" simplePos="0" relativeHeight="251613696" behindDoc="0" locked="0" layoutInCell="1" allowOverlap="1" wp14:anchorId="7937C661" wp14:editId="37B3EAA8">
                <wp:simplePos x="0" y="0"/>
                <wp:positionH relativeFrom="column">
                  <wp:posOffset>1852377</wp:posOffset>
                </wp:positionH>
                <wp:positionV relativeFrom="paragraph">
                  <wp:posOffset>1833245</wp:posOffset>
                </wp:positionV>
                <wp:extent cx="2737590" cy="0"/>
                <wp:effectExtent l="0" t="0" r="0" b="0"/>
                <wp:wrapNone/>
                <wp:docPr id="5" name="Straight Connector 5"/>
                <wp:cNvGraphicFramePr/>
                <a:graphic xmlns:a="http://schemas.openxmlformats.org/drawingml/2006/main">
                  <a:graphicData uri="http://schemas.microsoft.com/office/word/2010/wordprocessingShape">
                    <wps:wsp>
                      <wps:cNvCnPr/>
                      <wps:spPr>
                        <a:xfrm flipH="1">
                          <a:off x="0" y="0"/>
                          <a:ext cx="2737590"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632956" id="Straight Connector 5" o:spid="_x0000_s1026" style="position:absolute;flip:x;z-index:251613696;visibility:visible;mso-wrap-style:square;mso-wrap-distance-left:9pt;mso-wrap-distance-top:0;mso-wrap-distance-right:9pt;mso-wrap-distance-bottom:0;mso-position-horizontal:absolute;mso-position-horizontal-relative:text;mso-position-vertical:absolute;mso-position-vertical-relative:text" from="145.85pt,144.35pt" to="361.4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" strokecolor="#c00000" strokeweight="1pt">
                <v:stroke dashstyle="3 1" joinstyle="miter"/>
              </v:line>
            </w:pict>
          </mc:Fallback>
        </mc:AlternateContent>
      </w:r>
      <w:r w:rsidR="0018746B" w:rsidRPr="0018746B">
        <w:rPr>
          <w:noProof/>
          <w:lang w:eastAsia="zh-CN"/>
        </w:rPr>
        <w:drawing>
          <wp:inline distT="0" distB="0" distL="0" distR="0" wp14:anchorId="55B3B46A" wp14:editId="0C3DED73">
            <wp:extent cx="3554083" cy="2665562"/>
            <wp:effectExtent l="0" t="0" r="0" b="0"/>
            <wp:docPr id="4" name="Picture 4">
              <a:extLst xmlns:a="http://schemas.openxmlformats.org/drawingml/2006/main">
                <a:ext uri="{FF2B5EF4-FFF2-40B4-BE49-F238E27FC236}">
                  <a16:creationId xmlns:a16="http://schemas.microsoft.com/office/drawing/2014/main" id="{41C93A7E-D907-4F8C-ADF5-FE717E6917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1C93A7E-D907-4F8C-ADF5-FE717E691743}"/>
                        </a:ext>
                      </a:extLst>
                    </pic:cNvPr>
                    <pic:cNvPicPr>
                      <a:picLocks noChangeAspect="1"/>
                    </pic:cNvPicPr>
                  </pic:nvPicPr>
                  <pic:blipFill>
                    <a:blip r:embed="rId91"/>
                    <a:stretch>
                      <a:fillRect/>
                    </a:stretch>
                  </pic:blipFill>
                  <pic:spPr>
                    <a:xfrm>
                      <a:off x="0" y="0"/>
                      <a:ext cx="3619284" cy="2714463"/>
                    </a:xfrm>
                    <a:prstGeom prst="rect">
                      <a:avLst/>
                    </a:prstGeom>
                  </pic:spPr>
                </pic:pic>
              </a:graphicData>
            </a:graphic>
          </wp:inline>
        </w:drawing>
      </w:r>
    </w:p>
    <w:p w14:paraId="1D97624E" w14:textId="4707B738" w:rsidR="00CF6522" w:rsidRDefault="004805AE" w:rsidP="0018746B">
      <w:pPr>
        <w:pStyle w:val="Caption"/>
        <w:jc w:val="center"/>
        <w:rPr>
          <w:noProof/>
        </w:rPr>
      </w:pPr>
      <w:bookmarkStart w:id="67" w:name="_Ref127524582"/>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6</w:t>
      </w:r>
      <w:r>
        <w:rPr>
          <w:noProof/>
        </w:rPr>
        <w:fldChar w:fldCharType="end"/>
      </w:r>
      <w:bookmarkEnd w:id="67"/>
      <w:r>
        <w:t xml:space="preserve">: </w:t>
      </w:r>
      <w:r w:rsidR="0018746B">
        <w:t xml:space="preserve">Per-RB adjacent subband </w:t>
      </w:r>
      <w:r w:rsidR="002C7E12">
        <w:t>leakage</w:t>
      </w:r>
      <w:r w:rsidR="0018746B">
        <w:t xml:space="preserve"> </w:t>
      </w:r>
      <w:r w:rsidR="002C7E12">
        <w:t xml:space="preserve">ratio </w:t>
      </w:r>
      <w:r w:rsidR="002C7E12">
        <w:rPr>
          <w:noProof/>
        </w:rPr>
        <w:t>(</w:t>
      </w:r>
      <w:r w:rsidR="0018746B">
        <w:rPr>
          <w:noProof/>
        </w:rPr>
        <w:t>dBc)</w:t>
      </w:r>
    </w:p>
    <w:p w14:paraId="298FAEAD" w14:textId="6B2DC7B3" w:rsidR="003272A0" w:rsidRDefault="00103296" w:rsidP="00FB5EED">
      <w:pPr>
        <w:jc w:val="both"/>
        <w:rPr>
          <w:lang w:val="en-GB" w:eastAsia="zh-CN"/>
        </w:rPr>
      </w:pPr>
      <w:r>
        <w:rPr>
          <w:lang w:val="en-GB" w:eastAsia="zh-CN"/>
        </w:rPr>
        <w:t xml:space="preserve">With </w:t>
      </w:r>
      <w:r w:rsidR="00C35F2E">
        <w:rPr>
          <w:lang w:val="en-GB" w:eastAsia="zh-CN"/>
        </w:rPr>
        <w:t>few RBs</w:t>
      </w:r>
      <w:r>
        <w:rPr>
          <w:lang w:val="en-GB" w:eastAsia="zh-CN"/>
        </w:rPr>
        <w:t xml:space="preserve"> offset from the </w:t>
      </w:r>
      <w:r w:rsidR="009B2914">
        <w:rPr>
          <w:lang w:val="en-GB" w:eastAsia="zh-CN"/>
        </w:rPr>
        <w:t>edge DL RB</w:t>
      </w:r>
      <w:r w:rsidR="006E1322">
        <w:rPr>
          <w:lang w:val="en-GB" w:eastAsia="zh-CN"/>
        </w:rPr>
        <w:t>, the leakage power is almost fla</w:t>
      </w:r>
      <w:r w:rsidR="00FA3E6F">
        <w:rPr>
          <w:lang w:val="en-GB" w:eastAsia="zh-CN"/>
        </w:rPr>
        <w:t>t across the RBs. These</w:t>
      </w:r>
      <w:r w:rsidR="009B2914">
        <w:rPr>
          <w:lang w:val="en-GB" w:eastAsia="zh-CN"/>
        </w:rPr>
        <w:t xml:space="preserve"> few</w:t>
      </w:r>
      <w:r w:rsidR="00FA3E6F">
        <w:rPr>
          <w:lang w:val="en-GB" w:eastAsia="zh-CN"/>
        </w:rPr>
        <w:t xml:space="preserve"> RBs are utilized as guard band to protect the UL signal from </w:t>
      </w:r>
      <w:r w:rsidR="003E547D">
        <w:rPr>
          <w:lang w:val="en-GB" w:eastAsia="zh-CN"/>
        </w:rPr>
        <w:t xml:space="preserve">higher self-interference in case not rejected by some receiver filtering. </w:t>
      </w:r>
      <w:r w:rsidR="00F11275">
        <w:rPr>
          <w:lang w:val="en-GB" w:eastAsia="zh-CN"/>
        </w:rPr>
        <w:t>The value of the</w:t>
      </w:r>
      <w:r w:rsidR="00E76EAB">
        <w:rPr>
          <w:lang w:val="en-GB" w:eastAsia="zh-CN"/>
        </w:rPr>
        <w:t xml:space="preserve"> per-RB leakage power ratio could be approximated </w:t>
      </w:r>
      <w:r w:rsidR="00AD59E4">
        <w:rPr>
          <w:lang w:val="en-GB" w:eastAsia="zh-CN"/>
        </w:rPr>
        <w:t xml:space="preserve">as </w:t>
      </w:r>
      <w:r w:rsidR="00DE4339">
        <w:rPr>
          <w:lang w:val="en-GB" w:eastAsia="zh-CN"/>
        </w:rPr>
        <w:t>flat (non-frequency selective) value</w:t>
      </w:r>
      <w:r w:rsidR="000C530D">
        <w:rPr>
          <w:lang w:val="en-GB" w:eastAsia="zh-CN"/>
        </w:rPr>
        <w:t xml:space="preserve"> given</w:t>
      </w:r>
      <w:r w:rsidR="00DE4339">
        <w:rPr>
          <w:lang w:val="en-GB" w:eastAsia="zh-CN"/>
        </w:rPr>
        <w:t xml:space="preserve"> </w:t>
      </w:r>
      <w:r w:rsidR="00E76EAB">
        <w:rPr>
          <w:lang w:val="en-GB" w:eastAsia="zh-CN"/>
        </w:rPr>
        <w:t>by the ACLR value (</w:t>
      </w:r>
      <w:r w:rsidR="00E76EAB" w:rsidRPr="004F1D21">
        <w:rPr>
          <w:lang w:val="en-GB" w:eastAsia="zh-CN"/>
        </w:rPr>
        <w:t>45</w:t>
      </w:r>
      <w:r w:rsidR="0052277C" w:rsidRPr="004F1D21">
        <w:rPr>
          <w:lang w:val="en-GB" w:eastAsia="zh-CN"/>
        </w:rPr>
        <w:t>/</w:t>
      </w:r>
      <w:r w:rsidR="004134CF" w:rsidRPr="004F1D21">
        <w:rPr>
          <w:lang w:val="en-GB" w:eastAsia="zh-CN"/>
        </w:rPr>
        <w:t>28</w:t>
      </w:r>
      <w:r w:rsidR="00E76EAB" w:rsidRPr="004F1D21">
        <w:rPr>
          <w:lang w:val="en-GB" w:eastAsia="zh-CN"/>
        </w:rPr>
        <w:t xml:space="preserve"> </w:t>
      </w:r>
      <w:r w:rsidR="00E76EAB">
        <w:rPr>
          <w:lang w:val="en-GB" w:eastAsia="zh-CN"/>
        </w:rPr>
        <w:t>dBc)</w:t>
      </w:r>
      <w:r w:rsidR="00FB5EED">
        <w:rPr>
          <w:lang w:val="en-GB" w:eastAsia="zh-CN"/>
        </w:rPr>
        <w:t xml:space="preserve"> + 10 log10 (RBs)</w:t>
      </w:r>
      <w:r w:rsidR="0052277C">
        <w:rPr>
          <w:lang w:val="en-GB" w:eastAsia="zh-CN"/>
        </w:rPr>
        <w:t xml:space="preserve"> for </w:t>
      </w:r>
      <w:r w:rsidR="0052277C" w:rsidRPr="004F1D21">
        <w:rPr>
          <w:lang w:val="en-GB" w:eastAsia="zh-CN"/>
        </w:rPr>
        <w:t xml:space="preserve">FR1/FR2 </w:t>
      </w:r>
      <w:r w:rsidR="0052277C">
        <w:rPr>
          <w:lang w:val="en-GB" w:eastAsia="zh-CN"/>
        </w:rPr>
        <w:t xml:space="preserve">respectively. </w:t>
      </w:r>
      <w:r w:rsidR="000C530D">
        <w:rPr>
          <w:lang w:val="en-GB" w:eastAsia="zh-CN"/>
        </w:rPr>
        <w:t xml:space="preserve">As shown in the figure, this approximation is </w:t>
      </w:r>
      <w:r w:rsidR="00BB0657">
        <w:rPr>
          <w:lang w:val="en-GB" w:eastAsia="zh-CN"/>
        </w:rPr>
        <w:t xml:space="preserve">an upper bound for the actual leakage within the UL subband. </w:t>
      </w:r>
    </w:p>
    <w:p w14:paraId="1F1F45DF" w14:textId="4A820B76" w:rsidR="00AB46D8" w:rsidRPr="00146D10" w:rsidRDefault="00AB46D8" w:rsidP="00AB46D8">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9D6A77">
        <w:rPr>
          <w:rFonts w:eastAsia="Batang"/>
          <w:b/>
          <w:noProof/>
          <w:szCs w:val="24"/>
          <w:u w:val="single"/>
          <w:lang w:val="en-GB"/>
        </w:rPr>
        <w:t>59</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The frequency isolation could be approximated as flat</w:t>
      </w:r>
      <w:r w:rsidR="000D664F">
        <w:rPr>
          <w:b/>
          <w:iCs/>
          <w:szCs w:val="16"/>
          <w:lang w:val="en-GB" w:eastAsia="ko-KR"/>
        </w:rPr>
        <w:t xml:space="preserve">, </w:t>
      </w:r>
      <w:r>
        <w:rPr>
          <w:b/>
          <w:iCs/>
          <w:szCs w:val="16"/>
          <w:lang w:val="en-GB" w:eastAsia="ko-KR"/>
        </w:rPr>
        <w:t>non-frequency selective</w:t>
      </w:r>
      <w:r w:rsidR="000D664F">
        <w:rPr>
          <w:b/>
          <w:iCs/>
          <w:szCs w:val="16"/>
          <w:lang w:val="en-GB" w:eastAsia="ko-KR"/>
        </w:rPr>
        <w:t xml:space="preserve"> profile</w:t>
      </w:r>
      <w:r>
        <w:rPr>
          <w:b/>
          <w:iCs/>
          <w:szCs w:val="16"/>
          <w:lang w:val="en-GB" w:eastAsia="ko-KR"/>
        </w:rPr>
        <w:t xml:space="preserve"> </w:t>
      </w:r>
      <w:r w:rsidR="00880506">
        <w:rPr>
          <w:b/>
          <w:iCs/>
          <w:szCs w:val="16"/>
          <w:lang w:val="en-GB" w:eastAsia="ko-KR"/>
        </w:rPr>
        <w:t xml:space="preserve">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306931DC" w14:textId="5C7A1D31" w:rsidR="00E31EF7" w:rsidRPr="00E31EF7" w:rsidRDefault="00E03E9D" w:rsidP="00E31EF7">
      <w:pPr>
        <w:jc w:val="both"/>
        <w:rPr>
          <w:color w:val="FF0000"/>
          <w:lang w:eastAsia="zh-CN"/>
        </w:rPr>
      </w:pPr>
      <w:r w:rsidRPr="00D616EC">
        <w:rPr>
          <w:lang w:val="en-GB" w:eastAsia="zh-CN"/>
        </w:rPr>
        <w:t xml:space="preserve">In addition to the </w:t>
      </w:r>
      <w:r w:rsidR="00333C3C" w:rsidRPr="00D616EC">
        <w:rPr>
          <w:lang w:val="en-GB" w:eastAsia="zh-CN"/>
        </w:rPr>
        <w:t>lab</w:t>
      </w:r>
      <w:r w:rsidRPr="00D616EC">
        <w:rPr>
          <w:lang w:val="en-GB" w:eastAsia="zh-CN"/>
        </w:rPr>
        <w:t xml:space="preserve"> measurement, a</w:t>
      </w:r>
      <w:r w:rsidR="001A0248" w:rsidRPr="00D616EC">
        <w:rPr>
          <w:lang w:val="en-GB" w:eastAsia="zh-CN"/>
        </w:rPr>
        <w:t>nother</w:t>
      </w:r>
      <w:r w:rsidRPr="00D616EC">
        <w:rPr>
          <w:lang w:val="en-GB" w:eastAsia="zh-CN"/>
        </w:rPr>
        <w:t xml:space="preserve"> evaluation</w:t>
      </w:r>
      <w:r w:rsidR="001A0248" w:rsidRPr="00D616EC">
        <w:rPr>
          <w:lang w:val="en-GB" w:eastAsia="zh-CN"/>
        </w:rPr>
        <w:t xml:space="preserve"> study was conducted</w:t>
      </w:r>
      <w:r w:rsidR="0059094B" w:rsidRPr="00D616EC">
        <w:rPr>
          <w:lang w:val="en-GB" w:eastAsia="zh-CN"/>
        </w:rPr>
        <w:t xml:space="preserve"> to evaluate the subband leakage ratio (a.k.a frequency isolation) using </w:t>
      </w:r>
      <w:r w:rsidR="00796E6A" w:rsidRPr="00D616EC">
        <w:rPr>
          <w:lang w:val="en-GB" w:eastAsia="zh-CN"/>
        </w:rPr>
        <w:t xml:space="preserve">RAPP PA model </w:t>
      </w:r>
      <w:r w:rsidR="008D2C33" w:rsidRPr="00D616EC">
        <w:rPr>
          <w:lang w:val="en-GB" w:eastAsia="zh-CN"/>
        </w:rPr>
        <w:fldChar w:fldCharType="begin"/>
      </w:r>
      <w:r w:rsidR="008D2C33" w:rsidRPr="00D616EC">
        <w:rPr>
          <w:lang w:val="en-GB" w:eastAsia="zh-CN"/>
        </w:rPr>
        <w:instrText xml:space="preserve"> REF _Ref102098929 \r \h </w:instrText>
      </w:r>
      <w:r w:rsidR="008D2C33" w:rsidRPr="00D616EC">
        <w:rPr>
          <w:lang w:val="en-GB" w:eastAsia="zh-CN"/>
        </w:rPr>
      </w:r>
      <w:r w:rsidR="008D2C33" w:rsidRPr="00D616EC">
        <w:rPr>
          <w:lang w:val="en-GB" w:eastAsia="zh-CN"/>
        </w:rPr>
        <w:fldChar w:fldCharType="separate"/>
      </w:r>
      <w:r w:rsidR="009D6A77">
        <w:rPr>
          <w:lang w:val="en-GB" w:eastAsia="zh-CN"/>
        </w:rPr>
        <w:t>[2]</w:t>
      </w:r>
      <w:r w:rsidR="008D2C33" w:rsidRPr="00D616EC">
        <w:rPr>
          <w:lang w:val="en-GB" w:eastAsia="zh-CN"/>
        </w:rPr>
        <w:fldChar w:fldCharType="end"/>
      </w:r>
      <w:r w:rsidR="008D2C33" w:rsidRPr="00D616EC">
        <w:rPr>
          <w:lang w:val="en-GB" w:eastAsia="zh-CN"/>
        </w:rPr>
        <w:t xml:space="preserve"> </w:t>
      </w:r>
      <w:r w:rsidR="00796E6A" w:rsidRPr="00D616EC">
        <w:rPr>
          <w:lang w:val="en-GB" w:eastAsia="zh-CN"/>
        </w:rPr>
        <w:t xml:space="preserve">which was used for </w:t>
      </w:r>
      <w:r w:rsidR="008D2C33" w:rsidRPr="00D616EC">
        <w:rPr>
          <w:lang w:val="en-GB" w:eastAsia="zh-CN"/>
        </w:rPr>
        <w:t xml:space="preserve">3GPP </w:t>
      </w:r>
      <w:r w:rsidR="00796E6A" w:rsidRPr="00D616EC">
        <w:rPr>
          <w:lang w:val="en-GB" w:eastAsia="zh-CN"/>
        </w:rPr>
        <w:t xml:space="preserve">NR spectrum utilization in Rel-15. </w:t>
      </w:r>
      <w:r w:rsidR="006F351E" w:rsidRPr="00D616EC">
        <w:rPr>
          <w:lang w:val="en-GB" w:eastAsia="zh-CN"/>
        </w:rPr>
        <w:t xml:space="preserve">For </w:t>
      </w:r>
      <w:r w:rsidR="00A6321C" w:rsidRPr="00D616EC">
        <w:rPr>
          <w:lang w:val="en-GB" w:eastAsia="zh-CN"/>
        </w:rPr>
        <w:t>80</w:t>
      </w:r>
      <w:r w:rsidR="006F351E" w:rsidRPr="00D616EC">
        <w:rPr>
          <w:lang w:val="en-GB" w:eastAsia="zh-CN"/>
        </w:rPr>
        <w:t xml:space="preserve"> MHz system bandwidth, the </w:t>
      </w:r>
      <w:r w:rsidR="008D2C33" w:rsidRPr="00D616EC">
        <w:rPr>
          <w:lang w:val="en-GB" w:eastAsia="zh-CN"/>
        </w:rPr>
        <w:t xml:space="preserve">60 MHz </w:t>
      </w:r>
      <w:r w:rsidR="006F351E" w:rsidRPr="00D616EC">
        <w:rPr>
          <w:lang w:val="en-GB" w:eastAsia="zh-CN"/>
        </w:rPr>
        <w:t xml:space="preserve">DL subband </w:t>
      </w:r>
      <w:r w:rsidR="00FC336B" w:rsidRPr="00D616EC">
        <w:rPr>
          <w:lang w:val="en-GB" w:eastAsia="zh-CN"/>
        </w:rPr>
        <w:t xml:space="preserve">is allocated </w:t>
      </w:r>
      <w:r w:rsidR="00FC336B" w:rsidRPr="00D616EC">
        <w:rPr>
          <w:lang w:eastAsia="zh-CN"/>
        </w:rPr>
        <w:t>with 161 RBs (starting from first RBs at band edge)</w:t>
      </w:r>
      <w:r w:rsidR="00CC01A9" w:rsidRPr="00D616EC">
        <w:rPr>
          <w:lang w:eastAsia="zh-CN"/>
        </w:rPr>
        <w:t xml:space="preserve"> and </w:t>
      </w:r>
      <w:r w:rsidR="000E5D84" w:rsidRPr="00D616EC">
        <w:rPr>
          <w:lang w:eastAsia="zh-CN"/>
        </w:rPr>
        <w:t xml:space="preserve">the 20 MHz </w:t>
      </w:r>
      <w:r w:rsidR="00CC01A9" w:rsidRPr="00D616EC">
        <w:rPr>
          <w:lang w:eastAsia="zh-CN"/>
        </w:rPr>
        <w:t xml:space="preserve">UL subband is </w:t>
      </w:r>
      <w:r w:rsidR="00712924" w:rsidRPr="00D616EC">
        <w:rPr>
          <w:lang w:eastAsia="zh-CN"/>
        </w:rPr>
        <w:t xml:space="preserve">allocated with </w:t>
      </w:r>
      <w:r w:rsidR="00CC01A9" w:rsidRPr="00D616EC">
        <w:rPr>
          <w:lang w:eastAsia="zh-CN"/>
        </w:rPr>
        <w:t>51 RBs</w:t>
      </w:r>
      <w:r w:rsidR="00712924" w:rsidRPr="00D616EC">
        <w:rPr>
          <w:lang w:eastAsia="zh-CN"/>
        </w:rPr>
        <w:t>. A</w:t>
      </w:r>
      <w:r w:rsidR="00FC336B" w:rsidRPr="00D616EC">
        <w:rPr>
          <w:lang w:eastAsia="zh-CN"/>
        </w:rPr>
        <w:t xml:space="preserve"> guard band of 5RBs </w:t>
      </w:r>
      <w:r w:rsidR="00CC01A9" w:rsidRPr="00D616EC">
        <w:rPr>
          <w:lang w:eastAsia="zh-CN"/>
        </w:rPr>
        <w:t>in between</w:t>
      </w:r>
      <w:r w:rsidR="00712924" w:rsidRPr="00D616EC">
        <w:rPr>
          <w:lang w:eastAsia="zh-CN"/>
        </w:rPr>
        <w:t xml:space="preserve"> UL and DL subband.</w:t>
      </w:r>
      <w:r w:rsidR="00AC377A" w:rsidRPr="00D616EC">
        <w:rPr>
          <w:lang w:eastAsia="zh-CN"/>
        </w:rPr>
        <w:t xml:space="preserve"> The Tx waveform is pushed</w:t>
      </w:r>
      <w:r w:rsidR="000E5D84" w:rsidRPr="00D616EC">
        <w:rPr>
          <w:lang w:eastAsia="zh-CN"/>
        </w:rPr>
        <w:t xml:space="preserve"> to the PA</w:t>
      </w:r>
      <w:r w:rsidR="00AC377A" w:rsidRPr="00D616EC">
        <w:rPr>
          <w:lang w:eastAsia="zh-CN"/>
        </w:rPr>
        <w:t xml:space="preserve"> to derive max Tx power of 47 dBm. The subband LR (or </w:t>
      </w:r>
      <w:r w:rsidR="000E5D84" w:rsidRPr="00D616EC">
        <w:rPr>
          <w:lang w:eastAsia="zh-CN"/>
        </w:rPr>
        <w:t>frequency</w:t>
      </w:r>
      <w:r w:rsidR="00AC377A" w:rsidRPr="00D616EC">
        <w:rPr>
          <w:lang w:eastAsia="zh-CN"/>
        </w:rPr>
        <w:t xml:space="preserve"> isolation) is </w:t>
      </w:r>
      <w:r w:rsidR="00E31EF7" w:rsidRPr="00D616EC">
        <w:rPr>
          <w:lang w:eastAsia="zh-CN"/>
        </w:rPr>
        <w:t>defined at the ratio between the power leakag</w:t>
      </w:r>
      <w:r w:rsidR="00E31EF7" w:rsidRPr="00243ADF">
        <w:rPr>
          <w:lang w:eastAsia="zh-CN"/>
        </w:rPr>
        <w:t xml:space="preserve">e within the 20 MHz UL subband as compared to the transmit signal power within the 60 MHz DL subband as shown in </w:t>
      </w:r>
      <w:r w:rsidR="009E6375">
        <w:rPr>
          <w:lang w:eastAsia="zh-CN"/>
        </w:rPr>
        <w:fldChar w:fldCharType="begin"/>
      </w:r>
      <w:r w:rsidR="009E6375">
        <w:rPr>
          <w:lang w:eastAsia="zh-CN"/>
        </w:rPr>
        <w:instrText xml:space="preserve"> REF _Ref127524591 \h </w:instrText>
      </w:r>
      <w:r w:rsidR="009E6375">
        <w:rPr>
          <w:lang w:eastAsia="zh-CN"/>
        </w:rPr>
      </w:r>
      <w:r w:rsidR="009E6375">
        <w:rPr>
          <w:lang w:eastAsia="zh-CN"/>
        </w:rPr>
        <w:fldChar w:fldCharType="separate"/>
      </w:r>
      <w:r w:rsidR="009D6A77">
        <w:t xml:space="preserve">Figure </w:t>
      </w:r>
      <w:r w:rsidR="009D6A77">
        <w:rPr>
          <w:noProof/>
        </w:rPr>
        <w:t>4</w:t>
      </w:r>
      <w:r w:rsidR="009D6A77">
        <w:noBreakHyphen/>
      </w:r>
      <w:r w:rsidR="009D6A77">
        <w:rPr>
          <w:noProof/>
        </w:rPr>
        <w:t>7</w:t>
      </w:r>
      <w:r w:rsidR="009E6375">
        <w:rPr>
          <w:lang w:eastAsia="zh-CN"/>
        </w:rPr>
        <w:fldChar w:fldCharType="end"/>
      </w:r>
      <w:r w:rsidR="00E31EF7" w:rsidRPr="00243ADF">
        <w:rPr>
          <w:lang w:eastAsia="zh-CN"/>
        </w:rPr>
        <w:t>.</w:t>
      </w:r>
    </w:p>
    <w:p w14:paraId="1B4F69C7" w14:textId="4EAAA295" w:rsidR="00FC336B" w:rsidRPr="00FC336B" w:rsidRDefault="00FC336B" w:rsidP="00FC336B">
      <w:pPr>
        <w:jc w:val="both"/>
        <w:rPr>
          <w:color w:val="FF0000"/>
          <w:lang w:eastAsia="zh-CN"/>
        </w:rPr>
      </w:pPr>
    </w:p>
    <w:p w14:paraId="2A48FBC1" w14:textId="1A89621C" w:rsidR="00E03E9D" w:rsidRDefault="00B21830" w:rsidP="00B21830">
      <w:pPr>
        <w:jc w:val="center"/>
        <w:rPr>
          <w:color w:val="FF0000"/>
          <w:lang w:val="en-GB" w:eastAsia="zh-CN"/>
        </w:rPr>
      </w:pPr>
      <w:r>
        <w:rPr>
          <w:noProof/>
        </w:rPr>
        <w:drawing>
          <wp:inline distT="0" distB="0" distL="0" distR="0" wp14:anchorId="238599E0" wp14:editId="0A98A374">
            <wp:extent cx="3659996" cy="1353936"/>
            <wp:effectExtent l="0" t="0" r="0" b="0"/>
            <wp:docPr id="6" name="Picture 6">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92"/>
                    <a:stretch>
                      <a:fillRect/>
                    </a:stretch>
                  </pic:blipFill>
                  <pic:spPr>
                    <a:xfrm>
                      <a:off x="0" y="0"/>
                      <a:ext cx="3667975" cy="1356888"/>
                    </a:xfrm>
                    <a:prstGeom prst="rect">
                      <a:avLst/>
                    </a:prstGeom>
                  </pic:spPr>
                </pic:pic>
              </a:graphicData>
            </a:graphic>
          </wp:inline>
        </w:drawing>
      </w:r>
    </w:p>
    <w:p w14:paraId="6BC66993" w14:textId="77777777" w:rsidR="000E5D84" w:rsidRDefault="00B21830" w:rsidP="000E5D84">
      <w:pPr>
        <w:keepNext/>
        <w:jc w:val="center"/>
      </w:pPr>
      <w:r>
        <w:rPr>
          <w:noProof/>
        </w:rPr>
        <w:lastRenderedPageBreak/>
        <w:drawing>
          <wp:inline distT="0" distB="0" distL="0" distR="0" wp14:anchorId="408303AC" wp14:editId="2FA02CA7">
            <wp:extent cx="4690740" cy="3518055"/>
            <wp:effectExtent l="0" t="0" r="0" b="0"/>
            <wp:docPr id="3" name="Picture 3">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93"/>
                    <a:stretch>
                      <a:fillRect/>
                    </a:stretch>
                  </pic:blipFill>
                  <pic:spPr>
                    <a:xfrm>
                      <a:off x="0" y="0"/>
                      <a:ext cx="4698195" cy="3523646"/>
                    </a:xfrm>
                    <a:prstGeom prst="rect">
                      <a:avLst/>
                    </a:prstGeom>
                  </pic:spPr>
                </pic:pic>
              </a:graphicData>
            </a:graphic>
          </wp:inline>
        </w:drawing>
      </w:r>
    </w:p>
    <w:p w14:paraId="0D0B67CE" w14:textId="575BDA1D" w:rsidR="00B21830" w:rsidRDefault="000E5D84" w:rsidP="000E5D84">
      <w:pPr>
        <w:pStyle w:val="Caption"/>
        <w:jc w:val="center"/>
      </w:pPr>
      <w:bookmarkStart w:id="68" w:name="_Ref127524591"/>
      <w:bookmarkStart w:id="69" w:name="_Ref102099047"/>
      <w:bookmarkStart w:id="70" w:name="_Ref102099043"/>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7</w:t>
      </w:r>
      <w:r>
        <w:rPr>
          <w:noProof/>
        </w:rPr>
        <w:fldChar w:fldCharType="end"/>
      </w:r>
      <w:bookmarkEnd w:id="68"/>
      <w:bookmarkEnd w:id="69"/>
      <w:r>
        <w:t xml:space="preserve"> PSD of DL waveform and </w:t>
      </w:r>
      <w:r w:rsidR="00DD284D">
        <w:t>frequency isolation (</w:t>
      </w:r>
      <w:r>
        <w:t>LR</w:t>
      </w:r>
      <w:bookmarkEnd w:id="70"/>
      <w:r w:rsidR="00DD284D">
        <w:t>)</w:t>
      </w:r>
    </w:p>
    <w:p w14:paraId="6BD4A145" w14:textId="5C3A191B" w:rsidR="00420B09" w:rsidRPr="007B12A5" w:rsidRDefault="00420B09" w:rsidP="00420B09">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9D6A77">
        <w:rPr>
          <w:rFonts w:eastAsia="Batang"/>
          <w:b/>
          <w:noProof/>
          <w:szCs w:val="24"/>
          <w:u w:val="single"/>
          <w:lang w:val="en-GB"/>
        </w:rPr>
        <w:t>60</w:t>
      </w:r>
      <w:r w:rsidRPr="00146D10">
        <w:rPr>
          <w:rFonts w:eastAsia="Batang"/>
          <w:b/>
          <w:szCs w:val="24"/>
          <w:u w:val="single"/>
          <w:lang w:val="en-GB"/>
        </w:rPr>
        <w:fldChar w:fldCharType="end"/>
      </w:r>
      <w:r w:rsidRPr="00146D10">
        <w:rPr>
          <w:b/>
          <w:iCs/>
          <w:szCs w:val="16"/>
          <w:lang w:val="en-GB" w:eastAsia="ko-KR"/>
        </w:rPr>
        <w:t xml:space="preserve">: </w:t>
      </w:r>
      <w:r w:rsidR="00DC6336">
        <w:rPr>
          <w:b/>
          <w:iCs/>
          <w:szCs w:val="16"/>
          <w:lang w:val="en-GB" w:eastAsia="ko-KR"/>
        </w:rPr>
        <w:t>Evaluation results show m</w:t>
      </w:r>
      <w:r w:rsidR="00AB7282">
        <w:rPr>
          <w:b/>
          <w:iCs/>
          <w:szCs w:val="16"/>
          <w:lang w:val="en-GB" w:eastAsia="ko-KR"/>
        </w:rPr>
        <w:t xml:space="preserve">ore than </w:t>
      </w:r>
      <w:r w:rsidR="00AB7282" w:rsidRPr="00AB7282">
        <w:rPr>
          <w:b/>
          <w:iCs/>
          <w:szCs w:val="16"/>
          <w:lang w:eastAsia="ko-KR"/>
        </w:rPr>
        <w:t>45 dB</w:t>
      </w:r>
      <w:r w:rsidR="00AB7282">
        <w:rPr>
          <w:b/>
          <w:iCs/>
          <w:szCs w:val="16"/>
          <w:lang w:eastAsia="ko-KR"/>
        </w:rPr>
        <w:t xml:space="preserve"> of frequency isolation</w:t>
      </w:r>
      <w:r w:rsidR="00BD71AD">
        <w:rPr>
          <w:b/>
          <w:iCs/>
          <w:szCs w:val="16"/>
          <w:lang w:eastAsia="ko-KR"/>
        </w:rPr>
        <w:t xml:space="preserve"> </w:t>
      </w:r>
      <w:r w:rsidR="006F2C3D">
        <w:rPr>
          <w:b/>
          <w:iCs/>
          <w:szCs w:val="16"/>
          <w:lang w:eastAsia="ko-KR"/>
        </w:rPr>
        <w:t>for FR1</w:t>
      </w:r>
      <w:r w:rsidR="00BD71AD">
        <w:rPr>
          <w:b/>
          <w:iCs/>
          <w:szCs w:val="16"/>
          <w:lang w:eastAsia="ko-KR"/>
        </w:rPr>
        <w:t xml:space="preserve"> is achievable with 5 RBs guard band and </w:t>
      </w:r>
      <w:r w:rsidR="007B12A5">
        <w:rPr>
          <w:b/>
          <w:iCs/>
          <w:szCs w:val="16"/>
          <w:lang w:eastAsia="ko-KR"/>
        </w:rPr>
        <w:t>max DL Tx Power</w:t>
      </w:r>
      <w:r w:rsidR="00AB7282" w:rsidRPr="00AB7282">
        <w:rPr>
          <w:b/>
          <w:iCs/>
          <w:szCs w:val="16"/>
          <w:lang w:eastAsia="ko-KR"/>
        </w:rPr>
        <w:t xml:space="preserve"> which </w:t>
      </w:r>
      <w:r w:rsidR="007B12A5">
        <w:rPr>
          <w:b/>
          <w:iCs/>
          <w:szCs w:val="16"/>
          <w:lang w:eastAsia="ko-KR"/>
        </w:rPr>
        <w:t>is aligned</w:t>
      </w:r>
      <w:r w:rsidR="00AB7282" w:rsidRPr="00AB7282">
        <w:rPr>
          <w:b/>
          <w:iCs/>
          <w:szCs w:val="16"/>
          <w:lang w:eastAsia="ko-KR"/>
        </w:rPr>
        <w:t xml:space="preserve"> with </w:t>
      </w:r>
      <w:r w:rsidR="007B12A5">
        <w:rPr>
          <w:b/>
          <w:iCs/>
          <w:szCs w:val="16"/>
          <w:lang w:eastAsia="ko-KR"/>
        </w:rPr>
        <w:t xml:space="preserve">the </w:t>
      </w:r>
      <w:r w:rsidR="00AB7282" w:rsidRPr="00AB7282">
        <w:rPr>
          <w:b/>
          <w:iCs/>
          <w:szCs w:val="16"/>
          <w:lang w:eastAsia="ko-KR"/>
        </w:rPr>
        <w:t>assumption of 45 dB ACLR</w:t>
      </w:r>
      <w:r>
        <w:rPr>
          <w:b/>
          <w:iCs/>
          <w:szCs w:val="16"/>
          <w:lang w:val="en-GB" w:eastAsia="ko-KR"/>
        </w:rPr>
        <w:t>.</w:t>
      </w:r>
    </w:p>
    <w:p w14:paraId="0417ED3F" w14:textId="61C582D8" w:rsidR="003E547D" w:rsidRDefault="00E60224" w:rsidP="00E60224">
      <w:pPr>
        <w:pStyle w:val="Heading3"/>
        <w:rPr>
          <w:lang w:eastAsia="zh-CN"/>
        </w:rPr>
      </w:pPr>
      <w:r>
        <w:rPr>
          <w:lang w:eastAsia="zh-CN"/>
        </w:rPr>
        <w:t xml:space="preserve">Rx filtering </w:t>
      </w:r>
    </w:p>
    <w:p w14:paraId="48B9FAA2" w14:textId="5B191A60" w:rsidR="00B521F8" w:rsidRDefault="00103EA1" w:rsidP="00525802">
      <w:pPr>
        <w:jc w:val="both"/>
        <w:rPr>
          <w:lang w:val="en-GB" w:eastAsia="zh-CN"/>
        </w:rPr>
      </w:pPr>
      <w:r>
        <w:rPr>
          <w:lang w:val="en-GB" w:eastAsia="zh-CN"/>
        </w:rPr>
        <w:t xml:space="preserve">To improve the receiver selectivity, </w:t>
      </w:r>
      <w:r w:rsidR="00DD284D">
        <w:rPr>
          <w:lang w:val="en-GB" w:eastAsia="zh-CN"/>
        </w:rPr>
        <w:t xml:space="preserve">a </w:t>
      </w:r>
      <w:r>
        <w:rPr>
          <w:lang w:val="en-GB" w:eastAsia="zh-CN"/>
        </w:rPr>
        <w:t xml:space="preserve">subband </w:t>
      </w:r>
      <w:r w:rsidR="00525802">
        <w:rPr>
          <w:lang w:val="en-GB" w:eastAsia="zh-CN"/>
        </w:rPr>
        <w:t>analog</w:t>
      </w:r>
      <w:r>
        <w:rPr>
          <w:lang w:val="en-GB" w:eastAsia="zh-CN"/>
        </w:rPr>
        <w:t xml:space="preserve"> filtering could be utilized. However, this may be challenging for massive MIMO deployment </w:t>
      </w:r>
      <w:r w:rsidR="004A06A3">
        <w:rPr>
          <w:lang w:val="en-GB" w:eastAsia="zh-CN"/>
        </w:rPr>
        <w:t xml:space="preserve">to </w:t>
      </w:r>
      <w:r w:rsidR="004A06A3" w:rsidRPr="00DD284D">
        <w:rPr>
          <w:lang w:val="en-GB" w:eastAsia="zh-CN"/>
        </w:rPr>
        <w:t xml:space="preserve">add </w:t>
      </w:r>
      <w:r w:rsidRPr="00DD284D">
        <w:rPr>
          <w:lang w:val="en-GB" w:eastAsia="zh-CN"/>
        </w:rPr>
        <w:t xml:space="preserve">per </w:t>
      </w:r>
      <w:r w:rsidR="007E23DC" w:rsidRPr="00DD284D">
        <w:rPr>
          <w:lang w:val="en-GB" w:eastAsia="zh-CN"/>
        </w:rPr>
        <w:t>chain</w:t>
      </w:r>
      <w:r w:rsidR="00AA6A38" w:rsidRPr="00DD284D">
        <w:rPr>
          <w:lang w:val="en-GB" w:eastAsia="zh-CN"/>
        </w:rPr>
        <w:t xml:space="preserve"> or per </w:t>
      </w:r>
      <w:r w:rsidRPr="00DD284D">
        <w:rPr>
          <w:lang w:val="en-GB" w:eastAsia="zh-CN"/>
        </w:rPr>
        <w:t>antenna element</w:t>
      </w:r>
      <w:r w:rsidR="004A06A3" w:rsidRPr="00DD284D">
        <w:rPr>
          <w:lang w:val="en-GB" w:eastAsia="zh-CN"/>
        </w:rPr>
        <w:t xml:space="preserve"> subband </w:t>
      </w:r>
      <w:r w:rsidR="004A06A3">
        <w:rPr>
          <w:lang w:val="en-GB" w:eastAsia="zh-CN"/>
        </w:rPr>
        <w:t>analog</w:t>
      </w:r>
      <w:r>
        <w:rPr>
          <w:lang w:val="en-GB" w:eastAsia="zh-CN"/>
        </w:rPr>
        <w:t xml:space="preserve"> filter</w:t>
      </w:r>
      <w:r w:rsidR="004A06A3">
        <w:rPr>
          <w:lang w:val="en-GB" w:eastAsia="zh-CN"/>
        </w:rPr>
        <w:t xml:space="preserve">. This filter is needed to protect the RFFE from </w:t>
      </w:r>
      <w:r w:rsidR="002815BE">
        <w:rPr>
          <w:lang w:val="en-GB" w:eastAsia="zh-CN"/>
        </w:rPr>
        <w:t xml:space="preserve">the large DL signal blocker that may saturate the </w:t>
      </w:r>
      <w:r w:rsidR="00525802">
        <w:rPr>
          <w:lang w:val="en-GB" w:eastAsia="zh-CN"/>
        </w:rPr>
        <w:t>receiver</w:t>
      </w:r>
      <w:r w:rsidR="002815BE">
        <w:rPr>
          <w:lang w:val="en-GB" w:eastAsia="zh-CN"/>
        </w:rPr>
        <w:t xml:space="preserve">. However, if the antenna </w:t>
      </w:r>
      <w:r w:rsidR="00525802">
        <w:rPr>
          <w:lang w:val="en-GB" w:eastAsia="zh-CN"/>
        </w:rPr>
        <w:t>panels</w:t>
      </w:r>
      <w:r w:rsidR="002815BE">
        <w:rPr>
          <w:lang w:val="en-GB" w:eastAsia="zh-CN"/>
        </w:rPr>
        <w:t xml:space="preserve"> </w:t>
      </w:r>
      <w:r w:rsidR="00525802">
        <w:rPr>
          <w:lang w:val="en-GB" w:eastAsia="zh-CN"/>
        </w:rPr>
        <w:t xml:space="preserve">provide large spatial isolation, this subband filter </w:t>
      </w:r>
      <w:r w:rsidR="00525802" w:rsidRPr="00102E95">
        <w:rPr>
          <w:lang w:val="en-GB" w:eastAsia="zh-CN"/>
        </w:rPr>
        <w:t xml:space="preserve">is not needed. </w:t>
      </w:r>
      <w:r w:rsidR="00866ACE" w:rsidRPr="00102E95">
        <w:rPr>
          <w:lang w:val="en-GB" w:eastAsia="zh-CN"/>
        </w:rPr>
        <w:t xml:space="preserve">In addition to complexity and cost </w:t>
      </w:r>
      <w:r w:rsidR="005D7484" w:rsidRPr="00102E95">
        <w:rPr>
          <w:lang w:val="en-GB" w:eastAsia="zh-CN"/>
        </w:rPr>
        <w:t xml:space="preserve">of RF subband filter, </w:t>
      </w:r>
      <w:r w:rsidR="007011B0" w:rsidRPr="00102E95">
        <w:rPr>
          <w:lang w:val="en-GB" w:eastAsia="zh-CN"/>
        </w:rPr>
        <w:t xml:space="preserve">each channel may require </w:t>
      </w:r>
      <w:r w:rsidR="00102E95" w:rsidRPr="00102E95">
        <w:rPr>
          <w:lang w:val="en-GB" w:eastAsia="zh-CN"/>
        </w:rPr>
        <w:t>separate filter</w:t>
      </w:r>
      <w:r w:rsidR="00FB5953" w:rsidRPr="00102E95">
        <w:rPr>
          <w:lang w:val="en-GB" w:eastAsia="zh-CN"/>
        </w:rPr>
        <w:t xml:space="preserve"> which means multiple filters are needed based on the </w:t>
      </w:r>
      <w:r w:rsidR="00102E95" w:rsidRPr="00102E95">
        <w:rPr>
          <w:lang w:val="en-GB" w:eastAsia="zh-CN"/>
        </w:rPr>
        <w:t>operator spectrum which complicate the RFFE design and add extra i</w:t>
      </w:r>
      <w:r w:rsidR="006F107C" w:rsidRPr="00102E95">
        <w:rPr>
          <w:lang w:val="en-GB" w:eastAsia="zh-CN"/>
        </w:rPr>
        <w:t>nsertion loss</w:t>
      </w:r>
      <w:r w:rsidR="00102E95" w:rsidRPr="00102E95">
        <w:rPr>
          <w:lang w:val="en-GB" w:eastAsia="zh-CN"/>
        </w:rPr>
        <w:t xml:space="preserve"> for the signal. </w:t>
      </w:r>
    </w:p>
    <w:p w14:paraId="0EB1B6CE" w14:textId="66E96905" w:rsidR="005C6CFF" w:rsidRPr="00973EEC" w:rsidRDefault="007B12A5" w:rsidP="007B12A5">
      <w:pPr>
        <w:rPr>
          <w:b/>
          <w:iCs/>
          <w:szCs w:val="16"/>
          <w:lang w:val="en-GB" w:eastAsia="ko-KR"/>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9D6A77">
        <w:rPr>
          <w:rFonts w:eastAsia="Batang"/>
          <w:b/>
          <w:noProof/>
          <w:szCs w:val="24"/>
          <w:u w:val="single"/>
          <w:lang w:val="en-GB"/>
        </w:rPr>
        <w:t>61</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Subband filtering may improve</w:t>
      </w:r>
      <w:r w:rsidR="00E45A4D">
        <w:rPr>
          <w:b/>
          <w:iCs/>
          <w:szCs w:val="16"/>
          <w:lang w:val="en-GB" w:eastAsia="ko-KR"/>
        </w:rPr>
        <w:t xml:space="preserve"> gNB</w:t>
      </w:r>
      <w:r>
        <w:rPr>
          <w:b/>
          <w:iCs/>
          <w:szCs w:val="16"/>
          <w:lang w:val="en-GB" w:eastAsia="ko-KR"/>
        </w:rPr>
        <w:t xml:space="preserve"> Rx selecting</w:t>
      </w:r>
      <w:r w:rsidR="00E45A4D">
        <w:rPr>
          <w:b/>
          <w:iCs/>
          <w:szCs w:val="16"/>
          <w:lang w:val="en-GB" w:eastAsia="ko-KR"/>
        </w:rPr>
        <w:t xml:space="preserve"> for self-interference</w:t>
      </w:r>
      <w:r>
        <w:rPr>
          <w:b/>
          <w:iCs/>
          <w:szCs w:val="16"/>
          <w:lang w:val="en-GB" w:eastAsia="ko-KR"/>
        </w:rPr>
        <w:t xml:space="preserve">, however, it is very challenging </w:t>
      </w:r>
      <w:r w:rsidR="005C6CFF">
        <w:rPr>
          <w:b/>
          <w:iCs/>
          <w:szCs w:val="16"/>
          <w:lang w:val="en-GB" w:eastAsia="ko-KR"/>
        </w:rPr>
        <w:t>for massive MIMO deployment</w:t>
      </w:r>
      <w:r w:rsidR="00E45A4D">
        <w:rPr>
          <w:b/>
          <w:iCs/>
          <w:szCs w:val="16"/>
          <w:lang w:val="en-GB" w:eastAsia="ko-KR"/>
        </w:rPr>
        <w:t xml:space="preserve">, add extra cost and complexity </w:t>
      </w:r>
      <w:r w:rsidR="00F078B5">
        <w:rPr>
          <w:b/>
          <w:iCs/>
          <w:szCs w:val="16"/>
          <w:lang w:val="en-GB" w:eastAsia="ko-KR"/>
        </w:rPr>
        <w:t xml:space="preserve">for supporting SBFD in multiple channels and adds insertion loss. </w:t>
      </w:r>
    </w:p>
    <w:p w14:paraId="226B6DD1" w14:textId="6B9A98EF" w:rsidR="00734328" w:rsidRPr="00973EEC" w:rsidRDefault="00734328" w:rsidP="00734328">
      <w:pPr>
        <w:rPr>
          <w:b/>
          <w:iCs/>
          <w:szCs w:val="16"/>
          <w:lang w:val="en-GB" w:eastAsia="ko-KR"/>
        </w:rPr>
      </w:pPr>
      <w:r w:rsidRPr="00973EEC">
        <w:rPr>
          <w:rFonts w:eastAsia="Batang"/>
          <w:b/>
          <w:szCs w:val="24"/>
          <w:u w:val="single"/>
          <w:lang w:val="en-GB"/>
        </w:rPr>
        <w:t xml:space="preserve">Observation </w:t>
      </w:r>
      <w:r w:rsidRPr="00973EEC">
        <w:rPr>
          <w:rFonts w:eastAsia="Batang"/>
          <w:b/>
          <w:szCs w:val="24"/>
          <w:u w:val="single"/>
          <w:lang w:val="en-GB"/>
        </w:rPr>
        <w:fldChar w:fldCharType="begin"/>
      </w:r>
      <w:r w:rsidRPr="00973EEC">
        <w:rPr>
          <w:rFonts w:eastAsia="Batang"/>
          <w:b/>
          <w:szCs w:val="24"/>
          <w:u w:val="single"/>
          <w:lang w:val="en-GB"/>
        </w:rPr>
        <w:instrText xml:space="preserve"> seq obser </w:instrText>
      </w:r>
      <w:r w:rsidRPr="00973EEC">
        <w:rPr>
          <w:rFonts w:eastAsia="Batang"/>
          <w:b/>
          <w:szCs w:val="24"/>
          <w:u w:val="single"/>
          <w:lang w:val="en-GB"/>
        </w:rPr>
        <w:fldChar w:fldCharType="separate"/>
      </w:r>
      <w:r w:rsidR="009D6A77">
        <w:rPr>
          <w:rFonts w:eastAsia="Batang"/>
          <w:b/>
          <w:noProof/>
          <w:szCs w:val="24"/>
          <w:u w:val="single"/>
          <w:lang w:val="en-GB"/>
        </w:rPr>
        <w:t>62</w:t>
      </w:r>
      <w:r w:rsidRPr="00973EEC">
        <w:rPr>
          <w:rFonts w:eastAsia="Batang"/>
          <w:b/>
          <w:szCs w:val="24"/>
          <w:u w:val="single"/>
          <w:lang w:val="en-GB"/>
        </w:rPr>
        <w:fldChar w:fldCharType="end"/>
      </w:r>
      <w:r w:rsidRPr="00973EEC">
        <w:rPr>
          <w:b/>
          <w:iCs/>
          <w:szCs w:val="16"/>
          <w:lang w:val="en-GB" w:eastAsia="ko-KR"/>
        </w:rPr>
        <w:t xml:space="preserve">: With enough spatial isolation between the panels, there is no </w:t>
      </w:r>
      <w:r w:rsidR="00973EEC" w:rsidRPr="00973EEC">
        <w:rPr>
          <w:b/>
          <w:iCs/>
          <w:szCs w:val="16"/>
          <w:lang w:val="en-GB" w:eastAsia="ko-KR"/>
        </w:rPr>
        <w:t xml:space="preserve">need for RF subband filtering. </w:t>
      </w:r>
    </w:p>
    <w:p w14:paraId="24139A11" w14:textId="0E60AC7E" w:rsidR="00734328" w:rsidRDefault="00734328" w:rsidP="00734328">
      <w:pPr>
        <w:rPr>
          <w:b/>
          <w:iCs/>
          <w:szCs w:val="16"/>
          <w:lang w:val="en-GB" w:eastAsia="ko-KR"/>
        </w:rPr>
      </w:pPr>
    </w:p>
    <w:p w14:paraId="2B7CD959" w14:textId="6E5370F6" w:rsidR="00525802" w:rsidRDefault="00973EEC" w:rsidP="00525802">
      <w:pPr>
        <w:jc w:val="both"/>
        <w:rPr>
          <w:lang w:val="en-GB" w:eastAsia="zh-CN"/>
        </w:rPr>
      </w:pPr>
      <w:r>
        <w:rPr>
          <w:lang w:val="en-GB" w:eastAsia="zh-CN"/>
        </w:rPr>
        <w:t>On the other hand, t</w:t>
      </w:r>
      <w:r w:rsidR="00525802">
        <w:rPr>
          <w:lang w:val="en-GB" w:eastAsia="zh-CN"/>
        </w:rPr>
        <w:t>o improve the receiver dynamic range, a baseband</w:t>
      </w:r>
      <w:r w:rsidR="00F53B70">
        <w:rPr>
          <w:lang w:val="en-GB" w:eastAsia="zh-CN"/>
        </w:rPr>
        <w:t xml:space="preserve"> analog</w:t>
      </w:r>
      <w:r w:rsidR="00525802">
        <w:rPr>
          <w:lang w:val="en-GB" w:eastAsia="zh-CN"/>
        </w:rPr>
        <w:t xml:space="preserve"> LPF may </w:t>
      </w:r>
      <w:r w:rsidR="00F53B70">
        <w:rPr>
          <w:lang w:val="en-GB" w:eastAsia="zh-CN"/>
        </w:rPr>
        <w:t xml:space="preserve">be used to reject most of </w:t>
      </w:r>
      <w:r w:rsidR="004531F0">
        <w:rPr>
          <w:lang w:val="en-GB" w:eastAsia="zh-CN"/>
        </w:rPr>
        <w:t>DL signal blocker. After the ADC, a digital LPF could be used to reduce</w:t>
      </w:r>
      <w:r w:rsidR="00CC6CD1">
        <w:rPr>
          <w:lang w:val="en-GB" w:eastAsia="zh-CN"/>
        </w:rPr>
        <w:t xml:space="preserve"> the remaining blocker. </w:t>
      </w:r>
    </w:p>
    <w:p w14:paraId="7BAFB9F0" w14:textId="3CE2B755" w:rsidR="008A5033" w:rsidRPr="00A76ABB" w:rsidRDefault="008A5033" w:rsidP="008A5033">
      <w:pPr>
        <w:rPr>
          <w:b/>
          <w:iCs/>
          <w:szCs w:val="16"/>
          <w:lang w:val="en-GB" w:eastAsia="ko-KR"/>
        </w:rPr>
      </w:pPr>
      <w:r w:rsidRPr="00A76ABB">
        <w:rPr>
          <w:rFonts w:eastAsia="Batang"/>
          <w:b/>
          <w:szCs w:val="24"/>
          <w:u w:val="single"/>
          <w:lang w:val="en-GB"/>
        </w:rPr>
        <w:t xml:space="preserve">Observation </w:t>
      </w:r>
      <w:r w:rsidRPr="00A76ABB">
        <w:rPr>
          <w:rFonts w:eastAsia="Batang"/>
          <w:b/>
          <w:szCs w:val="24"/>
          <w:u w:val="single"/>
          <w:lang w:val="en-GB"/>
        </w:rPr>
        <w:fldChar w:fldCharType="begin"/>
      </w:r>
      <w:r w:rsidRPr="00A76ABB">
        <w:rPr>
          <w:rFonts w:eastAsia="Batang"/>
          <w:b/>
          <w:szCs w:val="24"/>
          <w:u w:val="single"/>
          <w:lang w:val="en-GB"/>
        </w:rPr>
        <w:instrText xml:space="preserve"> seq obser </w:instrText>
      </w:r>
      <w:r w:rsidRPr="00A76ABB">
        <w:rPr>
          <w:rFonts w:eastAsia="Batang"/>
          <w:b/>
          <w:szCs w:val="24"/>
          <w:u w:val="single"/>
          <w:lang w:val="en-GB"/>
        </w:rPr>
        <w:fldChar w:fldCharType="separate"/>
      </w:r>
      <w:r w:rsidR="009D6A77">
        <w:rPr>
          <w:rFonts w:eastAsia="Batang"/>
          <w:b/>
          <w:noProof/>
          <w:szCs w:val="24"/>
          <w:u w:val="single"/>
          <w:lang w:val="en-GB"/>
        </w:rPr>
        <w:t>63</w:t>
      </w:r>
      <w:r w:rsidRPr="00A76ABB">
        <w:rPr>
          <w:rFonts w:eastAsia="Batang"/>
          <w:b/>
          <w:szCs w:val="24"/>
          <w:u w:val="single"/>
          <w:lang w:val="en-GB"/>
        </w:rPr>
        <w:fldChar w:fldCharType="end"/>
      </w:r>
      <w:r w:rsidRPr="00A76ABB">
        <w:rPr>
          <w:b/>
          <w:iCs/>
          <w:szCs w:val="16"/>
          <w:lang w:val="en-GB" w:eastAsia="ko-KR"/>
        </w:rPr>
        <w:t xml:space="preserve">: </w:t>
      </w:r>
      <w:r w:rsidR="00783FE8" w:rsidRPr="00A76ABB">
        <w:rPr>
          <w:b/>
          <w:iCs/>
          <w:szCs w:val="16"/>
          <w:lang w:val="en-GB" w:eastAsia="ko-KR"/>
        </w:rPr>
        <w:t>A baseband analog LPF may</w:t>
      </w:r>
      <w:r w:rsidR="00A76ABB" w:rsidRPr="00A76ABB">
        <w:rPr>
          <w:b/>
          <w:iCs/>
          <w:szCs w:val="16"/>
          <w:lang w:val="en-GB" w:eastAsia="ko-KR"/>
        </w:rPr>
        <w:t xml:space="preserve"> be used to reject the DL blocker and improve the ADC dynamic range</w:t>
      </w:r>
      <w:r w:rsidR="00A52491" w:rsidRPr="00A76ABB">
        <w:rPr>
          <w:b/>
          <w:iCs/>
          <w:szCs w:val="16"/>
          <w:lang w:val="en-GB" w:eastAsia="ko-KR"/>
        </w:rPr>
        <w:t xml:space="preserve">. </w:t>
      </w:r>
    </w:p>
    <w:p w14:paraId="4821BD23" w14:textId="0FBAFD62" w:rsidR="00F74B7F" w:rsidRDefault="00181E1B" w:rsidP="008A5033">
      <w:pPr>
        <w:rPr>
          <w:b/>
          <w:iCs/>
          <w:color w:val="FF0000"/>
          <w:szCs w:val="16"/>
          <w:lang w:val="en-GB" w:eastAsia="ko-KR"/>
        </w:rPr>
      </w:pPr>
      <w:r>
        <w:rPr>
          <w:lang w:val="en-GB" w:eastAsia="zh-CN"/>
        </w:rPr>
        <w:t xml:space="preserve">For FR2, </w:t>
      </w:r>
      <w:r w:rsidR="00564326">
        <w:rPr>
          <w:lang w:val="en-GB" w:eastAsia="zh-CN"/>
        </w:rPr>
        <w:t xml:space="preserve">subband analog filtering </w:t>
      </w:r>
      <w:r w:rsidR="00400142">
        <w:rPr>
          <w:lang w:val="en-GB" w:eastAsia="zh-CN"/>
        </w:rPr>
        <w:t>may not be needed</w:t>
      </w:r>
      <w:r w:rsidR="00FC4895">
        <w:rPr>
          <w:lang w:val="en-GB" w:eastAsia="zh-CN"/>
        </w:rPr>
        <w:t xml:space="preserve"> for the base station. </w:t>
      </w:r>
      <w:r w:rsidR="00D12574">
        <w:rPr>
          <w:lang w:val="en-GB" w:eastAsia="zh-CN"/>
        </w:rPr>
        <w:t xml:space="preserve">Other techniques such as </w:t>
      </w:r>
      <w:r w:rsidR="0012770F">
        <w:rPr>
          <w:lang w:val="en-GB" w:eastAsia="zh-CN"/>
        </w:rPr>
        <w:t>well-designed</w:t>
      </w:r>
      <w:r w:rsidR="00D12574">
        <w:rPr>
          <w:lang w:val="en-GB" w:eastAsia="zh-CN"/>
        </w:rPr>
        <w:t xml:space="preserve"> PA can ach</w:t>
      </w:r>
      <w:r w:rsidR="00A609B1">
        <w:rPr>
          <w:lang w:val="en-GB" w:eastAsia="zh-CN"/>
        </w:rPr>
        <w:t>ieve ACLR requirement.</w:t>
      </w:r>
      <w:r w:rsidR="006616C5">
        <w:rPr>
          <w:lang w:val="en-GB" w:eastAsia="zh-CN"/>
        </w:rPr>
        <w:t xml:space="preserve"> It is feasible for implementation </w:t>
      </w:r>
      <w:r w:rsidR="0047733B">
        <w:rPr>
          <w:lang w:val="en-GB" w:eastAsia="zh-CN"/>
        </w:rPr>
        <w:t>without RF filtering</w:t>
      </w:r>
      <w:r w:rsidR="0041758E">
        <w:rPr>
          <w:lang w:val="en-GB" w:eastAsia="zh-CN"/>
        </w:rPr>
        <w:t xml:space="preserve"> for FR2.</w:t>
      </w:r>
    </w:p>
    <w:p w14:paraId="181F1685" w14:textId="796F9F05" w:rsidR="008A5033" w:rsidRDefault="0041758E" w:rsidP="00525802">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9D6A77">
        <w:rPr>
          <w:rFonts w:eastAsia="Batang"/>
          <w:b/>
          <w:noProof/>
          <w:szCs w:val="24"/>
          <w:u w:val="single"/>
          <w:lang w:val="en-GB"/>
        </w:rPr>
        <w:t>64</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367354" w:rsidRPr="00367354">
        <w:rPr>
          <w:b/>
          <w:iCs/>
          <w:szCs w:val="16"/>
          <w:lang w:val="en-GB" w:eastAsia="ko-KR"/>
        </w:rPr>
        <w:t xml:space="preserve">For FR2, </w:t>
      </w:r>
      <w:r w:rsidR="00367354" w:rsidRPr="00367354">
        <w:rPr>
          <w:rFonts w:eastAsia="Times New Roman"/>
          <w:b/>
        </w:rPr>
        <w:t>it is feasible for implementation to achieve ACLR requirement without RF filtering</w:t>
      </w:r>
      <w:r w:rsidR="00367354">
        <w:rPr>
          <w:rFonts w:eastAsia="Times New Roman"/>
          <w:b/>
        </w:rPr>
        <w:t>.</w:t>
      </w:r>
    </w:p>
    <w:p w14:paraId="5BE8DD33" w14:textId="123D14C4" w:rsidR="00C71BE7" w:rsidRDefault="00C71BE7" w:rsidP="00AF683B">
      <w:pPr>
        <w:pStyle w:val="Heading3"/>
        <w:rPr>
          <w:lang w:eastAsia="zh-CN"/>
        </w:rPr>
      </w:pPr>
      <w:r>
        <w:rPr>
          <w:lang w:eastAsia="zh-CN"/>
        </w:rPr>
        <w:lastRenderedPageBreak/>
        <w:t xml:space="preserve">Beam isolation and beamforming/nulling </w:t>
      </w:r>
    </w:p>
    <w:p w14:paraId="41D13C25" w14:textId="6AFF5B8C" w:rsidR="00160268" w:rsidRDefault="00CE234B" w:rsidP="00943000">
      <w:pPr>
        <w:jc w:val="both"/>
        <w:rPr>
          <w:lang w:val="en-GB" w:eastAsia="zh-CN"/>
        </w:rPr>
      </w:pPr>
      <w:r>
        <w:rPr>
          <w:lang w:val="en-GB" w:eastAsia="zh-CN"/>
        </w:rPr>
        <w:t>In FR1, the DL precoder and UL combiner weights could be optimized to provide some beam</w:t>
      </w:r>
      <w:r w:rsidR="008F1D66">
        <w:rPr>
          <w:lang w:val="en-GB" w:eastAsia="zh-CN"/>
        </w:rPr>
        <w:t>form</w:t>
      </w:r>
      <w:r>
        <w:rPr>
          <w:lang w:val="en-GB" w:eastAsia="zh-CN"/>
        </w:rPr>
        <w:t xml:space="preserve"> nulling </w:t>
      </w:r>
      <w:r w:rsidR="00943000">
        <w:rPr>
          <w:lang w:val="en-GB" w:eastAsia="zh-CN"/>
        </w:rPr>
        <w:t>for the</w:t>
      </w:r>
      <w:r w:rsidR="008F1D66">
        <w:rPr>
          <w:lang w:val="en-GB" w:eastAsia="zh-CN"/>
        </w:rPr>
        <w:t xml:space="preserve"> clutter and/or</w:t>
      </w:r>
      <w:r w:rsidR="00943000">
        <w:rPr>
          <w:lang w:val="en-GB" w:eastAsia="zh-CN"/>
        </w:rPr>
        <w:t xml:space="preserve"> self-interference. </w:t>
      </w:r>
      <w:r w:rsidR="0024038B">
        <w:rPr>
          <w:lang w:val="en-GB" w:eastAsia="zh-CN"/>
        </w:rPr>
        <w:t xml:space="preserve">The massive MIMO antenna has large number of degrees of freedom </w:t>
      </w:r>
      <w:r w:rsidR="00CC5D95">
        <w:rPr>
          <w:lang w:val="en-GB" w:eastAsia="zh-CN"/>
        </w:rPr>
        <w:t xml:space="preserve">in both digital and analog (i.e. hybrid </w:t>
      </w:r>
      <w:r w:rsidR="00C94FEE">
        <w:rPr>
          <w:lang w:val="en-GB" w:eastAsia="zh-CN"/>
        </w:rPr>
        <w:t>beamforming) that</w:t>
      </w:r>
      <w:r w:rsidR="0024038B">
        <w:rPr>
          <w:lang w:val="en-GB" w:eastAsia="zh-CN"/>
        </w:rPr>
        <w:t xml:space="preserve"> </w:t>
      </w:r>
      <w:r w:rsidR="006F6260">
        <w:rPr>
          <w:lang w:val="en-GB" w:eastAsia="zh-CN"/>
        </w:rPr>
        <w:t>provide the ability to create some spatial nulls</w:t>
      </w:r>
      <w:r w:rsidR="00DE3F4F">
        <w:rPr>
          <w:lang w:val="en-GB" w:eastAsia="zh-CN"/>
        </w:rPr>
        <w:t>.</w:t>
      </w:r>
      <w:r w:rsidR="00A503E7">
        <w:rPr>
          <w:lang w:val="en-GB" w:eastAsia="zh-CN"/>
        </w:rPr>
        <w:t xml:space="preserve"> Beamforming nulling is an efficient </w:t>
      </w:r>
      <w:r w:rsidR="004833CD">
        <w:rPr>
          <w:lang w:val="en-GB" w:eastAsia="zh-CN"/>
        </w:rPr>
        <w:t>technique</w:t>
      </w:r>
      <w:r w:rsidR="00A503E7">
        <w:rPr>
          <w:lang w:val="en-GB" w:eastAsia="zh-CN"/>
        </w:rPr>
        <w:t xml:space="preserve"> for clutter mitigation</w:t>
      </w:r>
      <w:r w:rsidR="00750FB9">
        <w:rPr>
          <w:lang w:val="en-GB" w:eastAsia="zh-CN"/>
        </w:rPr>
        <w:t>.</w:t>
      </w:r>
    </w:p>
    <w:p w14:paraId="6DD2CAF1" w14:textId="596E2130" w:rsidR="00750FB9" w:rsidRDefault="00750FB9" w:rsidP="00943000">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9D6A77">
        <w:rPr>
          <w:rFonts w:eastAsia="Batang"/>
          <w:b/>
          <w:noProof/>
          <w:szCs w:val="24"/>
          <w:u w:val="single"/>
          <w:lang w:val="en-GB"/>
        </w:rPr>
        <w:t>65</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0B1E48">
        <w:rPr>
          <w:b/>
          <w:iCs/>
          <w:szCs w:val="16"/>
          <w:lang w:val="en-GB" w:eastAsia="ko-KR"/>
        </w:rPr>
        <w:t>In massive deployment</w:t>
      </w:r>
      <w:r w:rsidR="00C64EF8">
        <w:rPr>
          <w:b/>
          <w:iCs/>
          <w:szCs w:val="16"/>
          <w:lang w:val="en-GB" w:eastAsia="ko-KR"/>
        </w:rPr>
        <w:t>, the</w:t>
      </w:r>
      <w:r w:rsidR="000B1E48">
        <w:rPr>
          <w:b/>
          <w:iCs/>
          <w:szCs w:val="16"/>
          <w:lang w:val="en-GB" w:eastAsia="ko-KR"/>
        </w:rPr>
        <w:t xml:space="preserve"> large number of </w:t>
      </w:r>
      <w:r w:rsidR="00566E95">
        <w:rPr>
          <w:b/>
          <w:iCs/>
          <w:szCs w:val="16"/>
          <w:lang w:val="en-GB" w:eastAsia="ko-KR"/>
        </w:rPr>
        <w:t xml:space="preserve">digital and analog </w:t>
      </w:r>
      <w:r w:rsidR="00C64EF8">
        <w:rPr>
          <w:b/>
          <w:iCs/>
          <w:szCs w:val="16"/>
          <w:lang w:val="en-GB" w:eastAsia="ko-KR"/>
        </w:rPr>
        <w:t>degrees</w:t>
      </w:r>
      <w:r w:rsidR="000B1E48">
        <w:rPr>
          <w:b/>
          <w:iCs/>
          <w:szCs w:val="16"/>
          <w:lang w:val="en-GB" w:eastAsia="ko-KR"/>
        </w:rPr>
        <w:t xml:space="preserve"> of freedom</w:t>
      </w:r>
      <w:r w:rsidR="00C64EF8">
        <w:rPr>
          <w:b/>
          <w:iCs/>
          <w:szCs w:val="16"/>
          <w:lang w:val="en-GB" w:eastAsia="ko-KR"/>
        </w:rPr>
        <w:t xml:space="preserve"> can be utilized to provide spatial Tx/Rx</w:t>
      </w:r>
      <w:r w:rsidR="000B1E48">
        <w:rPr>
          <w:rFonts w:eastAsia="Times New Roman"/>
          <w:b/>
        </w:rPr>
        <w:t xml:space="preserve"> beamform </w:t>
      </w:r>
      <w:r w:rsidR="00C357D2">
        <w:rPr>
          <w:rFonts w:eastAsia="Times New Roman"/>
          <w:b/>
        </w:rPr>
        <w:t>nulling</w:t>
      </w:r>
      <w:r w:rsidR="000B1E48">
        <w:rPr>
          <w:rFonts w:eastAsia="Times New Roman"/>
          <w:b/>
        </w:rPr>
        <w:t xml:space="preserve"> </w:t>
      </w:r>
      <w:r w:rsidR="00C64EF8">
        <w:rPr>
          <w:rFonts w:eastAsia="Times New Roman"/>
          <w:b/>
        </w:rPr>
        <w:t>for self-interference and clutter mitigation</w:t>
      </w:r>
    </w:p>
    <w:p w14:paraId="1BC936DF" w14:textId="417BC0F9" w:rsidR="001F44DF" w:rsidRPr="00B54DA3" w:rsidRDefault="00943000" w:rsidP="00C357D2">
      <w:pPr>
        <w:jc w:val="both"/>
        <w:rPr>
          <w:color w:val="000000"/>
          <w:lang w:eastAsia="zh-CN"/>
        </w:rPr>
      </w:pPr>
      <w:r>
        <w:rPr>
          <w:lang w:val="en-GB" w:eastAsia="zh-CN"/>
        </w:rPr>
        <w:t>In FR2, spatially isolated</w:t>
      </w:r>
      <w:r w:rsidR="002B0EED">
        <w:rPr>
          <w:lang w:val="en-GB" w:eastAsia="zh-CN"/>
        </w:rPr>
        <w:t xml:space="preserve"> and</w:t>
      </w:r>
      <w:r>
        <w:rPr>
          <w:lang w:val="en-GB" w:eastAsia="zh-CN"/>
        </w:rPr>
        <w:t xml:space="preserve"> narrow Tx and Rx beam could be selected to provide extra ‘beam’ isolation</w:t>
      </w:r>
      <w:r w:rsidR="00D20289">
        <w:rPr>
          <w:lang w:val="en-GB" w:eastAsia="zh-CN"/>
        </w:rPr>
        <w:t>, which is a combined factor with the antenna isolation</w:t>
      </w:r>
      <w:r>
        <w:rPr>
          <w:lang w:val="en-GB" w:eastAsia="zh-CN"/>
        </w:rPr>
        <w:t xml:space="preserve">. </w:t>
      </w:r>
      <w:r w:rsidR="00A075E3">
        <w:rPr>
          <w:color w:val="000000"/>
        </w:rPr>
        <w:t xml:space="preserve">For </w:t>
      </w:r>
      <w:r w:rsidR="001D18A8">
        <w:rPr>
          <w:color w:val="000000"/>
        </w:rPr>
        <w:t>direct leak</w:t>
      </w:r>
      <w:r w:rsidR="00347B78">
        <w:rPr>
          <w:color w:val="000000"/>
        </w:rPr>
        <w:t xml:space="preserve">ed </w:t>
      </w:r>
      <w:r w:rsidR="00A075E3">
        <w:rPr>
          <w:color w:val="000000"/>
        </w:rPr>
        <w:t xml:space="preserve">self-interference, it is less related to the beam direction although there is still some dependence. </w:t>
      </w:r>
      <w:r w:rsidR="001D18A8">
        <w:rPr>
          <w:color w:val="000000"/>
        </w:rPr>
        <w:t>However, f</w:t>
      </w:r>
      <w:r w:rsidR="00A075E3">
        <w:rPr>
          <w:color w:val="000000"/>
        </w:rPr>
        <w:t xml:space="preserve">or clutter, </w:t>
      </w:r>
      <w:r w:rsidR="00731F7D">
        <w:rPr>
          <w:color w:val="000000"/>
        </w:rPr>
        <w:t xml:space="preserve">the signal </w:t>
      </w:r>
      <w:r w:rsidR="00E706F9">
        <w:rPr>
          <w:color w:val="000000"/>
        </w:rPr>
        <w:t xml:space="preserve">transmitted from the Tx panel goes through the wireless medium, </w:t>
      </w:r>
      <w:r w:rsidR="00EA4731">
        <w:rPr>
          <w:color w:val="000000"/>
        </w:rPr>
        <w:t xml:space="preserve">scattered by the reflectors </w:t>
      </w:r>
      <w:r w:rsidR="009A36E1">
        <w:rPr>
          <w:color w:val="000000"/>
        </w:rPr>
        <w:t>and then gets back to the Rx panel</w:t>
      </w:r>
      <w:r w:rsidR="0011323B">
        <w:rPr>
          <w:color w:val="000000"/>
        </w:rPr>
        <w:t>, which generally has longer delay compared with direct leaked self-interference</w:t>
      </w:r>
      <w:r w:rsidR="009A36E1">
        <w:rPr>
          <w:color w:val="000000"/>
        </w:rPr>
        <w:t xml:space="preserve">. </w:t>
      </w:r>
      <w:r w:rsidR="00C4612F">
        <w:rPr>
          <w:color w:val="000000"/>
        </w:rPr>
        <w:t>The clutter</w:t>
      </w:r>
      <w:r w:rsidR="00A075E3">
        <w:rPr>
          <w:color w:val="000000"/>
        </w:rPr>
        <w:t xml:space="preserve"> is direction specific</w:t>
      </w:r>
      <w:r w:rsidR="00120F77">
        <w:rPr>
          <w:color w:val="000000"/>
        </w:rPr>
        <w:t>, in which case</w:t>
      </w:r>
      <w:r w:rsidR="00A075E3">
        <w:rPr>
          <w:color w:val="000000"/>
        </w:rPr>
        <w:t xml:space="preserve"> </w:t>
      </w:r>
      <w:r w:rsidR="00120F77">
        <w:rPr>
          <w:color w:val="000000"/>
        </w:rPr>
        <w:t>proper selection of</w:t>
      </w:r>
      <w:r w:rsidR="00A075E3">
        <w:rPr>
          <w:color w:val="000000"/>
        </w:rPr>
        <w:t xml:space="preserve"> Tx and Rx beam</w:t>
      </w:r>
      <w:r w:rsidR="00491D94">
        <w:rPr>
          <w:color w:val="000000"/>
        </w:rPr>
        <w:t xml:space="preserve"> pair</w:t>
      </w:r>
      <w:r w:rsidR="00A075E3">
        <w:rPr>
          <w:color w:val="000000"/>
        </w:rPr>
        <w:t xml:space="preserve"> can alleviate such clutter</w:t>
      </w:r>
      <w:r w:rsidR="00F80D5A">
        <w:rPr>
          <w:color w:val="000000"/>
        </w:rPr>
        <w:t xml:space="preserve"> impact</w:t>
      </w:r>
      <w:r w:rsidR="00A075E3">
        <w:rPr>
          <w:color w:val="000000"/>
        </w:rPr>
        <w:t xml:space="preserve">. </w:t>
      </w:r>
    </w:p>
    <w:p w14:paraId="37A32C2F" w14:textId="5DB9146F" w:rsidR="00610AF3" w:rsidRPr="008D6F40" w:rsidRDefault="00007CB0" w:rsidP="007052FE">
      <w:pPr>
        <w:jc w:val="both"/>
        <w:rPr>
          <w:lang w:val="en-GB" w:eastAsia="zh-CN"/>
        </w:rPr>
      </w:pPr>
      <w:r>
        <w:rPr>
          <w:lang w:val="en-GB" w:eastAsia="zh-CN"/>
        </w:rPr>
        <w:t>For FR2, c</w:t>
      </w:r>
      <w:r w:rsidR="00131988">
        <w:rPr>
          <w:lang w:val="en-GB" w:eastAsia="zh-CN"/>
        </w:rPr>
        <w:t>lutter</w:t>
      </w:r>
      <w:r w:rsidR="000E0E28">
        <w:rPr>
          <w:lang w:val="en-GB" w:eastAsia="zh-CN"/>
        </w:rPr>
        <w:t xml:space="preserve"> measurements </w:t>
      </w:r>
      <w:r w:rsidR="007C2929">
        <w:rPr>
          <w:lang w:val="en-GB" w:eastAsia="zh-CN"/>
        </w:rPr>
        <w:t>have</w:t>
      </w:r>
      <w:r w:rsidR="000E0E28">
        <w:rPr>
          <w:lang w:val="en-GB" w:eastAsia="zh-CN"/>
        </w:rPr>
        <w:t xml:space="preserve"> been conducted. The measurement </w:t>
      </w:r>
      <w:r w:rsidR="00A54134">
        <w:rPr>
          <w:lang w:val="en-GB" w:eastAsia="zh-CN"/>
        </w:rPr>
        <w:t xml:space="preserve">was conducted </w:t>
      </w:r>
      <w:r w:rsidR="00934134">
        <w:rPr>
          <w:lang w:val="en-GB" w:eastAsia="zh-CN"/>
        </w:rPr>
        <w:t>at a typical conference room</w:t>
      </w:r>
      <w:r w:rsidR="000E0E28">
        <w:rPr>
          <w:lang w:val="en-GB" w:eastAsia="zh-CN"/>
        </w:rPr>
        <w:t>.</w:t>
      </w:r>
      <w:r w:rsidR="00934134">
        <w:rPr>
          <w:lang w:val="en-GB" w:eastAsia="zh-CN"/>
        </w:rPr>
        <w:t xml:space="preserve"> </w:t>
      </w:r>
      <w:r w:rsidR="000E0E28">
        <w:rPr>
          <w:lang w:val="en-GB" w:eastAsia="zh-CN"/>
        </w:rPr>
        <w:t xml:space="preserve"> The measurement</w:t>
      </w:r>
      <w:r w:rsidR="00ED00C8">
        <w:rPr>
          <w:lang w:val="en-GB" w:eastAsia="zh-CN"/>
        </w:rPr>
        <w:t xml:space="preserve"> setup and</w:t>
      </w:r>
      <w:r w:rsidR="000E0E28">
        <w:rPr>
          <w:lang w:val="en-GB" w:eastAsia="zh-CN"/>
        </w:rPr>
        <w:t xml:space="preserve"> result</w:t>
      </w:r>
      <w:r w:rsidR="00ED00C8">
        <w:rPr>
          <w:lang w:val="en-GB" w:eastAsia="zh-CN"/>
        </w:rPr>
        <w:t xml:space="preserve">s are shown in </w:t>
      </w:r>
      <w:r w:rsidR="00C17911">
        <w:rPr>
          <w:lang w:val="en-GB" w:eastAsia="zh-CN"/>
        </w:rPr>
        <w:fldChar w:fldCharType="begin"/>
      </w:r>
      <w:r w:rsidR="00C17911">
        <w:rPr>
          <w:lang w:val="en-GB" w:eastAsia="zh-CN"/>
        </w:rPr>
        <w:instrText xml:space="preserve"> REF _Ref127524605 \h </w:instrText>
      </w:r>
      <w:r w:rsidR="00C17911">
        <w:rPr>
          <w:lang w:val="en-GB" w:eastAsia="zh-CN"/>
        </w:rPr>
      </w:r>
      <w:r w:rsidR="00C17911">
        <w:rPr>
          <w:lang w:val="en-GB" w:eastAsia="zh-CN"/>
        </w:rPr>
        <w:fldChar w:fldCharType="separate"/>
      </w:r>
      <w:r w:rsidR="009D6A77">
        <w:t xml:space="preserve">Figure </w:t>
      </w:r>
      <w:r w:rsidR="009D6A77">
        <w:rPr>
          <w:noProof/>
        </w:rPr>
        <w:t>4</w:t>
      </w:r>
      <w:r w:rsidR="009D6A77">
        <w:noBreakHyphen/>
      </w:r>
      <w:r w:rsidR="009D6A77">
        <w:rPr>
          <w:noProof/>
        </w:rPr>
        <w:t>8</w:t>
      </w:r>
      <w:r w:rsidR="00C17911">
        <w:rPr>
          <w:lang w:val="en-GB" w:eastAsia="zh-CN"/>
        </w:rPr>
        <w:fldChar w:fldCharType="end"/>
      </w:r>
      <w:r w:rsidR="00ED00C8">
        <w:rPr>
          <w:lang w:val="en-GB" w:eastAsia="zh-CN"/>
        </w:rPr>
        <w:t xml:space="preserve">. </w:t>
      </w:r>
      <w:r w:rsidR="000E0E28">
        <w:rPr>
          <w:lang w:val="en-GB" w:eastAsia="zh-CN"/>
        </w:rPr>
        <w:t xml:space="preserve"> </w:t>
      </w:r>
      <w:r w:rsidR="00C015A4">
        <w:rPr>
          <w:lang w:val="en-GB" w:eastAsia="zh-CN"/>
        </w:rPr>
        <w:t xml:space="preserve">In the measurement setup, </w:t>
      </w:r>
      <w:r w:rsidR="00C015A4">
        <w:rPr>
          <w:color w:val="000000" w:themeColor="text1"/>
          <w:lang w:val="en-GB" w:eastAsia="zh-CN"/>
        </w:rPr>
        <w:t>the Tx and Rx beam sweeping is synchronized, which is the worst</w:t>
      </w:r>
      <w:r w:rsidR="00BA7D5D">
        <w:rPr>
          <w:color w:val="000000" w:themeColor="text1"/>
          <w:lang w:val="en-GB" w:eastAsia="zh-CN"/>
        </w:rPr>
        <w:t>-</w:t>
      </w:r>
      <w:r w:rsidR="00C015A4">
        <w:rPr>
          <w:color w:val="000000" w:themeColor="text1"/>
          <w:lang w:val="en-GB" w:eastAsia="zh-CN"/>
        </w:rPr>
        <w:t>case scenario.</w:t>
      </w:r>
    </w:p>
    <w:p w14:paraId="1D7D91A8" w14:textId="70FAA8D8" w:rsidR="005B5FA9" w:rsidRDefault="00A26DDA" w:rsidP="00E60224">
      <w:pPr>
        <w:rPr>
          <w:lang w:val="en-GB" w:eastAsia="zh-CN"/>
        </w:rPr>
      </w:pPr>
      <w:r>
        <w:rPr>
          <w:noProof/>
          <w:lang w:val="en-GB" w:eastAsia="zh-CN"/>
        </w:rPr>
        <w:drawing>
          <wp:inline distT="0" distB="0" distL="0" distR="0" wp14:anchorId="62AF3682" wp14:editId="3EE08C68">
            <wp:extent cx="6325870" cy="25863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325870" cy="2586355"/>
                    </a:xfrm>
                    <a:prstGeom prst="rect">
                      <a:avLst/>
                    </a:prstGeom>
                    <a:noFill/>
                    <a:ln>
                      <a:noFill/>
                    </a:ln>
                  </pic:spPr>
                </pic:pic>
              </a:graphicData>
            </a:graphic>
          </wp:inline>
        </w:drawing>
      </w:r>
    </w:p>
    <w:p w14:paraId="70E1C877" w14:textId="76C7C3C7" w:rsidR="00ED00C8" w:rsidRPr="00C45CCB" w:rsidRDefault="004805AE" w:rsidP="00ED00C8">
      <w:pPr>
        <w:pStyle w:val="Caption"/>
        <w:jc w:val="center"/>
        <w:rPr>
          <w:lang w:val="en-GB" w:eastAsia="zh-CN"/>
        </w:rPr>
      </w:pPr>
      <w:bookmarkStart w:id="71" w:name="_Ref127524605"/>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8</w:t>
      </w:r>
      <w:r>
        <w:rPr>
          <w:noProof/>
        </w:rPr>
        <w:fldChar w:fldCharType="end"/>
      </w:r>
      <w:bookmarkEnd w:id="71"/>
      <w:r>
        <w:t xml:space="preserve">: </w:t>
      </w:r>
      <w:r w:rsidR="00ED00C8">
        <w:t xml:space="preserve">Clutter measurements </w:t>
      </w:r>
    </w:p>
    <w:p w14:paraId="45DBDDB2" w14:textId="7DD53F71" w:rsidR="00384D4E" w:rsidRPr="00384D4E" w:rsidRDefault="00384D4E" w:rsidP="007052FE">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00D43CD9" w:rsidRPr="00146D10">
        <w:rPr>
          <w:rFonts w:eastAsia="Batang"/>
          <w:b/>
          <w:szCs w:val="24"/>
          <w:u w:val="single"/>
          <w:lang w:val="en-GB"/>
        </w:rPr>
        <w:fldChar w:fldCharType="begin"/>
      </w:r>
      <w:r w:rsidR="00D43CD9" w:rsidRPr="00146D10">
        <w:rPr>
          <w:rFonts w:eastAsia="Batang"/>
          <w:b/>
          <w:szCs w:val="24"/>
          <w:u w:val="single"/>
          <w:lang w:val="en-GB"/>
        </w:rPr>
        <w:instrText xml:space="preserve"> seq obser </w:instrText>
      </w:r>
      <w:r w:rsidR="00D43CD9" w:rsidRPr="00146D10">
        <w:rPr>
          <w:rFonts w:eastAsia="Batang"/>
          <w:b/>
          <w:szCs w:val="24"/>
          <w:u w:val="single"/>
          <w:lang w:val="en-GB"/>
        </w:rPr>
        <w:fldChar w:fldCharType="separate"/>
      </w:r>
      <w:r w:rsidR="009D6A77">
        <w:rPr>
          <w:rFonts w:eastAsia="Batang"/>
          <w:b/>
          <w:noProof/>
          <w:szCs w:val="24"/>
          <w:u w:val="single"/>
          <w:lang w:val="en-GB"/>
        </w:rPr>
        <w:t>66</w:t>
      </w:r>
      <w:r w:rsidR="00D43CD9" w:rsidRPr="00146D10">
        <w:rPr>
          <w:rFonts w:eastAsia="Batang"/>
          <w:b/>
          <w:szCs w:val="24"/>
          <w:u w:val="single"/>
          <w:lang w:val="en-GB"/>
        </w:rPr>
        <w:fldChar w:fldCharType="end"/>
      </w:r>
      <w:r w:rsidR="00D43CD9" w:rsidRPr="00146D10">
        <w:rPr>
          <w:b/>
          <w:iCs/>
          <w:szCs w:val="16"/>
          <w:lang w:val="en-GB" w:eastAsia="ko-KR"/>
        </w:rPr>
        <w:t xml:space="preserve">: </w:t>
      </w:r>
      <w:r w:rsidR="00D43CD9">
        <w:rPr>
          <w:b/>
          <w:iCs/>
          <w:szCs w:val="16"/>
          <w:lang w:val="en-GB" w:eastAsia="ko-KR"/>
        </w:rPr>
        <w:t xml:space="preserve">For FR2, </w:t>
      </w:r>
      <w:r w:rsidR="00D43CD9">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005A7CC1" w:rsidRPr="00764AB0">
        <w:rPr>
          <w:rFonts w:eastAsia="Batang"/>
          <w:b/>
          <w:szCs w:val="24"/>
          <w:lang w:val="en-GB"/>
        </w:rPr>
        <w:t>approximately</w:t>
      </w:r>
      <w:r w:rsidRPr="00764AB0">
        <w:rPr>
          <w:rFonts w:eastAsia="Batang"/>
          <w:b/>
          <w:szCs w:val="24"/>
          <w:lang w:val="en-GB"/>
        </w:rPr>
        <w:t xml:space="preserve"> 80 </w:t>
      </w:r>
      <w:r w:rsidRPr="00384D4E">
        <w:rPr>
          <w:rFonts w:eastAsia="Batang"/>
          <w:b/>
          <w:szCs w:val="24"/>
          <w:lang w:val="en-GB"/>
        </w:rPr>
        <w:t xml:space="preserve">dB </w:t>
      </w:r>
      <w:r w:rsidR="005A7CC1">
        <w:rPr>
          <w:rFonts w:eastAsia="Batang"/>
          <w:b/>
          <w:szCs w:val="24"/>
          <w:lang w:val="en-GB"/>
        </w:rPr>
        <w:t xml:space="preserve">or better </w:t>
      </w:r>
      <w:r w:rsidRPr="00384D4E">
        <w:rPr>
          <w:rFonts w:eastAsia="Batang"/>
          <w:b/>
          <w:szCs w:val="24"/>
          <w:lang w:val="en-GB"/>
        </w:rPr>
        <w:t>for empty conference room environment.</w:t>
      </w:r>
    </w:p>
    <w:p w14:paraId="1ED4BF8C" w14:textId="5485EEE9" w:rsidR="00384D4E" w:rsidRPr="00B60229" w:rsidRDefault="00384D4E" w:rsidP="00384D4E">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sidR="001F44DF">
        <w:rPr>
          <w:rFonts w:ascii="Times New Roman" w:eastAsia="Batang" w:hAnsi="Times New Roman"/>
          <w:b/>
          <w:sz w:val="20"/>
          <w:szCs w:val="24"/>
          <w:lang w:val="en-GB"/>
        </w:rPr>
        <w:t>.</w:t>
      </w:r>
    </w:p>
    <w:p w14:paraId="561B503B" w14:textId="77777777" w:rsidR="00ED00C8" w:rsidRPr="00384D4E" w:rsidRDefault="00ED00C8" w:rsidP="00E60224">
      <w:pPr>
        <w:rPr>
          <w:lang w:eastAsia="zh-CN"/>
        </w:rPr>
      </w:pPr>
    </w:p>
    <w:p w14:paraId="6CF79A4A" w14:textId="77777777" w:rsidR="005B747E" w:rsidRDefault="005B747E" w:rsidP="005B747E">
      <w:pPr>
        <w:pStyle w:val="Heading3"/>
        <w:rPr>
          <w:lang w:eastAsia="zh-CN"/>
        </w:rPr>
      </w:pPr>
      <w:r>
        <w:rPr>
          <w:lang w:eastAsia="zh-CN"/>
        </w:rPr>
        <w:t>Digital self-interference mitigation</w:t>
      </w:r>
    </w:p>
    <w:p w14:paraId="71E6FC1F" w14:textId="55F09641" w:rsidR="005B747E" w:rsidRPr="00580AC0" w:rsidRDefault="005B747E" w:rsidP="005B747E">
      <w:pPr>
        <w:jc w:val="both"/>
        <w:rPr>
          <w:lang w:val="en-GB" w:eastAsia="zh-CN"/>
        </w:rPr>
      </w:pPr>
      <w:r w:rsidRPr="00580AC0">
        <w:rPr>
          <w:lang w:val="en-GB" w:eastAsia="zh-CN"/>
        </w:rPr>
        <w:t>In some scenarios</w:t>
      </w:r>
      <w:r w:rsidR="00044F06" w:rsidRPr="00580AC0">
        <w:rPr>
          <w:lang w:val="en-GB" w:eastAsia="zh-CN"/>
        </w:rPr>
        <w:t xml:space="preserve"> to further mitigate the remaining self-interference</w:t>
      </w:r>
      <w:r w:rsidR="00B66538">
        <w:rPr>
          <w:lang w:val="en-GB" w:eastAsia="zh-CN"/>
        </w:rPr>
        <w:t xml:space="preserve"> and enable high MCS</w:t>
      </w:r>
      <w:r w:rsidRPr="00580AC0">
        <w:rPr>
          <w:lang w:val="en-GB" w:eastAsia="zh-CN"/>
        </w:rPr>
        <w:t>, it may be needed to cancel out the non-linear leakage from the DL signal into the UL subband</w:t>
      </w:r>
      <w:r w:rsidR="00174B47" w:rsidRPr="00580AC0">
        <w:rPr>
          <w:lang w:val="en-GB" w:eastAsia="zh-CN"/>
        </w:rPr>
        <w:t>.</w:t>
      </w:r>
      <w:r w:rsidRPr="00580AC0">
        <w:rPr>
          <w:lang w:val="en-GB" w:eastAsia="zh-CN"/>
        </w:rPr>
        <w:t xml:space="preserve"> With the knowledge of the DL samples and the non-linear model, an adaptive filter can be used to synthesize the non-linear leakage and cancel it out from the Rx signal as shown in </w:t>
      </w:r>
      <w:r w:rsidR="00C17911">
        <w:rPr>
          <w:lang w:val="en-GB" w:eastAsia="zh-CN"/>
        </w:rPr>
        <w:fldChar w:fldCharType="begin"/>
      </w:r>
      <w:r w:rsidR="00C17911">
        <w:rPr>
          <w:lang w:val="en-GB" w:eastAsia="zh-CN"/>
        </w:rPr>
        <w:instrText xml:space="preserve"> REF _Ref127524623 \h </w:instrText>
      </w:r>
      <w:r w:rsidR="00C17911">
        <w:rPr>
          <w:lang w:val="en-GB" w:eastAsia="zh-CN"/>
        </w:rPr>
      </w:r>
      <w:r w:rsidR="00C17911">
        <w:rPr>
          <w:lang w:val="en-GB" w:eastAsia="zh-CN"/>
        </w:rPr>
        <w:fldChar w:fldCharType="separate"/>
      </w:r>
      <w:r w:rsidR="009D6A77">
        <w:t xml:space="preserve">Figure </w:t>
      </w:r>
      <w:r w:rsidR="009D6A77">
        <w:rPr>
          <w:noProof/>
        </w:rPr>
        <w:t>4</w:t>
      </w:r>
      <w:r w:rsidR="009D6A77">
        <w:noBreakHyphen/>
      </w:r>
      <w:r w:rsidR="009D6A77">
        <w:rPr>
          <w:noProof/>
        </w:rPr>
        <w:t>9</w:t>
      </w:r>
      <w:r w:rsidR="00C17911">
        <w:rPr>
          <w:lang w:val="en-GB" w:eastAsia="zh-CN"/>
        </w:rPr>
        <w:fldChar w:fldCharType="end"/>
      </w:r>
      <w:r w:rsidR="00580AC0" w:rsidRPr="00580AC0">
        <w:rPr>
          <w:lang w:val="en-GB" w:eastAsia="zh-CN"/>
        </w:rPr>
        <w:t xml:space="preserve">. This technique can be used for cancellation of both self-interference and clutter echo by having multiple taps cancellation. </w:t>
      </w:r>
    </w:p>
    <w:p w14:paraId="45631930" w14:textId="77777777" w:rsidR="005B747E" w:rsidRDefault="005B747E" w:rsidP="005B747E">
      <w:pPr>
        <w:keepNext/>
        <w:jc w:val="center"/>
      </w:pPr>
      <w:r>
        <w:object w:dxaOrig="7201" w:dyaOrig="3136" w14:anchorId="05461746">
          <v:shape id="_x0000_i1057" type="#_x0000_t75" style="width:307.65pt;height:134.2pt" o:ole="">
            <v:imagedata r:id="rId95" o:title=""/>
          </v:shape>
          <o:OLEObject Type="Embed" ProgID="Visio.Drawing.15" ShapeID="_x0000_i1057" DrawAspect="Content" ObjectID="_1738161142" r:id="rId96"/>
        </w:object>
      </w:r>
    </w:p>
    <w:p w14:paraId="05CA1DE2" w14:textId="6DD510E4" w:rsidR="005B747E" w:rsidRPr="00C45CCB" w:rsidRDefault="004805AE" w:rsidP="005B747E">
      <w:pPr>
        <w:pStyle w:val="Caption"/>
        <w:jc w:val="center"/>
        <w:rPr>
          <w:lang w:val="en-GB" w:eastAsia="zh-CN"/>
        </w:rPr>
      </w:pPr>
      <w:bookmarkStart w:id="72" w:name="_Ref127524623"/>
      <w:bookmarkStart w:id="73" w:name="_Ref102100965"/>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9</w:t>
      </w:r>
      <w:r>
        <w:rPr>
          <w:noProof/>
        </w:rPr>
        <w:fldChar w:fldCharType="end"/>
      </w:r>
      <w:bookmarkEnd w:id="72"/>
      <w:bookmarkEnd w:id="73"/>
      <w:r>
        <w:t xml:space="preserve">: </w:t>
      </w:r>
      <w:r w:rsidR="005B747E">
        <w:t xml:space="preserve">Digital self-interference cancellation </w:t>
      </w:r>
    </w:p>
    <w:p w14:paraId="35E9199B" w14:textId="77777777" w:rsidR="005B747E" w:rsidRDefault="005B747E" w:rsidP="005B747E">
      <w:pPr>
        <w:rPr>
          <w:lang w:val="en-GB" w:eastAsia="zh-CN"/>
        </w:rPr>
      </w:pPr>
    </w:p>
    <w:p w14:paraId="4A88131E" w14:textId="51E1D7F9" w:rsidR="005B747E" w:rsidRDefault="005B747E" w:rsidP="005B747E">
      <w:pPr>
        <w:rPr>
          <w:b/>
          <w:bCs/>
          <w:iCs/>
          <w:szCs w:val="16"/>
          <w:lang w:val="en-GB" w:eastAsia="ko-KR"/>
        </w:rPr>
      </w:pPr>
      <w:r w:rsidRPr="00C110E8">
        <w:rPr>
          <w:rFonts w:eastAsia="Batang"/>
          <w:b/>
          <w:szCs w:val="24"/>
          <w:u w:val="single"/>
          <w:lang w:val="en-GB"/>
        </w:rPr>
        <w:t xml:space="preserve">Observation </w:t>
      </w:r>
      <w:r w:rsidRPr="00C110E8">
        <w:rPr>
          <w:rFonts w:eastAsia="Batang"/>
          <w:b/>
          <w:szCs w:val="24"/>
          <w:u w:val="single"/>
          <w:lang w:val="en-GB"/>
        </w:rPr>
        <w:fldChar w:fldCharType="begin"/>
      </w:r>
      <w:r w:rsidRPr="00C110E8">
        <w:rPr>
          <w:rFonts w:eastAsia="Batang"/>
          <w:b/>
          <w:szCs w:val="24"/>
          <w:u w:val="single"/>
          <w:lang w:val="en-GB"/>
        </w:rPr>
        <w:instrText xml:space="preserve"> seq obser </w:instrText>
      </w:r>
      <w:r w:rsidRPr="00C110E8">
        <w:rPr>
          <w:rFonts w:eastAsia="Batang"/>
          <w:b/>
          <w:szCs w:val="24"/>
          <w:u w:val="single"/>
          <w:lang w:val="en-GB"/>
        </w:rPr>
        <w:fldChar w:fldCharType="separate"/>
      </w:r>
      <w:r w:rsidR="009D6A77">
        <w:rPr>
          <w:rFonts w:eastAsia="Batang"/>
          <w:b/>
          <w:noProof/>
          <w:szCs w:val="24"/>
          <w:u w:val="single"/>
          <w:lang w:val="en-GB"/>
        </w:rPr>
        <w:t>67</w:t>
      </w:r>
      <w:r w:rsidRPr="00C110E8">
        <w:rPr>
          <w:rFonts w:eastAsia="Batang"/>
          <w:b/>
          <w:szCs w:val="24"/>
          <w:u w:val="single"/>
          <w:lang w:val="en-GB"/>
        </w:rPr>
        <w:fldChar w:fldCharType="end"/>
      </w:r>
      <w:r w:rsidRPr="00C110E8">
        <w:rPr>
          <w:b/>
          <w:iCs/>
          <w:szCs w:val="16"/>
          <w:lang w:val="en-GB" w:eastAsia="ko-KR"/>
        </w:rPr>
        <w:t xml:space="preserve">: </w:t>
      </w:r>
      <w:r w:rsidR="00C110E8" w:rsidRPr="00C110E8">
        <w:rPr>
          <w:b/>
          <w:iCs/>
          <w:szCs w:val="16"/>
          <w:lang w:val="en-GB" w:eastAsia="ko-KR"/>
        </w:rPr>
        <w:t xml:space="preserve">The residual self-interference including </w:t>
      </w:r>
      <w:r w:rsidR="004F3F69">
        <w:rPr>
          <w:b/>
          <w:iCs/>
          <w:szCs w:val="16"/>
          <w:lang w:val="en-GB" w:eastAsia="ko-KR"/>
        </w:rPr>
        <w:t xml:space="preserve">both </w:t>
      </w:r>
      <w:r w:rsidR="00C110E8"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0BA0CABC" w14:textId="77777777" w:rsidR="00516320" w:rsidRDefault="00D04176" w:rsidP="00F94089">
      <w:pPr>
        <w:jc w:val="both"/>
        <w:rPr>
          <w:iCs/>
          <w:szCs w:val="16"/>
          <w:lang w:val="en-GB" w:eastAsia="ko-KR"/>
        </w:rPr>
      </w:pPr>
      <w:r w:rsidRPr="00D41720">
        <w:rPr>
          <w:iCs/>
          <w:szCs w:val="16"/>
          <w:lang w:val="en-GB" w:eastAsia="ko-KR"/>
        </w:rPr>
        <w:t xml:space="preserve">For </w:t>
      </w:r>
      <w:r w:rsidR="005E30E0">
        <w:rPr>
          <w:iCs/>
          <w:szCs w:val="16"/>
          <w:lang w:val="en-GB" w:eastAsia="ko-KR"/>
        </w:rPr>
        <w:t xml:space="preserve">FR1 </w:t>
      </w:r>
      <w:r w:rsidRPr="00D41720">
        <w:rPr>
          <w:iCs/>
          <w:szCs w:val="16"/>
          <w:lang w:val="en-GB" w:eastAsia="ko-KR"/>
        </w:rPr>
        <w:t>massive deployment</w:t>
      </w:r>
      <w:r w:rsidR="00D41720">
        <w:rPr>
          <w:iCs/>
          <w:szCs w:val="16"/>
          <w:lang w:val="en-GB" w:eastAsia="ko-KR"/>
        </w:rPr>
        <w:t xml:space="preserve"> with large number of TxRU</w:t>
      </w:r>
      <w:r w:rsidRPr="00D41720">
        <w:rPr>
          <w:iCs/>
          <w:szCs w:val="16"/>
          <w:lang w:val="en-GB" w:eastAsia="ko-KR"/>
        </w:rPr>
        <w:t>, the design o</w:t>
      </w:r>
      <w:r w:rsidR="005E30E0">
        <w:rPr>
          <w:iCs/>
          <w:szCs w:val="16"/>
          <w:lang w:val="en-GB" w:eastAsia="ko-KR"/>
        </w:rPr>
        <w:t>f self-inference cancellation is massive as it requires cancellation of</w:t>
      </w:r>
      <w:r w:rsidR="00F94089">
        <w:rPr>
          <w:iCs/>
          <w:szCs w:val="16"/>
          <w:lang w:val="en-GB" w:eastAsia="ko-KR"/>
        </w:rPr>
        <w:t xml:space="preserve"> the combined leakage from all transmit TxRU. However, some design technique could be leveraged to reduce complexity of the digital interference cancellation engine.</w:t>
      </w:r>
    </w:p>
    <w:p w14:paraId="04F1C638" w14:textId="5AF7F98A" w:rsidR="004C7D3C" w:rsidRDefault="00F76EE2" w:rsidP="00A45634">
      <w:pPr>
        <w:jc w:val="both"/>
        <w:rPr>
          <w:lang w:val="en-GB" w:eastAsia="zh-CN"/>
        </w:rPr>
      </w:pPr>
      <w:r>
        <w:rPr>
          <w:iCs/>
          <w:szCs w:val="16"/>
          <w:lang w:val="en-GB" w:eastAsia="ko-KR"/>
        </w:rPr>
        <w:t>In</w:t>
      </w:r>
      <w:r w:rsidR="007014BD" w:rsidRPr="004C7D3C">
        <w:rPr>
          <w:iCs/>
          <w:szCs w:val="16"/>
          <w:lang w:val="en-GB" w:eastAsia="ko-KR"/>
        </w:rPr>
        <w:t xml:space="preserve"> FR2, </w:t>
      </w:r>
      <w:r w:rsidR="00F24EFD" w:rsidRPr="004C7D3C">
        <w:rPr>
          <w:iCs/>
          <w:szCs w:val="16"/>
          <w:lang w:val="en-GB" w:eastAsia="ko-KR"/>
        </w:rPr>
        <w:t xml:space="preserve">non-linear interference cancellation (NLIC) </w:t>
      </w:r>
      <w:r w:rsidR="007A2419" w:rsidRPr="004C7D3C">
        <w:rPr>
          <w:iCs/>
          <w:szCs w:val="16"/>
          <w:lang w:val="en-GB" w:eastAsia="ko-KR"/>
        </w:rPr>
        <w:t xml:space="preserve">measurements have been conducted at </w:t>
      </w:r>
      <w:r w:rsidR="00F82AF0" w:rsidRPr="004C7D3C">
        <w:rPr>
          <w:iCs/>
          <w:szCs w:val="16"/>
          <w:lang w:val="en-GB" w:eastAsia="ko-KR"/>
        </w:rPr>
        <w:t xml:space="preserve">60 GHz band for full duplex measurements. </w:t>
      </w:r>
      <w:r w:rsidR="004C7D3C" w:rsidRPr="004C7D3C">
        <w:rPr>
          <w:lang w:val="en-GB" w:eastAsia="zh-CN"/>
        </w:rPr>
        <w:t xml:space="preserve">The measurement was conducted at a typical conference room. The measurement setup and </w:t>
      </w:r>
      <w:r w:rsidR="008C447A">
        <w:rPr>
          <w:lang w:val="en-GB" w:eastAsia="zh-CN"/>
        </w:rPr>
        <w:t xml:space="preserve">two antenna panels </w:t>
      </w:r>
      <w:r w:rsidR="00096C4C">
        <w:rPr>
          <w:lang w:val="en-GB" w:eastAsia="zh-CN"/>
        </w:rPr>
        <w:t>with different polarization of 90 degrees</w:t>
      </w:r>
      <w:r w:rsidR="008C447A">
        <w:rPr>
          <w:lang w:val="en-GB" w:eastAsia="zh-CN"/>
        </w:rPr>
        <w:t>a</w:t>
      </w:r>
      <w:r w:rsidR="00096C4C">
        <w:rPr>
          <w:lang w:val="en-GB" w:eastAsia="zh-CN"/>
        </w:rPr>
        <w:t xml:space="preserve"> are</w:t>
      </w:r>
      <w:r w:rsidR="008C447A">
        <w:rPr>
          <w:lang w:val="en-GB" w:eastAsia="zh-CN"/>
        </w:rPr>
        <w:t xml:space="preserve"> shown </w:t>
      </w:r>
      <w:r w:rsidR="004C7D3C" w:rsidRPr="004C7D3C">
        <w:rPr>
          <w:lang w:val="en-GB" w:eastAsia="zh-CN"/>
        </w:rPr>
        <w:t xml:space="preserve">in </w:t>
      </w:r>
      <w:r w:rsidR="00C17911">
        <w:rPr>
          <w:lang w:val="en-GB" w:eastAsia="zh-CN"/>
        </w:rPr>
        <w:fldChar w:fldCharType="begin"/>
      </w:r>
      <w:r w:rsidR="00C17911">
        <w:rPr>
          <w:lang w:val="en-GB" w:eastAsia="zh-CN"/>
        </w:rPr>
        <w:instrText xml:space="preserve"> REF _Ref127524633 \h </w:instrText>
      </w:r>
      <w:r w:rsidR="00C17911">
        <w:rPr>
          <w:lang w:val="en-GB" w:eastAsia="zh-CN"/>
        </w:rPr>
      </w:r>
      <w:r w:rsidR="00C17911">
        <w:rPr>
          <w:lang w:val="en-GB" w:eastAsia="zh-CN"/>
        </w:rPr>
        <w:fldChar w:fldCharType="separate"/>
      </w:r>
      <w:r w:rsidR="009D6A77">
        <w:t xml:space="preserve">Figure </w:t>
      </w:r>
      <w:r w:rsidR="009D6A77">
        <w:rPr>
          <w:noProof/>
        </w:rPr>
        <w:t>4</w:t>
      </w:r>
      <w:r w:rsidR="009D6A77">
        <w:noBreakHyphen/>
      </w:r>
      <w:r w:rsidR="009D6A77">
        <w:rPr>
          <w:noProof/>
        </w:rPr>
        <w:t>10</w:t>
      </w:r>
      <w:r w:rsidR="00C17911">
        <w:rPr>
          <w:lang w:val="en-GB" w:eastAsia="zh-CN"/>
        </w:rPr>
        <w:fldChar w:fldCharType="end"/>
      </w:r>
      <w:r w:rsidR="008C447A">
        <w:rPr>
          <w:lang w:val="en-GB" w:eastAsia="zh-CN"/>
        </w:rPr>
        <w:t xml:space="preserve"> </w:t>
      </w:r>
      <w:r w:rsidR="006607C5">
        <w:rPr>
          <w:lang w:val="en-GB" w:eastAsia="zh-CN"/>
        </w:rPr>
        <w:t>.</w:t>
      </w:r>
    </w:p>
    <w:p w14:paraId="7713661C" w14:textId="146D9998" w:rsidR="00557778" w:rsidRDefault="00D50B94" w:rsidP="00CB4F1F">
      <w:pPr>
        <w:jc w:val="center"/>
      </w:pPr>
      <w:r>
        <w:rPr>
          <w:noProof/>
        </w:rPr>
        <w:drawing>
          <wp:inline distT="0" distB="0" distL="0" distR="0" wp14:anchorId="5679BF4E" wp14:editId="296B347B">
            <wp:extent cx="3644617" cy="21875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658347" cy="2195816"/>
                    </a:xfrm>
                    <a:prstGeom prst="rect">
                      <a:avLst/>
                    </a:prstGeom>
                    <a:noFill/>
                    <a:ln>
                      <a:noFill/>
                    </a:ln>
                  </pic:spPr>
                </pic:pic>
              </a:graphicData>
            </a:graphic>
          </wp:inline>
        </w:drawing>
      </w:r>
      <w:r w:rsidR="00C90FC3" w:rsidRPr="00C90FC3">
        <w:rPr>
          <w:noProof/>
          <w:lang w:val="en-GB"/>
        </w:rPr>
        <w:t xml:space="preserve"> </w:t>
      </w:r>
      <w:r w:rsidR="00C90FC3">
        <w:rPr>
          <w:noProof/>
          <w:lang w:val="en-GB"/>
        </w:rPr>
        <w:drawing>
          <wp:inline distT="0" distB="0" distL="0" distR="0" wp14:anchorId="374C8E9C" wp14:editId="0F07CF05">
            <wp:extent cx="2181314" cy="2188342"/>
            <wp:effectExtent l="0" t="0" r="0" b="254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87050" cy="2194096"/>
                    </a:xfrm>
                    <a:prstGeom prst="rect">
                      <a:avLst/>
                    </a:prstGeom>
                    <a:noFill/>
                    <a:ln>
                      <a:noFill/>
                    </a:ln>
                  </pic:spPr>
                </pic:pic>
              </a:graphicData>
            </a:graphic>
          </wp:inline>
        </w:drawing>
      </w:r>
    </w:p>
    <w:p w14:paraId="3E91AAAF" w14:textId="6D0D5DC5" w:rsidR="00FF7296" w:rsidRPr="00C45CCB" w:rsidRDefault="00FF7296" w:rsidP="00FF7296">
      <w:pPr>
        <w:pStyle w:val="Caption"/>
        <w:jc w:val="center"/>
        <w:rPr>
          <w:lang w:val="en-GB" w:eastAsia="zh-CN"/>
        </w:rPr>
      </w:pPr>
      <w:bookmarkStart w:id="74" w:name="_Ref127524633"/>
      <w:bookmarkStart w:id="75" w:name="_Ref102102117"/>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10</w:t>
      </w:r>
      <w:r>
        <w:rPr>
          <w:noProof/>
        </w:rPr>
        <w:fldChar w:fldCharType="end"/>
      </w:r>
      <w:bookmarkEnd w:id="74"/>
      <w:bookmarkEnd w:id="75"/>
      <w:r>
        <w:t xml:space="preserve">: NILIC measurement set up </w:t>
      </w:r>
      <w:r w:rsidR="00D613D4">
        <w:t xml:space="preserve">(left) and measurements antenna (right) </w:t>
      </w:r>
      <w:r w:rsidR="000058B2">
        <w:t>@ 60GHz.</w:t>
      </w:r>
      <w:r>
        <w:t xml:space="preserve"> </w:t>
      </w:r>
    </w:p>
    <w:p w14:paraId="1BE1C00E" w14:textId="1EF2E2D4" w:rsidR="00FF7296" w:rsidRDefault="00FF7296" w:rsidP="00395FEB">
      <w:pPr>
        <w:jc w:val="center"/>
        <w:rPr>
          <w:lang w:val="en-GB" w:eastAsia="zh-CN"/>
        </w:rPr>
      </w:pPr>
    </w:p>
    <w:p w14:paraId="443B84E4" w14:textId="1EF27427" w:rsidR="0001405D" w:rsidRDefault="0001405D" w:rsidP="0001405D">
      <w:pPr>
        <w:rPr>
          <w:lang w:val="en-GB" w:eastAsia="zh-CN"/>
        </w:rPr>
      </w:pPr>
      <w:r w:rsidRPr="004C7D3C">
        <w:rPr>
          <w:iCs/>
          <w:szCs w:val="16"/>
          <w:lang w:val="en-GB" w:eastAsia="ko-KR"/>
        </w:rPr>
        <w:t xml:space="preserve">For FR2, </w:t>
      </w:r>
      <w:r w:rsidR="00CE4B94">
        <w:rPr>
          <w:lang w:val="en-GB" w:eastAsia="zh-CN"/>
        </w:rPr>
        <w:t>t</w:t>
      </w:r>
      <w:r w:rsidR="00392C95">
        <w:rPr>
          <w:lang w:val="en-GB" w:eastAsia="zh-CN"/>
        </w:rPr>
        <w:t>he measurement results are shown in Figure 2-1</w:t>
      </w:r>
      <w:r w:rsidR="00E25A7E">
        <w:rPr>
          <w:lang w:val="en-GB" w:eastAsia="zh-CN"/>
        </w:rPr>
        <w:t>2</w:t>
      </w:r>
      <w:r w:rsidR="00392C95">
        <w:rPr>
          <w:lang w:val="en-GB" w:eastAsia="zh-CN"/>
        </w:rPr>
        <w:t xml:space="preserve"> for both low MCS and high MCS. </w:t>
      </w:r>
      <w:r w:rsidR="002C2535">
        <w:rPr>
          <w:lang w:val="en-GB" w:eastAsia="zh-CN"/>
        </w:rPr>
        <w:t>With this</w:t>
      </w:r>
      <w:r w:rsidR="00392C95">
        <w:rPr>
          <w:lang w:val="en-GB" w:eastAsia="zh-CN"/>
        </w:rPr>
        <w:t xml:space="preserve"> measurement setup, </w:t>
      </w:r>
      <w:r w:rsidR="001D0C61">
        <w:rPr>
          <w:lang w:val="en-GB" w:eastAsia="zh-CN"/>
        </w:rPr>
        <w:t xml:space="preserve">the results show that </w:t>
      </w:r>
      <w:r w:rsidR="00E97F4A">
        <w:rPr>
          <w:color w:val="000000" w:themeColor="text1"/>
          <w:lang w:val="en-GB" w:eastAsia="zh-CN"/>
        </w:rPr>
        <w:t>NLIC</w:t>
      </w:r>
      <w:r w:rsidR="004A3AC7">
        <w:rPr>
          <w:lang w:val="en-GB" w:eastAsia="zh-CN"/>
        </w:rPr>
        <w:t xml:space="preserve"> could provide ~10 dB </w:t>
      </w:r>
      <w:r w:rsidR="00DF41D7">
        <w:rPr>
          <w:lang w:val="en-GB" w:eastAsia="zh-CN"/>
        </w:rPr>
        <w:t>improvement</w:t>
      </w:r>
      <w:r w:rsidR="00B911A9">
        <w:rPr>
          <w:lang w:val="en-GB" w:eastAsia="zh-CN"/>
        </w:rPr>
        <w:t xml:space="preserve"> on SNR</w:t>
      </w:r>
      <w:r w:rsidR="00DF41D7">
        <w:rPr>
          <w:lang w:val="en-GB" w:eastAsia="zh-CN"/>
        </w:rPr>
        <w:t xml:space="preserve">. </w:t>
      </w:r>
    </w:p>
    <w:p w14:paraId="44C8A8A5" w14:textId="52B9D3AA" w:rsidR="001926A0" w:rsidRDefault="001926A0" w:rsidP="0001405D">
      <w:r>
        <w:lastRenderedPageBreak/>
        <w:t> </w:t>
      </w:r>
      <w:r>
        <w:rPr>
          <w:noProof/>
          <w:lang w:val="en-GB"/>
        </w:rPr>
        <w:drawing>
          <wp:inline distT="0" distB="0" distL="0" distR="0" wp14:anchorId="525E14F0" wp14:editId="0DF75CB5">
            <wp:extent cx="3114136" cy="207960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123760" cy="2086033"/>
                    </a:xfrm>
                    <a:prstGeom prst="rect">
                      <a:avLst/>
                    </a:prstGeom>
                    <a:noFill/>
                    <a:ln>
                      <a:noFill/>
                    </a:ln>
                  </pic:spPr>
                </pic:pic>
              </a:graphicData>
            </a:graphic>
          </wp:inline>
        </w:drawing>
      </w:r>
      <w:r w:rsidRPr="001926A0">
        <w:t xml:space="preserve"> </w:t>
      </w:r>
      <w:r>
        <w:t> </w:t>
      </w:r>
      <w:r w:rsidR="00B35ADE">
        <w:t> </w:t>
      </w:r>
      <w:r w:rsidR="00B35ADE">
        <w:rPr>
          <w:noProof/>
        </w:rPr>
        <w:drawing>
          <wp:inline distT="0" distB="0" distL="0" distR="0" wp14:anchorId="7B898874" wp14:editId="65AC47B2">
            <wp:extent cx="3088256" cy="2062322"/>
            <wp:effectExtent l="0" t="0" r="0" b="0"/>
            <wp:docPr id="15" name="Picture 15" descr="A picture containing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line chart&#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101795" cy="2071363"/>
                    </a:xfrm>
                    <a:prstGeom prst="rect">
                      <a:avLst/>
                    </a:prstGeom>
                    <a:noFill/>
                    <a:ln>
                      <a:noFill/>
                    </a:ln>
                  </pic:spPr>
                </pic:pic>
              </a:graphicData>
            </a:graphic>
          </wp:inline>
        </w:drawing>
      </w:r>
    </w:p>
    <w:p w14:paraId="4F2D6F32" w14:textId="59CDFD99" w:rsidR="00127E33" w:rsidRPr="00136145" w:rsidRDefault="00B35ADE" w:rsidP="00B35ADE">
      <w:pPr>
        <w:pStyle w:val="Caption"/>
        <w:jc w:val="center"/>
      </w:pPr>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11</w:t>
      </w:r>
      <w:r>
        <w:rPr>
          <w:noProof/>
        </w:rPr>
        <w:fldChar w:fldCharType="end"/>
      </w:r>
      <w:r>
        <w:t xml:space="preserve">: NILIC measurement results @ 60GHz. </w:t>
      </w:r>
    </w:p>
    <w:p w14:paraId="12766103" w14:textId="1F369BE7" w:rsidR="009A4118" w:rsidRPr="00F76EE2" w:rsidRDefault="00DA074F" w:rsidP="009A4118">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9D6A77">
        <w:rPr>
          <w:rFonts w:eastAsia="Batang"/>
          <w:b/>
          <w:noProof/>
          <w:szCs w:val="24"/>
          <w:u w:val="single"/>
          <w:lang w:val="en-GB"/>
        </w:rPr>
        <w:t>68</w:t>
      </w:r>
      <w:r w:rsidRPr="00136145">
        <w:rPr>
          <w:rFonts w:eastAsia="Batang"/>
          <w:b/>
          <w:szCs w:val="24"/>
          <w:u w:val="single"/>
          <w:lang w:val="en-GB"/>
        </w:rPr>
        <w:fldChar w:fldCharType="end"/>
      </w:r>
      <w:r w:rsidRPr="00136145">
        <w:rPr>
          <w:b/>
          <w:iCs/>
          <w:szCs w:val="16"/>
          <w:lang w:val="en-GB" w:eastAsia="ko-KR"/>
        </w:rPr>
        <w:t xml:space="preserve">: </w:t>
      </w:r>
      <w:r w:rsidR="00A81E8B">
        <w:rPr>
          <w:b/>
          <w:iCs/>
          <w:szCs w:val="16"/>
          <w:lang w:val="en-GB" w:eastAsia="ko-KR"/>
        </w:rPr>
        <w:t xml:space="preserve">Digital </w:t>
      </w:r>
      <w:r w:rsidRPr="00136145">
        <w:rPr>
          <w:b/>
          <w:szCs w:val="16"/>
          <w:lang w:val="en-GB" w:eastAsia="ko-KR"/>
        </w:rPr>
        <w:t xml:space="preserve">NLIC </w:t>
      </w:r>
      <w:r w:rsidR="00E254B5" w:rsidRPr="00136145">
        <w:rPr>
          <w:b/>
          <w:szCs w:val="16"/>
          <w:lang w:val="en-GB" w:eastAsia="ko-KR"/>
        </w:rPr>
        <w:t xml:space="preserve">can provide additional isolation and improvement </w:t>
      </w:r>
      <w:r w:rsidR="004637EA" w:rsidRPr="00136145">
        <w:rPr>
          <w:b/>
          <w:szCs w:val="16"/>
          <w:lang w:val="en-GB" w:eastAsia="ko-KR"/>
        </w:rPr>
        <w:t xml:space="preserve">to </w:t>
      </w:r>
      <w:r w:rsidR="00136145" w:rsidRPr="00136145">
        <w:rPr>
          <w:b/>
          <w:szCs w:val="16"/>
          <w:lang w:val="en-GB" w:eastAsia="ko-KR"/>
        </w:rPr>
        <w:t>alleviate self-interference</w:t>
      </w:r>
      <w:r w:rsidRPr="00136145">
        <w:rPr>
          <w:b/>
          <w:bCs/>
          <w:iCs/>
          <w:szCs w:val="16"/>
          <w:lang w:val="en-GB" w:eastAsia="ko-KR"/>
        </w:rPr>
        <w:t>.</w:t>
      </w:r>
    </w:p>
    <w:p w14:paraId="248A7695" w14:textId="221B8D7F" w:rsidR="00AF683B" w:rsidRDefault="00B5423D" w:rsidP="00AF683B">
      <w:pPr>
        <w:pStyle w:val="Heading2"/>
        <w:rPr>
          <w:lang w:eastAsia="zh-CN"/>
        </w:rPr>
      </w:pPr>
      <w:r>
        <w:rPr>
          <w:lang w:eastAsia="zh-CN"/>
        </w:rPr>
        <w:t xml:space="preserve">Self-interference </w:t>
      </w:r>
      <w:r w:rsidR="00AF683B">
        <w:rPr>
          <w:lang w:eastAsia="zh-CN"/>
        </w:rPr>
        <w:t>Link-budget</w:t>
      </w:r>
    </w:p>
    <w:p w14:paraId="36EF75BA" w14:textId="06CBD676" w:rsidR="00A02B84" w:rsidRDefault="0073484A" w:rsidP="006B4641">
      <w:pPr>
        <w:jc w:val="both"/>
        <w:rPr>
          <w:lang w:val="en-GB" w:eastAsia="zh-CN"/>
        </w:rPr>
      </w:pPr>
      <w:r>
        <w:rPr>
          <w:lang w:val="en-GB" w:eastAsia="zh-CN"/>
        </w:rPr>
        <w:t xml:space="preserve">The </w:t>
      </w:r>
      <w:r w:rsidR="009F66D1">
        <w:rPr>
          <w:lang w:val="en-GB" w:eastAsia="zh-CN"/>
        </w:rPr>
        <w:t>self-</w:t>
      </w:r>
      <w:r w:rsidR="006C1E62">
        <w:rPr>
          <w:lang w:val="en-GB" w:eastAsia="zh-CN"/>
        </w:rPr>
        <w:t>interference</w:t>
      </w:r>
      <w:r w:rsidR="009F66D1">
        <w:rPr>
          <w:lang w:val="en-GB" w:eastAsia="zh-CN"/>
        </w:rPr>
        <w:t xml:space="preserve"> of </w:t>
      </w:r>
      <w:r>
        <w:rPr>
          <w:lang w:val="en-GB" w:eastAsia="zh-CN"/>
        </w:rPr>
        <w:t>DL</w:t>
      </w:r>
      <w:r w:rsidR="00836D97">
        <w:rPr>
          <w:lang w:val="en-GB" w:eastAsia="zh-CN"/>
        </w:rPr>
        <w:t xml:space="preserve"> signal at the </w:t>
      </w:r>
      <w:r w:rsidR="006C1E62">
        <w:rPr>
          <w:lang w:val="en-GB" w:eastAsia="zh-CN"/>
        </w:rPr>
        <w:t>receiver side</w:t>
      </w:r>
      <w:r w:rsidR="009F66D1">
        <w:rPr>
          <w:lang w:val="en-GB" w:eastAsia="zh-CN"/>
        </w:rPr>
        <w:t xml:space="preserve"> acts a blocker</w:t>
      </w:r>
      <w:r w:rsidR="006C1E62">
        <w:rPr>
          <w:lang w:val="en-GB" w:eastAsia="zh-CN"/>
        </w:rPr>
        <w:t xml:space="preserve"> that</w:t>
      </w:r>
      <w:r w:rsidR="003F48C4">
        <w:rPr>
          <w:lang w:val="en-GB" w:eastAsia="zh-CN"/>
        </w:rPr>
        <w:t xml:space="preserve"> could saturate the LNAs and/or reduce the dynamic range of the A/D. In addition, the non-linearity (</w:t>
      </w:r>
      <w:r w:rsidR="00FA410E">
        <w:rPr>
          <w:lang w:val="en-GB" w:eastAsia="zh-CN"/>
        </w:rPr>
        <w:t>InterMods</w:t>
      </w:r>
      <w:r w:rsidR="0051083D">
        <w:rPr>
          <w:lang w:val="en-GB" w:eastAsia="zh-CN"/>
        </w:rPr>
        <w:t>)</w:t>
      </w:r>
      <w:r w:rsidR="00FA410E">
        <w:rPr>
          <w:lang w:val="en-GB" w:eastAsia="zh-CN"/>
        </w:rPr>
        <w:t xml:space="preserve"> leakage</w:t>
      </w:r>
      <w:r w:rsidR="0051083D">
        <w:rPr>
          <w:lang w:val="en-GB" w:eastAsia="zh-CN"/>
        </w:rPr>
        <w:t xml:space="preserve"> within the UL subband will act as inband jammer that may reduce the UL </w:t>
      </w:r>
      <w:r w:rsidR="00147BF5">
        <w:rPr>
          <w:lang w:val="en-GB" w:eastAsia="zh-CN"/>
        </w:rPr>
        <w:t xml:space="preserve">signal SINR. Therefore, a </w:t>
      </w:r>
      <w:r w:rsidR="008F73D2">
        <w:rPr>
          <w:lang w:val="en-GB" w:eastAsia="zh-CN"/>
        </w:rPr>
        <w:t>link budget</w:t>
      </w:r>
      <w:r w:rsidR="00147BF5">
        <w:rPr>
          <w:lang w:val="en-GB" w:eastAsia="zh-CN"/>
        </w:rPr>
        <w:t xml:space="preserve"> analysis is important to derive the </w:t>
      </w:r>
      <w:r w:rsidR="009821E4">
        <w:rPr>
          <w:lang w:val="en-GB" w:eastAsia="zh-CN"/>
        </w:rPr>
        <w:t>requirements</w:t>
      </w:r>
      <w:r w:rsidR="00147BF5">
        <w:rPr>
          <w:lang w:val="en-GB" w:eastAsia="zh-CN"/>
        </w:rPr>
        <w:t xml:space="preserve"> needed to make sure </w:t>
      </w:r>
      <w:r w:rsidR="00E80BA0">
        <w:rPr>
          <w:lang w:val="en-GB" w:eastAsia="zh-CN"/>
        </w:rPr>
        <w:t>that the</w:t>
      </w:r>
      <w:r w:rsidR="00147BF5">
        <w:rPr>
          <w:lang w:val="en-GB" w:eastAsia="zh-CN"/>
        </w:rPr>
        <w:t xml:space="preserve"> receiver</w:t>
      </w:r>
      <w:r w:rsidR="009821E4">
        <w:rPr>
          <w:lang w:val="en-GB" w:eastAsia="zh-CN"/>
        </w:rPr>
        <w:t xml:space="preserve"> front end</w:t>
      </w:r>
      <w:r w:rsidR="00147BF5">
        <w:rPr>
          <w:lang w:val="en-GB" w:eastAsia="zh-CN"/>
        </w:rPr>
        <w:t xml:space="preserve"> is not blocked and 2)</w:t>
      </w:r>
      <w:r w:rsidR="006B4641">
        <w:rPr>
          <w:lang w:val="en-GB" w:eastAsia="zh-CN"/>
        </w:rPr>
        <w:t xml:space="preserve"> minimal </w:t>
      </w:r>
      <w:r w:rsidR="00534C2C">
        <w:rPr>
          <w:lang w:val="en-GB" w:eastAsia="zh-CN"/>
        </w:rPr>
        <w:t>decrease</w:t>
      </w:r>
      <w:r w:rsidR="006B4641">
        <w:rPr>
          <w:lang w:val="en-GB" w:eastAsia="zh-CN"/>
        </w:rPr>
        <w:t xml:space="preserve"> or degradation of the UL reception. </w:t>
      </w:r>
    </w:p>
    <w:p w14:paraId="3B18694D" w14:textId="77777777" w:rsidR="00A02B84" w:rsidRDefault="00A02B84" w:rsidP="006B4641">
      <w:pPr>
        <w:jc w:val="both"/>
        <w:rPr>
          <w:lang w:val="en-GB" w:eastAsia="zh-CN"/>
        </w:rPr>
      </w:pPr>
    </w:p>
    <w:p w14:paraId="4579F479" w14:textId="77777777" w:rsidR="00BA4D66" w:rsidRDefault="00CD3F0C" w:rsidP="00BA4D66">
      <w:pPr>
        <w:keepNext/>
        <w:jc w:val="center"/>
      </w:pPr>
      <w:r>
        <w:object w:dxaOrig="5731" w:dyaOrig="3301" w14:anchorId="2E7A280E">
          <v:shape id="_x0000_i1058" type="#_x0000_t75" style="width:249.65pt;height:2in" o:ole="">
            <v:imagedata r:id="rId101" o:title=""/>
          </v:shape>
          <o:OLEObject Type="Embed" ProgID="Visio.Drawing.15" ShapeID="_x0000_i1058" DrawAspect="Content" ObjectID="_1738161143" r:id="rId102"/>
        </w:object>
      </w:r>
    </w:p>
    <w:p w14:paraId="53CE2C38" w14:textId="4DC66395" w:rsidR="00A02B84" w:rsidRDefault="00BA4D66" w:rsidP="00BA4D66">
      <w:pPr>
        <w:pStyle w:val="Caption"/>
        <w:jc w:val="center"/>
        <w:rPr>
          <w:lang w:val="en-GB" w:eastAsia="zh-CN"/>
        </w:rPr>
      </w:pPr>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12</w:t>
      </w:r>
      <w:r>
        <w:rPr>
          <w:noProof/>
        </w:rPr>
        <w:fldChar w:fldCharType="end"/>
      </w:r>
      <w:r>
        <w:t>: Blocker and desnse of gNB receiver</w:t>
      </w:r>
    </w:p>
    <w:p w14:paraId="713E9A57" w14:textId="77777777" w:rsidR="009D0490" w:rsidRDefault="009D0490" w:rsidP="006B4641">
      <w:pPr>
        <w:jc w:val="both"/>
        <w:rPr>
          <w:lang w:val="en-GB" w:eastAsia="zh-CN"/>
        </w:rPr>
      </w:pPr>
    </w:p>
    <w:tbl>
      <w:tblPr>
        <w:tblStyle w:val="GridTable4-Accent5"/>
        <w:tblW w:w="8214" w:type="dxa"/>
        <w:jc w:val="center"/>
        <w:tblLook w:val="0420" w:firstRow="1" w:lastRow="0" w:firstColumn="0" w:lastColumn="0" w:noHBand="0" w:noVBand="1"/>
      </w:tblPr>
      <w:tblGrid>
        <w:gridCol w:w="2662"/>
        <w:gridCol w:w="2801"/>
        <w:gridCol w:w="2751"/>
      </w:tblGrid>
      <w:tr w:rsidR="00E80BA0" w:rsidRPr="00E80BA0" w14:paraId="580BF799" w14:textId="77777777" w:rsidTr="00356DB6">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2F41E72E" w14:textId="77777777" w:rsidR="00E80BA0" w:rsidRPr="00E80BA0" w:rsidRDefault="00E80BA0" w:rsidP="0041458B">
            <w:pPr>
              <w:jc w:val="center"/>
              <w:rPr>
                <w:lang w:eastAsia="zh-CN"/>
              </w:rPr>
            </w:pPr>
          </w:p>
        </w:tc>
        <w:tc>
          <w:tcPr>
            <w:tcW w:w="2801" w:type="dxa"/>
            <w:hideMark/>
          </w:tcPr>
          <w:p w14:paraId="0E4EAF06" w14:textId="4B3A9DB9" w:rsidR="00E80BA0" w:rsidRPr="00E80BA0" w:rsidRDefault="00E80BA0" w:rsidP="00436D04">
            <w:pPr>
              <w:jc w:val="center"/>
              <w:rPr>
                <w:lang w:eastAsia="zh-CN"/>
              </w:rPr>
            </w:pPr>
            <w:r w:rsidRPr="00E80BA0">
              <w:rPr>
                <w:lang w:eastAsia="zh-CN"/>
              </w:rPr>
              <w:t xml:space="preserve">Out of </w:t>
            </w:r>
            <w:r w:rsidR="00BA1E20">
              <w:rPr>
                <w:lang w:eastAsia="zh-CN"/>
              </w:rPr>
              <w:t>sub</w:t>
            </w:r>
            <w:r w:rsidRPr="00E80BA0">
              <w:rPr>
                <w:lang w:eastAsia="zh-CN"/>
              </w:rPr>
              <w:t>band blocker</w:t>
            </w:r>
          </w:p>
        </w:tc>
        <w:tc>
          <w:tcPr>
            <w:tcW w:w="2751" w:type="dxa"/>
            <w:hideMark/>
          </w:tcPr>
          <w:p w14:paraId="7B9D2E73" w14:textId="3F5B71AD" w:rsidR="00E80BA0" w:rsidRPr="00E80BA0" w:rsidRDefault="00E80BA0" w:rsidP="00436D04">
            <w:pPr>
              <w:jc w:val="center"/>
              <w:rPr>
                <w:lang w:eastAsia="zh-CN"/>
              </w:rPr>
            </w:pPr>
            <w:r w:rsidRPr="00E80BA0">
              <w:rPr>
                <w:lang w:eastAsia="zh-CN"/>
              </w:rPr>
              <w:t xml:space="preserve">In </w:t>
            </w:r>
            <w:r w:rsidR="00BA1E20">
              <w:rPr>
                <w:lang w:eastAsia="zh-CN"/>
              </w:rPr>
              <w:t>sub</w:t>
            </w:r>
            <w:r w:rsidRPr="00E80BA0">
              <w:rPr>
                <w:lang w:eastAsia="zh-CN"/>
              </w:rPr>
              <w:t>band jammer</w:t>
            </w:r>
          </w:p>
        </w:tc>
      </w:tr>
      <w:tr w:rsidR="00E80BA0" w:rsidRPr="00E80BA0" w14:paraId="2D274839"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3AC8377D" w14:textId="77777777" w:rsidR="00E80BA0" w:rsidRPr="00E80BA0" w:rsidRDefault="00E80BA0" w:rsidP="00E80BA0">
            <w:pPr>
              <w:jc w:val="both"/>
              <w:rPr>
                <w:lang w:eastAsia="zh-CN"/>
              </w:rPr>
            </w:pPr>
            <w:r w:rsidRPr="00E80BA0">
              <w:rPr>
                <w:b/>
                <w:bCs/>
                <w:lang w:eastAsia="zh-CN"/>
              </w:rPr>
              <w:t>Ant. isolation</w:t>
            </w:r>
          </w:p>
        </w:tc>
        <w:tc>
          <w:tcPr>
            <w:tcW w:w="2801" w:type="dxa"/>
            <w:hideMark/>
          </w:tcPr>
          <w:p w14:paraId="2E057833" w14:textId="09FFA363" w:rsidR="00E80BA0" w:rsidRPr="00E80BA0" w:rsidRDefault="00736FFD" w:rsidP="00436D04">
            <w:pPr>
              <w:jc w:val="center"/>
              <w:rPr>
                <w:lang w:eastAsia="zh-CN"/>
              </w:rPr>
            </w:pPr>
            <w:r>
              <w:rPr>
                <w:lang w:eastAsia="zh-CN"/>
              </w:rPr>
              <w:t>&gt;</w:t>
            </w:r>
            <w:r w:rsidR="00E80BA0" w:rsidRPr="00E80BA0">
              <w:rPr>
                <w:lang w:eastAsia="zh-CN"/>
              </w:rPr>
              <w:t>80 dB</w:t>
            </w:r>
          </w:p>
        </w:tc>
        <w:tc>
          <w:tcPr>
            <w:tcW w:w="2751" w:type="dxa"/>
            <w:hideMark/>
          </w:tcPr>
          <w:p w14:paraId="22E10270" w14:textId="5B69EEEB" w:rsidR="00E80BA0" w:rsidRPr="00E80BA0" w:rsidRDefault="00736FFD" w:rsidP="00436D04">
            <w:pPr>
              <w:jc w:val="center"/>
              <w:rPr>
                <w:lang w:eastAsia="zh-CN"/>
              </w:rPr>
            </w:pPr>
            <w:r>
              <w:rPr>
                <w:lang w:eastAsia="zh-CN"/>
              </w:rPr>
              <w:t>&gt;</w:t>
            </w:r>
            <w:r w:rsidR="00E80BA0" w:rsidRPr="00E80BA0">
              <w:rPr>
                <w:lang w:eastAsia="zh-CN"/>
              </w:rPr>
              <w:t>80 dB</w:t>
            </w:r>
          </w:p>
        </w:tc>
      </w:tr>
      <w:tr w:rsidR="009D0490" w:rsidRPr="00E80BA0" w14:paraId="4BCD2CEA" w14:textId="77777777" w:rsidTr="00356DB6">
        <w:trPr>
          <w:trHeight w:val="327"/>
          <w:jc w:val="center"/>
        </w:trPr>
        <w:tc>
          <w:tcPr>
            <w:tcW w:w="2662" w:type="dxa"/>
          </w:tcPr>
          <w:p w14:paraId="570A7BC3" w14:textId="160AAA87" w:rsidR="009D0490" w:rsidRPr="00E80BA0" w:rsidRDefault="009D0490" w:rsidP="009D0490">
            <w:pPr>
              <w:jc w:val="both"/>
              <w:rPr>
                <w:lang w:eastAsia="zh-CN"/>
              </w:rPr>
            </w:pPr>
            <w:r>
              <w:rPr>
                <w:b/>
                <w:bCs/>
                <w:lang w:eastAsia="zh-CN"/>
              </w:rPr>
              <w:t>Freq. isolation</w:t>
            </w:r>
            <w:r w:rsidRPr="00E80BA0">
              <w:rPr>
                <w:b/>
                <w:bCs/>
                <w:lang w:eastAsia="zh-CN"/>
              </w:rPr>
              <w:t xml:space="preserve"> (A</w:t>
            </w:r>
            <w:r w:rsidR="006C3A98">
              <w:rPr>
                <w:b/>
                <w:bCs/>
                <w:lang w:eastAsia="zh-CN"/>
              </w:rPr>
              <w:t>S</w:t>
            </w:r>
            <w:r w:rsidRPr="00E80BA0">
              <w:rPr>
                <w:b/>
                <w:bCs/>
                <w:lang w:eastAsia="zh-CN"/>
              </w:rPr>
              <w:t>LR)</w:t>
            </w:r>
          </w:p>
        </w:tc>
        <w:tc>
          <w:tcPr>
            <w:tcW w:w="2801" w:type="dxa"/>
          </w:tcPr>
          <w:p w14:paraId="483AC580" w14:textId="6A71A2FB" w:rsidR="009D0490" w:rsidRPr="00E80BA0" w:rsidRDefault="009D0490" w:rsidP="00436D04">
            <w:pPr>
              <w:jc w:val="center"/>
              <w:rPr>
                <w:lang w:eastAsia="zh-CN"/>
              </w:rPr>
            </w:pPr>
            <w:r w:rsidRPr="00E80BA0">
              <w:rPr>
                <w:lang w:eastAsia="zh-CN"/>
              </w:rPr>
              <w:t>0</w:t>
            </w:r>
          </w:p>
        </w:tc>
        <w:tc>
          <w:tcPr>
            <w:tcW w:w="2751" w:type="dxa"/>
          </w:tcPr>
          <w:p w14:paraId="11B79B4A" w14:textId="46146603" w:rsidR="009D0490" w:rsidRPr="00E80BA0" w:rsidRDefault="006E2D2A" w:rsidP="00436D04">
            <w:pPr>
              <w:jc w:val="center"/>
              <w:rPr>
                <w:lang w:eastAsia="zh-CN"/>
              </w:rPr>
            </w:pPr>
            <w:r w:rsidRPr="00B820EE">
              <w:rPr>
                <w:lang w:eastAsia="zh-CN"/>
              </w:rPr>
              <w:t>45 dB</w:t>
            </w:r>
          </w:p>
        </w:tc>
      </w:tr>
      <w:tr w:rsidR="00436D04" w:rsidRPr="00E80BA0" w14:paraId="405C653D"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67C41196" w14:textId="79DC8E5F" w:rsidR="0083577D" w:rsidRPr="00E80BA0" w:rsidRDefault="0083577D" w:rsidP="0083577D">
            <w:pPr>
              <w:jc w:val="both"/>
              <w:rPr>
                <w:lang w:eastAsia="zh-CN"/>
              </w:rPr>
            </w:pPr>
            <w:r w:rsidRPr="00E80BA0">
              <w:rPr>
                <w:b/>
                <w:bCs/>
                <w:lang w:eastAsia="zh-CN"/>
              </w:rPr>
              <w:t>Tx/Rx</w:t>
            </w:r>
            <w:r w:rsidR="00FE5E39">
              <w:rPr>
                <w:b/>
                <w:bCs/>
                <w:lang w:eastAsia="zh-CN"/>
              </w:rPr>
              <w:t xml:space="preserve"> </w:t>
            </w:r>
            <w:r w:rsidRPr="00E80BA0">
              <w:rPr>
                <w:b/>
                <w:bCs/>
                <w:lang w:eastAsia="zh-CN"/>
              </w:rPr>
              <w:t>beam nulling</w:t>
            </w:r>
            <w:r w:rsidR="00FE5E39">
              <w:rPr>
                <w:b/>
                <w:bCs/>
                <w:lang w:eastAsia="zh-CN"/>
              </w:rPr>
              <w:t xml:space="preserve"> or beam </w:t>
            </w:r>
            <w:r w:rsidR="009D20A7">
              <w:rPr>
                <w:b/>
                <w:bCs/>
                <w:lang w:eastAsia="zh-CN"/>
              </w:rPr>
              <w:t>isolation</w:t>
            </w:r>
          </w:p>
        </w:tc>
        <w:tc>
          <w:tcPr>
            <w:tcW w:w="2801" w:type="dxa"/>
          </w:tcPr>
          <w:p w14:paraId="67E38454" w14:textId="64353A8F" w:rsidR="0083577D" w:rsidRPr="00E80BA0" w:rsidRDefault="00736FFD" w:rsidP="00436D04">
            <w:pPr>
              <w:jc w:val="center"/>
              <w:rPr>
                <w:lang w:eastAsia="zh-CN"/>
              </w:rPr>
            </w:pPr>
            <w:r>
              <w:rPr>
                <w:lang w:eastAsia="zh-CN"/>
              </w:rPr>
              <w:t>5~</w:t>
            </w:r>
            <w:r w:rsidR="00BD5FB1">
              <w:rPr>
                <w:lang w:eastAsia="zh-CN"/>
              </w:rPr>
              <w:t>10</w:t>
            </w:r>
            <w:r w:rsidR="00BD5FB1" w:rsidRPr="00E80BA0">
              <w:rPr>
                <w:lang w:eastAsia="zh-CN"/>
              </w:rPr>
              <w:t xml:space="preserve"> dB</w:t>
            </w:r>
            <w:r w:rsidR="0083577D" w:rsidRPr="00E80BA0">
              <w:rPr>
                <w:lang w:eastAsia="zh-CN"/>
              </w:rPr>
              <w:t xml:space="preserve"> </w:t>
            </w:r>
          </w:p>
        </w:tc>
        <w:tc>
          <w:tcPr>
            <w:tcW w:w="2751" w:type="dxa"/>
          </w:tcPr>
          <w:p w14:paraId="1E586661" w14:textId="7226F3F5" w:rsidR="0083577D" w:rsidRPr="00E80BA0" w:rsidRDefault="00736FFD" w:rsidP="00436D04">
            <w:pPr>
              <w:jc w:val="center"/>
              <w:rPr>
                <w:lang w:eastAsia="zh-CN"/>
              </w:rPr>
            </w:pPr>
            <w:r>
              <w:rPr>
                <w:lang w:eastAsia="zh-CN"/>
              </w:rPr>
              <w:t>5~10</w:t>
            </w:r>
            <w:r w:rsidR="0083577D" w:rsidRPr="00E80BA0">
              <w:rPr>
                <w:lang w:eastAsia="zh-CN"/>
              </w:rPr>
              <w:t xml:space="preserve"> dB</w:t>
            </w:r>
          </w:p>
        </w:tc>
      </w:tr>
      <w:tr w:rsidR="00FE5E39" w:rsidRPr="00E80BA0" w14:paraId="5286BFB9" w14:textId="77777777" w:rsidTr="00356DB6">
        <w:trPr>
          <w:trHeight w:val="327"/>
          <w:jc w:val="center"/>
        </w:trPr>
        <w:tc>
          <w:tcPr>
            <w:tcW w:w="2662" w:type="dxa"/>
          </w:tcPr>
          <w:p w14:paraId="33A4B25F" w14:textId="719A3186" w:rsidR="0083577D" w:rsidRPr="00E80BA0" w:rsidRDefault="0083577D" w:rsidP="00436D04">
            <w:pPr>
              <w:rPr>
                <w:lang w:eastAsia="zh-CN"/>
              </w:rPr>
            </w:pPr>
            <w:r w:rsidRPr="00E80BA0">
              <w:rPr>
                <w:b/>
                <w:bCs/>
                <w:lang w:eastAsia="zh-CN"/>
              </w:rPr>
              <w:t>Digital IC</w:t>
            </w:r>
          </w:p>
        </w:tc>
        <w:tc>
          <w:tcPr>
            <w:tcW w:w="2801" w:type="dxa"/>
          </w:tcPr>
          <w:p w14:paraId="505BBEDA" w14:textId="5A28CE84" w:rsidR="0083577D" w:rsidRPr="00E80BA0" w:rsidRDefault="0083577D" w:rsidP="00436D04">
            <w:pPr>
              <w:jc w:val="center"/>
              <w:rPr>
                <w:lang w:eastAsia="zh-CN"/>
              </w:rPr>
            </w:pPr>
            <w:r w:rsidRPr="00E80BA0">
              <w:rPr>
                <w:lang w:eastAsia="zh-CN"/>
              </w:rPr>
              <w:t>0 dB</w:t>
            </w:r>
          </w:p>
        </w:tc>
        <w:tc>
          <w:tcPr>
            <w:tcW w:w="2751" w:type="dxa"/>
          </w:tcPr>
          <w:p w14:paraId="6AB590F4" w14:textId="562B76C1" w:rsidR="0083577D" w:rsidRPr="00E80BA0" w:rsidRDefault="00736FFD" w:rsidP="00436D04">
            <w:pPr>
              <w:jc w:val="center"/>
              <w:rPr>
                <w:lang w:eastAsia="zh-CN"/>
              </w:rPr>
            </w:pPr>
            <w:r>
              <w:rPr>
                <w:lang w:eastAsia="zh-CN"/>
              </w:rPr>
              <w:t>10~15</w:t>
            </w:r>
            <w:r w:rsidR="0083577D" w:rsidRPr="00E80BA0">
              <w:rPr>
                <w:lang w:eastAsia="zh-CN"/>
              </w:rPr>
              <w:t xml:space="preserve"> dB</w:t>
            </w:r>
          </w:p>
        </w:tc>
      </w:tr>
    </w:tbl>
    <w:p w14:paraId="284ABF64" w14:textId="77777777" w:rsidR="006B4641" w:rsidRDefault="006B4641" w:rsidP="006B4641">
      <w:pPr>
        <w:jc w:val="both"/>
        <w:rPr>
          <w:lang w:val="en-GB" w:eastAsia="zh-CN"/>
        </w:rPr>
      </w:pPr>
    </w:p>
    <w:p w14:paraId="5D8D28DD" w14:textId="638DFB7B" w:rsidR="00BE30DB" w:rsidRDefault="00F60983" w:rsidP="007D27EC">
      <w:pPr>
        <w:jc w:val="both"/>
        <w:rPr>
          <w:lang w:val="en-GB" w:eastAsia="zh-CN"/>
        </w:rPr>
      </w:pPr>
      <w:r>
        <w:rPr>
          <w:lang w:val="en-GB" w:eastAsia="zh-CN"/>
        </w:rPr>
        <w:lastRenderedPageBreak/>
        <w:t xml:space="preserve">For the </w:t>
      </w:r>
      <w:r w:rsidR="00C82CB2">
        <w:rPr>
          <w:lang w:val="en-GB" w:eastAsia="zh-CN"/>
        </w:rPr>
        <w:t xml:space="preserve">blocker, </w:t>
      </w:r>
      <w:r w:rsidR="00474633">
        <w:rPr>
          <w:lang w:val="en-GB" w:eastAsia="zh-CN"/>
        </w:rPr>
        <w:t xml:space="preserve">there is usually a limit on the maximum received </w:t>
      </w:r>
      <w:r w:rsidR="004203A1">
        <w:rPr>
          <w:lang w:val="en-GB" w:eastAsia="zh-CN"/>
        </w:rPr>
        <w:t>power at the antenna t</w:t>
      </w:r>
      <w:r w:rsidR="00931962">
        <w:rPr>
          <w:lang w:val="en-GB" w:eastAsia="zh-CN"/>
        </w:rPr>
        <w:t xml:space="preserve">o make sure the RF front end is not </w:t>
      </w:r>
      <w:r w:rsidR="001517A8">
        <w:rPr>
          <w:lang w:val="en-GB" w:eastAsia="zh-CN"/>
        </w:rPr>
        <w:t>saturated,</w:t>
      </w:r>
      <w:r w:rsidR="004203A1">
        <w:rPr>
          <w:lang w:val="en-GB" w:eastAsia="zh-CN"/>
        </w:rPr>
        <w:t xml:space="preserve"> and</w:t>
      </w:r>
      <w:r w:rsidR="001517A8">
        <w:rPr>
          <w:lang w:val="en-GB" w:eastAsia="zh-CN"/>
        </w:rPr>
        <w:t xml:space="preserve"> LNA</w:t>
      </w:r>
      <w:r w:rsidR="004203A1">
        <w:rPr>
          <w:lang w:val="en-GB" w:eastAsia="zh-CN"/>
        </w:rPr>
        <w:t xml:space="preserve"> </w:t>
      </w:r>
      <w:r w:rsidR="00DD20CA">
        <w:rPr>
          <w:lang w:val="en-GB" w:eastAsia="zh-CN"/>
        </w:rPr>
        <w:t xml:space="preserve">linearity is maintained. </w:t>
      </w:r>
      <w:r w:rsidR="007D27EC">
        <w:rPr>
          <w:lang w:val="en-GB" w:eastAsia="zh-CN"/>
        </w:rPr>
        <w:t>Usually, base</w:t>
      </w:r>
      <w:r w:rsidR="004E2769">
        <w:rPr>
          <w:lang w:val="en-GB" w:eastAsia="zh-CN"/>
        </w:rPr>
        <w:t>-</w:t>
      </w:r>
      <w:r w:rsidR="007D27EC">
        <w:rPr>
          <w:lang w:val="en-GB" w:eastAsia="zh-CN"/>
        </w:rPr>
        <w:t>station receiver has large dynamic range and can</w:t>
      </w:r>
      <w:r w:rsidR="004E2769">
        <w:rPr>
          <w:lang w:val="en-GB" w:eastAsia="zh-CN"/>
        </w:rPr>
        <w:t xml:space="preserve"> accommodate large blocker </w:t>
      </w:r>
      <w:r w:rsidR="004E2769" w:rsidRPr="005627FF">
        <w:rPr>
          <w:lang w:val="en-GB" w:eastAsia="zh-CN"/>
        </w:rPr>
        <w:t>power</w:t>
      </w:r>
      <w:r w:rsidR="0039160A" w:rsidRPr="005627FF">
        <w:rPr>
          <w:lang w:val="en-GB" w:eastAsia="zh-CN"/>
        </w:rPr>
        <w:t xml:space="preserve"> (e.g. – </w:t>
      </w:r>
      <w:r w:rsidR="00F405DA" w:rsidRPr="005627FF">
        <w:rPr>
          <w:lang w:val="en-GB" w:eastAsia="zh-CN"/>
        </w:rPr>
        <w:t>4</w:t>
      </w:r>
      <w:r w:rsidR="0039160A" w:rsidRPr="005627FF">
        <w:rPr>
          <w:lang w:val="en-GB" w:eastAsia="zh-CN"/>
        </w:rPr>
        <w:t xml:space="preserve">0 dBm). </w:t>
      </w:r>
      <w:r w:rsidR="007D27EC" w:rsidRPr="005627FF">
        <w:rPr>
          <w:lang w:val="en-GB" w:eastAsia="zh-CN"/>
        </w:rPr>
        <w:t xml:space="preserve"> </w:t>
      </w:r>
      <w:r w:rsidR="00DD20CA" w:rsidRPr="005627FF">
        <w:rPr>
          <w:lang w:val="en-GB" w:eastAsia="zh-CN"/>
        </w:rPr>
        <w:t xml:space="preserve">For </w:t>
      </w:r>
      <w:r w:rsidR="00DD20CA">
        <w:rPr>
          <w:lang w:val="en-GB" w:eastAsia="zh-CN"/>
        </w:rPr>
        <w:t xml:space="preserve">the in-band jammer, </w:t>
      </w:r>
      <w:r w:rsidR="001517A8">
        <w:rPr>
          <w:lang w:val="en-GB" w:eastAsia="zh-CN"/>
        </w:rPr>
        <w:t xml:space="preserve">there is a limit on the required amount of </w:t>
      </w:r>
      <w:r w:rsidR="00534C2C">
        <w:rPr>
          <w:lang w:val="en-GB" w:eastAsia="zh-CN"/>
        </w:rPr>
        <w:t>decrease</w:t>
      </w:r>
      <w:r w:rsidR="001517A8">
        <w:rPr>
          <w:lang w:val="en-GB" w:eastAsia="zh-CN"/>
        </w:rPr>
        <w:t xml:space="preserve"> (or increase of the UL SINR or IoT)</w:t>
      </w:r>
      <w:r w:rsidR="007D27EC">
        <w:rPr>
          <w:lang w:val="en-GB" w:eastAsia="zh-CN"/>
        </w:rPr>
        <w:t xml:space="preserve"> compared to the self-</w:t>
      </w:r>
      <w:r w:rsidR="0039160A">
        <w:rPr>
          <w:lang w:val="en-GB" w:eastAsia="zh-CN"/>
        </w:rPr>
        <w:t>interference</w:t>
      </w:r>
      <w:r w:rsidR="007D27EC">
        <w:rPr>
          <w:lang w:val="en-GB" w:eastAsia="zh-CN"/>
        </w:rPr>
        <w:t xml:space="preserve"> free scenario. </w:t>
      </w:r>
    </w:p>
    <w:p w14:paraId="65ED45D6" w14:textId="6E4F33A3" w:rsidR="00B0082B" w:rsidRDefault="002468C7" w:rsidP="007D27EC">
      <w:pPr>
        <w:jc w:val="both"/>
        <w:rPr>
          <w:lang w:val="en-GB" w:eastAsia="zh-CN"/>
        </w:rPr>
      </w:pPr>
      <w:r>
        <w:rPr>
          <w:lang w:val="en-GB" w:eastAsia="zh-CN"/>
        </w:rPr>
        <w:t>The blocker power</w:t>
      </w:r>
      <w:r w:rsidR="00B0082B">
        <w:rPr>
          <w:lang w:val="en-GB" w:eastAsia="zh-CN"/>
        </w:rPr>
        <w:t xml:space="preserve"> and </w:t>
      </w:r>
      <w:r w:rsidR="00E458E3">
        <w:rPr>
          <w:lang w:val="en-GB" w:eastAsia="zh-CN"/>
        </w:rPr>
        <w:t>non-linear leakage power</w:t>
      </w:r>
      <w:r>
        <w:rPr>
          <w:lang w:val="en-GB" w:eastAsia="zh-CN"/>
        </w:rPr>
        <w:t xml:space="preserve"> is given by</w:t>
      </w:r>
    </w:p>
    <w:p w14:paraId="14993098" w14:textId="56B4D665" w:rsidR="002468C7" w:rsidRDefault="001F01ED" w:rsidP="00B0082B">
      <w:pPr>
        <w:jc w:val="center"/>
        <w:rPr>
          <w:lang w:val="en-GB" w:eastAsia="zh-CN"/>
        </w:rPr>
      </w:pP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blocker</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beamform nulling/isolation</m:t>
        </m:r>
      </m:oMath>
      <w:r w:rsidR="003A1220" w:rsidRPr="003A1220">
        <w:rPr>
          <w:rFonts w:ascii="Cambria Math" w:hAnsi="Cambria Math"/>
          <w:lang w:val="en-GB" w:eastAsia="zh-CN"/>
        </w:rPr>
        <w:t xml:space="preserve"> </w:t>
      </w:r>
    </w:p>
    <w:p w14:paraId="526FC2B8" w14:textId="1045B961" w:rsidR="002468C7" w:rsidRDefault="001F01ED" w:rsidP="00A502A9">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Jammer</m:t>
              </m:r>
              <m:r>
                <w:rPr>
                  <w:rFonts w:ascii="Cambria Math" w:hAnsi="Cambria Math"/>
                  <w:lang w:val="en-GB" w:eastAsia="zh-CN"/>
                </w:rPr>
                <m:t xml:space="preserve">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ASLR- beam nulling/isolation –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oMath>
      </m:oMathPara>
    </w:p>
    <w:p w14:paraId="270A2ED3" w14:textId="4200B002" w:rsidR="00863D96" w:rsidRDefault="00C372A5" w:rsidP="007D27EC">
      <w:pPr>
        <w:jc w:val="both"/>
        <w:rPr>
          <w:lang w:val="en-GB" w:eastAsia="zh-CN"/>
        </w:rPr>
      </w:pPr>
      <w:r>
        <w:rPr>
          <w:lang w:val="en-GB" w:eastAsia="zh-CN"/>
        </w:rPr>
        <w:t xml:space="preserve">Considering a typical Macro cell with </w:t>
      </w:r>
      <w:r w:rsidR="00247DC8" w:rsidRPr="005627FF">
        <w:rPr>
          <w:lang w:val="en-GB" w:eastAsia="zh-CN"/>
        </w:rPr>
        <w:t>45</w:t>
      </w:r>
      <w:r w:rsidRPr="005627FF">
        <w:rPr>
          <w:lang w:val="en-GB" w:eastAsia="zh-CN"/>
        </w:rPr>
        <w:t xml:space="preserve"> dBm Tx power over 100 MHz </w:t>
      </w:r>
      <w:r>
        <w:rPr>
          <w:lang w:val="en-GB" w:eastAsia="zh-CN"/>
        </w:rPr>
        <w:t>component carrier bandwidth</w:t>
      </w:r>
      <w:r w:rsidR="00201247">
        <w:rPr>
          <w:lang w:val="en-GB" w:eastAsia="zh-CN"/>
        </w:rPr>
        <w:t xml:space="preserve"> with two</w:t>
      </w:r>
      <w:r w:rsidR="001705FC">
        <w:rPr>
          <w:lang w:val="en-GB" w:eastAsia="zh-CN"/>
        </w:rPr>
        <w:t xml:space="preserve"> DL subbands of 40MHz at each side and 20 MHz UL subband in the middle. </w:t>
      </w:r>
      <w:r w:rsidR="00D26393">
        <w:rPr>
          <w:lang w:val="en-GB" w:eastAsia="zh-CN"/>
        </w:rPr>
        <w:t xml:space="preserve">The thermal noise floor is </w:t>
      </w:r>
      <w:r w:rsidR="00D26393" w:rsidRPr="00597C69">
        <w:rPr>
          <w:lang w:val="en-GB" w:eastAsia="zh-CN"/>
        </w:rPr>
        <w:t xml:space="preserve">– </w:t>
      </w:r>
      <w:r w:rsidR="002E6E64" w:rsidRPr="00597C69">
        <w:rPr>
          <w:lang w:val="en-GB" w:eastAsia="zh-CN"/>
        </w:rPr>
        <w:t>96</w:t>
      </w:r>
      <w:r w:rsidR="00D26393" w:rsidRPr="00597C69">
        <w:rPr>
          <w:lang w:val="en-GB" w:eastAsia="zh-CN"/>
        </w:rPr>
        <w:t xml:space="preserve"> dBm </w:t>
      </w:r>
      <w:r w:rsidR="00D26393">
        <w:rPr>
          <w:lang w:val="en-GB" w:eastAsia="zh-CN"/>
        </w:rPr>
        <w:t xml:space="preserve">assuming </w:t>
      </w:r>
      <w:r w:rsidR="00863D96">
        <w:rPr>
          <w:lang w:val="en-GB" w:eastAsia="zh-CN"/>
        </w:rPr>
        <w:t xml:space="preserve">5 dB of NF and -174 dBm/Hz thermal noise. </w:t>
      </w:r>
      <w:r w:rsidR="00C17911">
        <w:rPr>
          <w:lang w:val="en-GB" w:eastAsia="zh-CN"/>
        </w:rPr>
        <w:fldChar w:fldCharType="begin"/>
      </w:r>
      <w:r w:rsidR="00C17911">
        <w:rPr>
          <w:lang w:val="en-GB" w:eastAsia="zh-CN"/>
        </w:rPr>
        <w:instrText xml:space="preserve"> REF _Ref127524653 \h </w:instrText>
      </w:r>
      <w:r w:rsidR="00C17911">
        <w:rPr>
          <w:lang w:val="en-GB" w:eastAsia="zh-CN"/>
        </w:rPr>
      </w:r>
      <w:r w:rsidR="00C17911">
        <w:rPr>
          <w:lang w:val="en-GB" w:eastAsia="zh-CN"/>
        </w:rPr>
        <w:fldChar w:fldCharType="separate"/>
      </w:r>
      <w:r w:rsidR="009D6A77">
        <w:t xml:space="preserve">Figure </w:t>
      </w:r>
      <w:r w:rsidR="009D6A77">
        <w:rPr>
          <w:noProof/>
        </w:rPr>
        <w:t>4</w:t>
      </w:r>
      <w:r w:rsidR="009D6A77">
        <w:noBreakHyphen/>
      </w:r>
      <w:r w:rsidR="009D6A77">
        <w:rPr>
          <w:noProof/>
        </w:rPr>
        <w:t>13</w:t>
      </w:r>
      <w:r w:rsidR="00C17911">
        <w:rPr>
          <w:lang w:val="en-GB" w:eastAsia="zh-CN"/>
        </w:rPr>
        <w:fldChar w:fldCharType="end"/>
      </w:r>
      <w:r w:rsidR="00597C69">
        <w:rPr>
          <w:lang w:val="en-GB" w:eastAsia="zh-CN"/>
        </w:rPr>
        <w:t xml:space="preserve"> shows the amount of UL desense (IoT) </w:t>
      </w:r>
      <w:r w:rsidR="00C043E9">
        <w:rPr>
          <w:lang w:val="en-GB" w:eastAsia="zh-CN"/>
        </w:rPr>
        <w:t>versus the required Digital IC with assumptions of 80 and 85 dB of spatial isolation, 45 dBc of frequency isolation</w:t>
      </w:r>
      <w:r w:rsidR="008152BD">
        <w:rPr>
          <w:lang w:val="en-GB" w:eastAsia="zh-CN"/>
        </w:rPr>
        <w:t xml:space="preserve"> and </w:t>
      </w:r>
      <w:r w:rsidR="00C043E9">
        <w:rPr>
          <w:lang w:val="en-GB" w:eastAsia="zh-CN"/>
        </w:rPr>
        <w:t>10 dB of beamform nulling</w:t>
      </w:r>
      <w:r w:rsidR="008152BD">
        <w:rPr>
          <w:lang w:val="en-GB" w:eastAsia="zh-CN"/>
        </w:rPr>
        <w:t xml:space="preserve">. To reach 1dB desnse (where residual self-interfernce is 6 dB below noise floor), </w:t>
      </w:r>
      <w:r w:rsidR="00E31E81">
        <w:rPr>
          <w:lang w:val="en-GB" w:eastAsia="zh-CN"/>
        </w:rPr>
        <w:t xml:space="preserve">7dB and 12 dB of digital IC is required respectively. </w:t>
      </w:r>
    </w:p>
    <w:p w14:paraId="34A79B96" w14:textId="77777777" w:rsidR="00597C69" w:rsidRDefault="00CB7BBA" w:rsidP="00597C69">
      <w:pPr>
        <w:keepNext/>
        <w:jc w:val="center"/>
      </w:pPr>
      <w:r w:rsidRPr="00CB7BBA">
        <w:rPr>
          <w:noProof/>
          <w:color w:val="FF0000"/>
          <w:lang w:val="en-GB" w:eastAsia="zh-CN"/>
        </w:rPr>
        <w:drawing>
          <wp:inline distT="0" distB="0" distL="0" distR="0" wp14:anchorId="421FB60E" wp14:editId="243695A3">
            <wp:extent cx="3581400" cy="301359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598719" cy="3028164"/>
                    </a:xfrm>
                    <a:prstGeom prst="rect">
                      <a:avLst/>
                    </a:prstGeom>
                  </pic:spPr>
                </pic:pic>
              </a:graphicData>
            </a:graphic>
          </wp:inline>
        </w:drawing>
      </w:r>
    </w:p>
    <w:p w14:paraId="57AF7585" w14:textId="0E387CC5" w:rsidR="008A30D2" w:rsidRDefault="00597C69" w:rsidP="00597C69">
      <w:pPr>
        <w:pStyle w:val="Caption"/>
        <w:jc w:val="center"/>
      </w:pPr>
      <w:bookmarkStart w:id="76" w:name="_Ref127524653"/>
      <w:bookmarkStart w:id="77" w:name="_Ref102104503"/>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13</w:t>
      </w:r>
      <w:r>
        <w:rPr>
          <w:noProof/>
        </w:rPr>
        <w:fldChar w:fldCharType="end"/>
      </w:r>
      <w:bookmarkEnd w:id="76"/>
      <w:bookmarkEnd w:id="77"/>
      <w:r>
        <w:t>: RoT vs different digital IC requirement</w:t>
      </w:r>
      <w:r w:rsidR="00D547E4">
        <w:t xml:space="preserve"> for FR1 massive MIMO deployment</w:t>
      </w:r>
    </w:p>
    <w:p w14:paraId="1AD7A956" w14:textId="77777777" w:rsidR="00597C69" w:rsidRPr="00597C69" w:rsidRDefault="00597C69" w:rsidP="00597C69"/>
    <w:p w14:paraId="08318C4C" w14:textId="5229C6E2" w:rsidR="001F0399" w:rsidRPr="00B14730" w:rsidRDefault="00AD7067" w:rsidP="007D27EC">
      <w:pPr>
        <w:jc w:val="both"/>
        <w:rPr>
          <w:lang w:val="en-GB" w:eastAsia="zh-CN"/>
        </w:rPr>
      </w:pPr>
      <w:r w:rsidRPr="004A7A73">
        <w:rPr>
          <w:color w:val="000000" w:themeColor="text1"/>
          <w:lang w:val="en-GB" w:eastAsia="zh-CN"/>
        </w:rPr>
        <w:t xml:space="preserve">For FR2, </w:t>
      </w:r>
      <w:r w:rsidR="0044743A">
        <w:rPr>
          <w:color w:val="000000" w:themeColor="text1"/>
          <w:lang w:val="en-GB" w:eastAsia="zh-CN"/>
        </w:rPr>
        <w:t>considering</w:t>
      </w:r>
      <w:r w:rsidR="00FB3C54" w:rsidRPr="004A7A73">
        <w:rPr>
          <w:color w:val="000000" w:themeColor="text1"/>
          <w:lang w:val="en-GB" w:eastAsia="zh-CN"/>
        </w:rPr>
        <w:t xml:space="preserve"> </w:t>
      </w:r>
      <w:r w:rsidR="0044743A">
        <w:rPr>
          <w:color w:val="000000" w:themeColor="text1"/>
          <w:lang w:val="en-GB" w:eastAsia="zh-CN"/>
        </w:rPr>
        <w:t xml:space="preserve">a typical </w:t>
      </w:r>
      <w:r w:rsidR="00FB3C54" w:rsidRPr="004A7A73">
        <w:rPr>
          <w:color w:val="000000" w:themeColor="text1"/>
          <w:lang w:val="en-GB" w:eastAsia="zh-CN"/>
        </w:rPr>
        <w:t xml:space="preserve">dense urban deployment scenario, </w:t>
      </w:r>
      <w:r w:rsidR="00F83C9F">
        <w:rPr>
          <w:color w:val="000000" w:themeColor="text1"/>
          <w:lang w:val="en-GB" w:eastAsia="zh-CN"/>
        </w:rPr>
        <w:t xml:space="preserve">focusing on </w:t>
      </w:r>
      <w:r w:rsidR="00461A12">
        <w:rPr>
          <w:color w:val="000000" w:themeColor="text1"/>
          <w:lang w:val="en-GB" w:eastAsia="zh-CN"/>
        </w:rPr>
        <w:t xml:space="preserve">direct self-interference without clutter, </w:t>
      </w:r>
      <w:r w:rsidR="00FB3C54" w:rsidRPr="004A7A73">
        <w:rPr>
          <w:color w:val="000000" w:themeColor="text1"/>
          <w:lang w:val="en-GB" w:eastAsia="zh-CN"/>
        </w:rPr>
        <w:t xml:space="preserve">with Tx power 25 dBm </w:t>
      </w:r>
      <w:r w:rsidR="0044743A" w:rsidRPr="00B14730">
        <w:rPr>
          <w:lang w:val="en-GB" w:eastAsia="zh-CN"/>
        </w:rPr>
        <w:t xml:space="preserve">over 100 MHz </w:t>
      </w:r>
      <w:r w:rsidR="0044743A">
        <w:rPr>
          <w:lang w:val="en-GB" w:eastAsia="zh-CN"/>
        </w:rPr>
        <w:t>component carrier bandwidth</w:t>
      </w:r>
      <w:r w:rsidR="0044743A" w:rsidRPr="004A7A73">
        <w:rPr>
          <w:color w:val="000000" w:themeColor="text1"/>
          <w:lang w:val="en-GB" w:eastAsia="zh-CN"/>
        </w:rPr>
        <w:t xml:space="preserve"> </w:t>
      </w:r>
      <w:r w:rsidR="00FB3C54" w:rsidRPr="004A7A73">
        <w:rPr>
          <w:color w:val="000000" w:themeColor="text1"/>
          <w:lang w:val="en-GB" w:eastAsia="zh-CN"/>
        </w:rPr>
        <w:t xml:space="preserve">per DL direction for </w:t>
      </w:r>
      <w:r w:rsidR="00B070CA">
        <w:rPr>
          <w:color w:val="000000" w:themeColor="text1"/>
          <w:lang w:val="en-GB" w:eastAsia="zh-CN"/>
        </w:rPr>
        <w:t xml:space="preserve">subband </w:t>
      </w:r>
      <w:r w:rsidR="00FB3C54" w:rsidRPr="004A7A73">
        <w:rPr>
          <w:color w:val="000000" w:themeColor="text1"/>
          <w:lang w:val="en-GB" w:eastAsia="zh-CN"/>
        </w:rPr>
        <w:t>full duplex, with assumption of 90 dB antenna isolation, 2</w:t>
      </w:r>
      <w:r w:rsidR="00FB3C54">
        <w:rPr>
          <w:color w:val="000000" w:themeColor="text1"/>
          <w:lang w:val="en-GB" w:eastAsia="zh-CN"/>
        </w:rPr>
        <w:t>8</w:t>
      </w:r>
      <w:r w:rsidR="00FB3C54" w:rsidRPr="004A7A73">
        <w:rPr>
          <w:color w:val="000000" w:themeColor="text1"/>
          <w:lang w:val="en-GB" w:eastAsia="zh-CN"/>
        </w:rPr>
        <w:t xml:space="preserve"> dB frequency isolation, 1</w:t>
      </w:r>
      <w:r w:rsidR="00FB3C54">
        <w:rPr>
          <w:color w:val="000000" w:themeColor="text1"/>
          <w:lang w:val="en-GB" w:eastAsia="zh-CN"/>
        </w:rPr>
        <w:t>0</w:t>
      </w:r>
      <w:r w:rsidR="00FB3C54" w:rsidRPr="004A7A73">
        <w:rPr>
          <w:color w:val="000000" w:themeColor="text1"/>
          <w:lang w:val="en-GB" w:eastAsia="zh-CN"/>
        </w:rPr>
        <w:t xml:space="preserve"> dB of digital IC</w:t>
      </w:r>
      <w:r w:rsidR="00FB3C54">
        <w:rPr>
          <w:color w:val="000000" w:themeColor="text1"/>
          <w:lang w:val="en-GB" w:eastAsia="zh-CN"/>
        </w:rPr>
        <w:t xml:space="preserve"> </w:t>
      </w:r>
      <w:r w:rsidR="00ED7969">
        <w:rPr>
          <w:color w:val="000000" w:themeColor="text1"/>
          <w:lang w:val="en-GB" w:eastAsia="zh-CN"/>
        </w:rPr>
        <w:t>as</w:t>
      </w:r>
      <w:r w:rsidR="00FB3C54">
        <w:rPr>
          <w:color w:val="000000" w:themeColor="text1"/>
          <w:lang w:val="en-GB" w:eastAsia="zh-CN"/>
        </w:rPr>
        <w:t xml:space="preserve"> shown in below table</w:t>
      </w:r>
      <w:r w:rsidR="00FB3C54" w:rsidRPr="004A7A73">
        <w:rPr>
          <w:color w:val="000000" w:themeColor="text1"/>
          <w:lang w:val="en-GB" w:eastAsia="zh-CN"/>
        </w:rPr>
        <w:t xml:space="preserve">, </w:t>
      </w:r>
      <w:r w:rsidR="00FB3C54" w:rsidRPr="004A7A73">
        <w:rPr>
          <w:color w:val="000000" w:themeColor="text1"/>
          <w:lang w:val="en-GB"/>
        </w:rPr>
        <w:t>12</w:t>
      </w:r>
      <w:r w:rsidR="0044743A">
        <w:rPr>
          <w:color w:val="000000" w:themeColor="text1"/>
          <w:lang w:val="en-GB"/>
        </w:rPr>
        <w:t>8</w:t>
      </w:r>
      <w:r w:rsidR="00FB3C54" w:rsidRPr="004A7A73">
        <w:rPr>
          <w:color w:val="000000" w:themeColor="text1"/>
          <w:lang w:val="en-GB"/>
        </w:rPr>
        <w:t xml:space="preserve"> dB isolation could be achieved</w:t>
      </w:r>
      <w:r w:rsidR="00D86CC1">
        <w:rPr>
          <w:color w:val="000000" w:themeColor="text1"/>
          <w:lang w:val="en-GB"/>
        </w:rPr>
        <w:t xml:space="preserve"> at the base station</w:t>
      </w:r>
      <w:r w:rsidR="00B01F12">
        <w:rPr>
          <w:color w:val="000000" w:themeColor="text1"/>
          <w:lang w:val="en-GB"/>
        </w:rPr>
        <w:t xml:space="preserve"> and </w:t>
      </w:r>
      <w:r w:rsidR="00B01F12" w:rsidRPr="004A7A73">
        <w:rPr>
          <w:color w:val="000000" w:themeColor="text1"/>
          <w:lang w:val="en-GB"/>
        </w:rPr>
        <w:t>the self-</w:t>
      </w:r>
      <w:r w:rsidR="00B01F12" w:rsidRPr="0095057D">
        <w:rPr>
          <w:lang w:val="en-GB"/>
        </w:rPr>
        <w:t>interference level of -</w:t>
      </w:r>
      <w:r w:rsidR="00163B9D" w:rsidRPr="0095057D">
        <w:rPr>
          <w:lang w:val="en-GB"/>
        </w:rPr>
        <w:t>103</w:t>
      </w:r>
      <w:r w:rsidR="00B01F12" w:rsidRPr="0095057D">
        <w:rPr>
          <w:lang w:val="en-GB"/>
        </w:rPr>
        <w:t xml:space="preserve"> dBm</w:t>
      </w:r>
      <w:r w:rsidR="00B14730" w:rsidRPr="0095057D">
        <w:rPr>
          <w:lang w:val="en-GB"/>
        </w:rPr>
        <w:t xml:space="preserve">. </w:t>
      </w:r>
      <w:r w:rsidR="00B14730">
        <w:rPr>
          <w:lang w:val="en-GB" w:eastAsia="zh-CN"/>
        </w:rPr>
        <w:t>Consider</w:t>
      </w:r>
      <w:r w:rsidR="00304F51">
        <w:rPr>
          <w:lang w:val="en-GB" w:eastAsia="zh-CN"/>
        </w:rPr>
        <w:t>ing</w:t>
      </w:r>
      <w:r w:rsidR="00B14730">
        <w:rPr>
          <w:lang w:val="en-GB" w:eastAsia="zh-CN"/>
        </w:rPr>
        <w:t xml:space="preserve"> DL subbands of 40MHz at each side and 20 MHz UL subband in the middle</w:t>
      </w:r>
      <w:r w:rsidR="00304F51">
        <w:rPr>
          <w:lang w:val="en-GB" w:eastAsia="zh-CN"/>
        </w:rPr>
        <w:t>, t</w:t>
      </w:r>
      <w:r w:rsidR="00B14730">
        <w:rPr>
          <w:lang w:val="en-GB" w:eastAsia="zh-CN"/>
        </w:rPr>
        <w:t xml:space="preserve">he thermal noise floor is – </w:t>
      </w:r>
      <w:r w:rsidR="00120503" w:rsidRPr="0095057D">
        <w:rPr>
          <w:lang w:val="en-GB" w:eastAsia="zh-CN"/>
        </w:rPr>
        <w:t>94</w:t>
      </w:r>
      <w:r w:rsidR="00B14730">
        <w:rPr>
          <w:lang w:val="en-GB" w:eastAsia="zh-CN"/>
        </w:rPr>
        <w:t xml:space="preserve"> dBm assuming </w:t>
      </w:r>
      <w:r w:rsidR="003A555A">
        <w:rPr>
          <w:lang w:val="en-GB" w:eastAsia="zh-CN"/>
        </w:rPr>
        <w:t>7</w:t>
      </w:r>
      <w:r w:rsidR="00B14730">
        <w:rPr>
          <w:lang w:val="en-GB" w:eastAsia="zh-CN"/>
        </w:rPr>
        <w:t xml:space="preserve"> dB of NF and -174 dBm/Hz thermal noise</w:t>
      </w:r>
      <w:r w:rsidR="008E2D3A" w:rsidRPr="0095057D">
        <w:rPr>
          <w:lang w:val="en-GB"/>
        </w:rPr>
        <w:t xml:space="preserve">. That </w:t>
      </w:r>
      <w:r w:rsidR="00AE4610" w:rsidRPr="0095057D">
        <w:rPr>
          <w:lang w:val="en-GB"/>
        </w:rPr>
        <w:t>analysis shows that the self-interference level</w:t>
      </w:r>
      <w:r w:rsidR="006727B7">
        <w:rPr>
          <w:lang w:val="en-GB"/>
        </w:rPr>
        <w:t xml:space="preserve"> could be</w:t>
      </w:r>
      <w:r w:rsidR="0019007F">
        <w:rPr>
          <w:lang w:val="en-GB"/>
        </w:rPr>
        <w:t xml:space="preserve"> negligible</w:t>
      </w:r>
      <w:r w:rsidR="00AE4610">
        <w:rPr>
          <w:lang w:val="en-GB"/>
        </w:rPr>
        <w:t>, which is</w:t>
      </w:r>
      <w:r w:rsidR="007D6ABD">
        <w:rPr>
          <w:lang w:val="en-GB"/>
        </w:rPr>
        <w:t xml:space="preserve"> </w:t>
      </w:r>
      <w:r w:rsidR="002B4E80" w:rsidRPr="0095057D">
        <w:rPr>
          <w:lang w:val="en-GB"/>
        </w:rPr>
        <w:t>9</w:t>
      </w:r>
      <w:r w:rsidR="00981E6B" w:rsidRPr="0095057D">
        <w:rPr>
          <w:lang w:val="en-GB"/>
        </w:rPr>
        <w:t xml:space="preserve"> dB lower than the </w:t>
      </w:r>
      <w:r w:rsidR="00F144CC">
        <w:rPr>
          <w:lang w:val="en-GB" w:eastAsia="zh-CN"/>
        </w:rPr>
        <w:t xml:space="preserve">thermal </w:t>
      </w:r>
      <w:r w:rsidR="00573EBC" w:rsidRPr="0095057D">
        <w:rPr>
          <w:lang w:val="en-GB"/>
        </w:rPr>
        <w:t>noise floor and</w:t>
      </w:r>
      <w:r w:rsidR="00FB3C54" w:rsidRPr="0095057D">
        <w:rPr>
          <w:lang w:val="en-GB"/>
        </w:rPr>
        <w:t xml:space="preserve"> result in a IoT value of </w:t>
      </w:r>
      <w:r w:rsidR="00625727" w:rsidRPr="0095057D">
        <w:rPr>
          <w:lang w:val="en-GB"/>
        </w:rPr>
        <w:t>0.515</w:t>
      </w:r>
      <w:r w:rsidR="00FB3C54" w:rsidRPr="0095057D">
        <w:rPr>
          <w:lang w:val="en-GB"/>
        </w:rPr>
        <w:t xml:space="preserve"> dB.</w:t>
      </w:r>
    </w:p>
    <w:tbl>
      <w:tblPr>
        <w:tblStyle w:val="GridTable4-Accent5"/>
        <w:tblW w:w="5413" w:type="dxa"/>
        <w:jc w:val="center"/>
        <w:tblLook w:val="0420" w:firstRow="1" w:lastRow="0" w:firstColumn="0" w:lastColumn="0" w:noHBand="0" w:noVBand="1"/>
      </w:tblPr>
      <w:tblGrid>
        <w:gridCol w:w="2662"/>
        <w:gridCol w:w="2751"/>
      </w:tblGrid>
      <w:tr w:rsidR="001F0399" w:rsidRPr="00E80BA0" w14:paraId="61444366" w14:textId="77777777" w:rsidTr="001F0399">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6FDFF03C" w14:textId="77777777" w:rsidR="001F0399" w:rsidRPr="00E80BA0" w:rsidRDefault="001F0399" w:rsidP="0004303B">
            <w:pPr>
              <w:jc w:val="center"/>
              <w:rPr>
                <w:lang w:eastAsia="zh-CN"/>
              </w:rPr>
            </w:pPr>
          </w:p>
        </w:tc>
        <w:tc>
          <w:tcPr>
            <w:tcW w:w="2751" w:type="dxa"/>
            <w:hideMark/>
          </w:tcPr>
          <w:p w14:paraId="7017EF4D" w14:textId="77777777" w:rsidR="001F0399" w:rsidRPr="00E80BA0" w:rsidRDefault="001F0399" w:rsidP="0004303B">
            <w:pPr>
              <w:jc w:val="center"/>
              <w:rPr>
                <w:lang w:eastAsia="zh-CN"/>
              </w:rPr>
            </w:pPr>
            <w:r w:rsidRPr="00E80BA0">
              <w:rPr>
                <w:lang w:eastAsia="zh-CN"/>
              </w:rPr>
              <w:t xml:space="preserve">In </w:t>
            </w:r>
            <w:r>
              <w:rPr>
                <w:lang w:eastAsia="zh-CN"/>
              </w:rPr>
              <w:t>sub</w:t>
            </w:r>
            <w:r w:rsidRPr="00E80BA0">
              <w:rPr>
                <w:lang w:eastAsia="zh-CN"/>
              </w:rPr>
              <w:t>band jammer</w:t>
            </w:r>
          </w:p>
        </w:tc>
      </w:tr>
      <w:tr w:rsidR="001F0399" w:rsidRPr="00E80BA0" w14:paraId="19EC64B5"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12DA8596" w14:textId="1D9A37AD" w:rsidR="001F0399" w:rsidRPr="00E80BA0" w:rsidRDefault="001F0399" w:rsidP="0004303B">
            <w:pPr>
              <w:jc w:val="both"/>
              <w:rPr>
                <w:lang w:eastAsia="zh-CN"/>
              </w:rPr>
            </w:pPr>
            <w:r w:rsidRPr="00E80BA0">
              <w:rPr>
                <w:b/>
                <w:bCs/>
                <w:lang w:eastAsia="zh-CN"/>
              </w:rPr>
              <w:t xml:space="preserve">Ant. </w:t>
            </w:r>
            <w:r w:rsidR="00C21526" w:rsidRPr="00E80BA0">
              <w:rPr>
                <w:b/>
                <w:bCs/>
                <w:lang w:eastAsia="zh-CN"/>
              </w:rPr>
              <w:t>I</w:t>
            </w:r>
            <w:r w:rsidRPr="00E80BA0">
              <w:rPr>
                <w:b/>
                <w:bCs/>
                <w:lang w:eastAsia="zh-CN"/>
              </w:rPr>
              <w:t>solation</w:t>
            </w:r>
            <w:r w:rsidR="00C21526">
              <w:rPr>
                <w:b/>
                <w:bCs/>
                <w:lang w:eastAsia="zh-CN"/>
              </w:rPr>
              <w:t xml:space="preserve"> </w:t>
            </w:r>
            <w:r w:rsidR="005823FA">
              <w:rPr>
                <w:b/>
                <w:bCs/>
                <w:lang w:eastAsia="zh-CN"/>
              </w:rPr>
              <w:t>(with beam isolation)</w:t>
            </w:r>
          </w:p>
        </w:tc>
        <w:tc>
          <w:tcPr>
            <w:tcW w:w="2751" w:type="dxa"/>
            <w:hideMark/>
          </w:tcPr>
          <w:p w14:paraId="0D1FD99F" w14:textId="564C686B" w:rsidR="001F0399" w:rsidRPr="00E80BA0" w:rsidRDefault="005823FA" w:rsidP="0004303B">
            <w:pPr>
              <w:jc w:val="center"/>
              <w:rPr>
                <w:lang w:eastAsia="zh-CN"/>
              </w:rPr>
            </w:pPr>
            <w:r>
              <w:rPr>
                <w:lang w:eastAsia="zh-CN"/>
              </w:rPr>
              <w:t>~</w:t>
            </w:r>
            <w:r w:rsidR="001F0399" w:rsidRPr="00E80BA0">
              <w:rPr>
                <w:lang w:eastAsia="zh-CN"/>
              </w:rPr>
              <w:t>80</w:t>
            </w:r>
            <w:r w:rsidR="001F0399">
              <w:rPr>
                <w:lang w:eastAsia="zh-CN"/>
              </w:rPr>
              <w:t>-90</w:t>
            </w:r>
            <w:r w:rsidR="001F0399" w:rsidRPr="00E80BA0">
              <w:rPr>
                <w:lang w:eastAsia="zh-CN"/>
              </w:rPr>
              <w:t xml:space="preserve"> dB</w:t>
            </w:r>
          </w:p>
        </w:tc>
      </w:tr>
      <w:tr w:rsidR="001F0399" w:rsidRPr="00E80BA0" w14:paraId="2E873832" w14:textId="77777777" w:rsidTr="001F0399">
        <w:trPr>
          <w:trHeight w:val="327"/>
          <w:jc w:val="center"/>
        </w:trPr>
        <w:tc>
          <w:tcPr>
            <w:tcW w:w="2662" w:type="dxa"/>
          </w:tcPr>
          <w:p w14:paraId="1CE03338" w14:textId="77777777" w:rsidR="001F0399" w:rsidRPr="00E80BA0" w:rsidRDefault="001F0399" w:rsidP="0004303B">
            <w:pPr>
              <w:jc w:val="both"/>
              <w:rPr>
                <w:lang w:eastAsia="zh-CN"/>
              </w:rPr>
            </w:pPr>
            <w:r>
              <w:rPr>
                <w:b/>
                <w:bCs/>
                <w:lang w:eastAsia="zh-CN"/>
              </w:rPr>
              <w:t>Freq. isolation</w:t>
            </w:r>
            <w:r w:rsidRPr="00E80BA0">
              <w:rPr>
                <w:b/>
                <w:bCs/>
                <w:lang w:eastAsia="zh-CN"/>
              </w:rPr>
              <w:t xml:space="preserve"> (A</w:t>
            </w:r>
            <w:r>
              <w:rPr>
                <w:b/>
                <w:bCs/>
                <w:lang w:eastAsia="zh-CN"/>
              </w:rPr>
              <w:t>S</w:t>
            </w:r>
            <w:r w:rsidRPr="00E80BA0">
              <w:rPr>
                <w:b/>
                <w:bCs/>
                <w:lang w:eastAsia="zh-CN"/>
              </w:rPr>
              <w:t>LR)</w:t>
            </w:r>
          </w:p>
        </w:tc>
        <w:tc>
          <w:tcPr>
            <w:tcW w:w="2751" w:type="dxa"/>
          </w:tcPr>
          <w:p w14:paraId="56D117B4" w14:textId="4C4EAAEF" w:rsidR="001F0399" w:rsidRPr="00E80BA0" w:rsidRDefault="005823FA" w:rsidP="0004303B">
            <w:pPr>
              <w:jc w:val="center"/>
              <w:rPr>
                <w:lang w:eastAsia="zh-CN"/>
              </w:rPr>
            </w:pPr>
            <w:r>
              <w:rPr>
                <w:lang w:eastAsia="zh-CN"/>
              </w:rPr>
              <w:t>~</w:t>
            </w:r>
            <w:r w:rsidR="001F0399">
              <w:rPr>
                <w:lang w:eastAsia="zh-CN"/>
              </w:rPr>
              <w:t>28</w:t>
            </w:r>
            <w:r w:rsidR="001F0399" w:rsidRPr="00B820EE">
              <w:rPr>
                <w:lang w:eastAsia="zh-CN"/>
              </w:rPr>
              <w:t xml:space="preserve"> dB</w:t>
            </w:r>
          </w:p>
        </w:tc>
      </w:tr>
      <w:tr w:rsidR="001F0399" w:rsidRPr="00E80BA0" w14:paraId="5EBAADF1"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1483ADE8" w14:textId="3B48F6CB" w:rsidR="001F0399" w:rsidRPr="00E80BA0" w:rsidRDefault="001F0399" w:rsidP="001F0399">
            <w:pPr>
              <w:jc w:val="both"/>
              <w:rPr>
                <w:color w:val="FF0000"/>
                <w:lang w:eastAsia="zh-CN"/>
              </w:rPr>
            </w:pPr>
            <w:r w:rsidRPr="00E80BA0">
              <w:rPr>
                <w:b/>
                <w:bCs/>
                <w:lang w:eastAsia="zh-CN"/>
              </w:rPr>
              <w:t>Digital IC</w:t>
            </w:r>
          </w:p>
        </w:tc>
        <w:tc>
          <w:tcPr>
            <w:tcW w:w="2751" w:type="dxa"/>
          </w:tcPr>
          <w:p w14:paraId="7035E5B8" w14:textId="4056A032" w:rsidR="001F0399" w:rsidRPr="00E80BA0" w:rsidRDefault="005823FA" w:rsidP="001F0399">
            <w:pPr>
              <w:jc w:val="center"/>
              <w:rPr>
                <w:color w:val="FF0000"/>
                <w:lang w:eastAsia="zh-CN"/>
              </w:rPr>
            </w:pPr>
            <w:r>
              <w:rPr>
                <w:lang w:eastAsia="zh-CN"/>
              </w:rPr>
              <w:t>~</w:t>
            </w:r>
            <w:r w:rsidR="001F0399">
              <w:rPr>
                <w:lang w:eastAsia="zh-CN"/>
              </w:rPr>
              <w:t>10</w:t>
            </w:r>
            <w:r w:rsidR="001F0399" w:rsidRPr="00E80BA0">
              <w:rPr>
                <w:lang w:eastAsia="zh-CN"/>
              </w:rPr>
              <w:t xml:space="preserve"> dB</w:t>
            </w:r>
          </w:p>
        </w:tc>
      </w:tr>
    </w:tbl>
    <w:p w14:paraId="0D367996" w14:textId="77777777" w:rsidR="00C005F1" w:rsidRDefault="00C005F1" w:rsidP="007D27EC">
      <w:pPr>
        <w:jc w:val="both"/>
        <w:rPr>
          <w:color w:val="000000" w:themeColor="text1"/>
          <w:lang w:val="en-GB" w:eastAsia="zh-CN"/>
        </w:rPr>
      </w:pPr>
    </w:p>
    <w:p w14:paraId="6F42C308" w14:textId="165678C0" w:rsidR="00834021" w:rsidRDefault="00F17589" w:rsidP="007D27EC">
      <w:pPr>
        <w:jc w:val="both"/>
        <w:rPr>
          <w:color w:val="000000" w:themeColor="text1"/>
          <w:lang w:val="en-GB" w:eastAsia="zh-CN"/>
        </w:rPr>
      </w:pPr>
      <w:r>
        <w:rPr>
          <w:color w:val="000000" w:themeColor="text1"/>
          <w:lang w:val="en-GB" w:eastAsia="zh-CN"/>
        </w:rPr>
        <w:lastRenderedPageBreak/>
        <w:t>I</w:t>
      </w:r>
      <w:r w:rsidRPr="00F17589">
        <w:rPr>
          <w:color w:val="000000" w:themeColor="text1"/>
          <w:lang w:val="en-GB" w:eastAsia="zh-CN"/>
        </w:rPr>
        <w:t xml:space="preserve">n </w:t>
      </w:r>
      <w:r w:rsidR="0056214B" w:rsidRPr="00F17589">
        <w:rPr>
          <w:color w:val="000000" w:themeColor="text1"/>
          <w:lang w:val="en-GB" w:eastAsia="zh-CN"/>
        </w:rPr>
        <w:t>general,</w:t>
      </w:r>
      <w:r w:rsidRPr="00F17589">
        <w:rPr>
          <w:color w:val="000000" w:themeColor="text1"/>
          <w:lang w:val="en-GB" w:eastAsia="zh-CN"/>
        </w:rPr>
        <w:t xml:space="preserve"> fo</w:t>
      </w:r>
      <w:r>
        <w:rPr>
          <w:color w:val="000000" w:themeColor="text1"/>
          <w:lang w:val="en-GB" w:eastAsia="zh-CN"/>
        </w:rPr>
        <w:t>r FR2</w:t>
      </w:r>
      <w:r w:rsidR="007F1099">
        <w:rPr>
          <w:color w:val="000000" w:themeColor="text1"/>
          <w:lang w:val="en-GB" w:eastAsia="zh-CN"/>
        </w:rPr>
        <w:t xml:space="preserve">, </w:t>
      </w:r>
      <w:r w:rsidR="00303CEA">
        <w:rPr>
          <w:color w:val="000000" w:themeColor="text1"/>
          <w:lang w:val="en-GB" w:eastAsia="zh-CN"/>
        </w:rPr>
        <w:t>full duplex feasibility can be achieved</w:t>
      </w:r>
      <w:r w:rsidRPr="00F17589">
        <w:rPr>
          <w:color w:val="000000" w:themeColor="text1"/>
          <w:lang w:val="en-GB" w:eastAsia="zh-CN"/>
        </w:rPr>
        <w:t xml:space="preserve"> with natural high </w:t>
      </w:r>
      <w:r w:rsidR="00910E24">
        <w:rPr>
          <w:color w:val="000000" w:themeColor="text1"/>
          <w:lang w:val="en-GB" w:eastAsia="zh-CN"/>
        </w:rPr>
        <w:t>antenna</w:t>
      </w:r>
      <w:r w:rsidR="00477E75">
        <w:rPr>
          <w:color w:val="000000" w:themeColor="text1"/>
          <w:lang w:val="en-GB" w:eastAsia="zh-CN"/>
        </w:rPr>
        <w:t>/beam</w:t>
      </w:r>
      <w:r w:rsidR="00910E24">
        <w:rPr>
          <w:color w:val="000000" w:themeColor="text1"/>
          <w:lang w:val="en-GB" w:eastAsia="zh-CN"/>
        </w:rPr>
        <w:t xml:space="preserve"> </w:t>
      </w:r>
      <w:r w:rsidRPr="00F17589">
        <w:rPr>
          <w:color w:val="000000" w:themeColor="text1"/>
          <w:lang w:val="en-GB" w:eastAsia="zh-CN"/>
        </w:rPr>
        <w:t xml:space="preserve">isolation </w:t>
      </w:r>
      <w:r w:rsidR="002046EC">
        <w:rPr>
          <w:color w:val="000000" w:themeColor="text1"/>
          <w:lang w:val="en-GB" w:eastAsia="zh-CN"/>
        </w:rPr>
        <w:t>with</w:t>
      </w:r>
      <w:r w:rsidRPr="00F17589">
        <w:rPr>
          <w:color w:val="000000" w:themeColor="text1"/>
          <w:lang w:val="en-GB" w:eastAsia="zh-CN"/>
        </w:rPr>
        <w:t xml:space="preserve"> additional ways to</w:t>
      </w:r>
      <w:r w:rsidR="00446458">
        <w:rPr>
          <w:color w:val="000000" w:themeColor="text1"/>
          <w:lang w:val="en-GB" w:eastAsia="zh-CN"/>
        </w:rPr>
        <w:t xml:space="preserve"> </w:t>
      </w:r>
      <w:r w:rsidRPr="00F17589">
        <w:rPr>
          <w:color w:val="000000" w:themeColor="text1"/>
          <w:lang w:val="en-GB" w:eastAsia="zh-CN"/>
        </w:rPr>
        <w:t>improve isolation</w:t>
      </w:r>
      <w:r w:rsidR="00DD6BD3">
        <w:rPr>
          <w:color w:val="000000" w:themeColor="text1"/>
          <w:lang w:val="en-GB" w:eastAsia="zh-CN"/>
        </w:rPr>
        <w:t xml:space="preserve">, e.g. </w:t>
      </w:r>
      <w:r w:rsidRPr="00F17589">
        <w:rPr>
          <w:color w:val="000000" w:themeColor="text1"/>
          <w:lang w:val="en-GB" w:eastAsia="zh-CN"/>
        </w:rPr>
        <w:t>blocker design</w:t>
      </w:r>
      <w:r w:rsidR="00C851E8">
        <w:rPr>
          <w:color w:val="000000" w:themeColor="text1"/>
          <w:lang w:val="en-GB" w:eastAsia="zh-CN"/>
        </w:rPr>
        <w:t xml:space="preserve">, </w:t>
      </w:r>
      <w:r w:rsidRPr="00F17589">
        <w:rPr>
          <w:color w:val="000000" w:themeColor="text1"/>
          <w:lang w:val="en-GB" w:eastAsia="zh-CN"/>
        </w:rPr>
        <w:t>NLIC</w:t>
      </w:r>
      <w:r w:rsidR="00DD6BD3">
        <w:rPr>
          <w:color w:val="000000" w:themeColor="text1"/>
          <w:lang w:val="en-GB" w:eastAsia="zh-CN"/>
        </w:rPr>
        <w:t>.</w:t>
      </w:r>
      <w:r w:rsidR="00481112">
        <w:rPr>
          <w:color w:val="000000" w:themeColor="text1"/>
          <w:lang w:val="en-GB" w:eastAsia="zh-CN"/>
        </w:rPr>
        <w:t xml:space="preserve"> </w:t>
      </w:r>
      <w:r w:rsidR="00B325DC">
        <w:rPr>
          <w:color w:val="000000" w:themeColor="text1"/>
          <w:lang w:val="en-GB" w:eastAsia="zh-CN"/>
        </w:rPr>
        <w:t>Addition frequency separation will fur</w:t>
      </w:r>
      <w:r w:rsidR="001A7FA7">
        <w:rPr>
          <w:color w:val="000000" w:themeColor="text1"/>
          <w:lang w:val="en-GB" w:eastAsia="zh-CN"/>
        </w:rPr>
        <w:t xml:space="preserve">ther improve </w:t>
      </w:r>
      <w:r w:rsidR="00FD4E32">
        <w:rPr>
          <w:color w:val="000000" w:themeColor="text1"/>
          <w:lang w:val="en-GB" w:eastAsia="zh-CN"/>
        </w:rPr>
        <w:t xml:space="preserve">isolation </w:t>
      </w:r>
      <w:r w:rsidR="00FE6F9F">
        <w:rPr>
          <w:color w:val="000000" w:themeColor="text1"/>
          <w:lang w:val="en-GB" w:eastAsia="zh-CN"/>
        </w:rPr>
        <w:t xml:space="preserve">and may alleviate the NLIC requirement. </w:t>
      </w:r>
      <w:r w:rsidR="0080693B">
        <w:rPr>
          <w:color w:val="000000" w:themeColor="text1"/>
          <w:lang w:val="en-GB" w:eastAsia="zh-CN"/>
        </w:rPr>
        <w:t>T</w:t>
      </w:r>
      <w:r w:rsidR="00625CE1">
        <w:rPr>
          <w:color w:val="000000" w:themeColor="text1"/>
          <w:lang w:val="en-GB" w:eastAsia="zh-CN"/>
        </w:rPr>
        <w:t xml:space="preserve">x/Rx beam pair selection provides another degree of freedom to mitigate </w:t>
      </w:r>
      <w:r w:rsidR="00E9041F">
        <w:rPr>
          <w:color w:val="000000" w:themeColor="text1"/>
          <w:lang w:val="en-GB" w:eastAsia="zh-CN"/>
        </w:rPr>
        <w:t>self</w:t>
      </w:r>
      <w:r w:rsidR="00AE34CE">
        <w:rPr>
          <w:color w:val="000000" w:themeColor="text1"/>
          <w:lang w:val="en-GB" w:eastAsia="zh-CN"/>
        </w:rPr>
        <w:t>-</w:t>
      </w:r>
      <w:r w:rsidR="00E9041F">
        <w:rPr>
          <w:color w:val="000000" w:themeColor="text1"/>
          <w:lang w:val="en-GB" w:eastAsia="zh-CN"/>
        </w:rPr>
        <w:t xml:space="preserve">interference, especially in presence of clutter. </w:t>
      </w:r>
    </w:p>
    <w:p w14:paraId="611F39EC" w14:textId="0882F948" w:rsidR="00024E41" w:rsidRPr="00F76EE2" w:rsidRDefault="00024E41" w:rsidP="00024E41">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9D6A77">
        <w:rPr>
          <w:rFonts w:eastAsia="Batang"/>
          <w:b/>
          <w:noProof/>
          <w:szCs w:val="24"/>
          <w:u w:val="single"/>
          <w:lang w:val="en-GB"/>
        </w:rPr>
        <w:t>69</w:t>
      </w:r>
      <w:r w:rsidRPr="00136145">
        <w:rPr>
          <w:rFonts w:eastAsia="Batang"/>
          <w:b/>
          <w:szCs w:val="24"/>
          <w:u w:val="single"/>
          <w:lang w:val="en-GB"/>
        </w:rPr>
        <w:fldChar w:fldCharType="end"/>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w:t>
      </w:r>
      <w:r w:rsidR="00050CB4">
        <w:rPr>
          <w:b/>
          <w:bCs/>
          <w:iCs/>
          <w:szCs w:val="16"/>
          <w:lang w:val="en-GB" w:eastAsia="ko-KR"/>
        </w:rPr>
        <w:t xml:space="preserve"> which makes SBFD feasible </w:t>
      </w:r>
      <w:r w:rsidR="005A7F4E">
        <w:rPr>
          <w:b/>
          <w:bCs/>
          <w:iCs/>
          <w:szCs w:val="16"/>
          <w:lang w:val="en-GB" w:eastAsia="ko-KR"/>
        </w:rPr>
        <w:t xml:space="preserve">with minimal impact on UL </w:t>
      </w:r>
      <w:r w:rsidR="00B05F4A">
        <w:rPr>
          <w:b/>
          <w:bCs/>
          <w:iCs/>
          <w:szCs w:val="16"/>
          <w:lang w:val="en-GB" w:eastAsia="ko-KR"/>
        </w:rPr>
        <w:t>degradation</w:t>
      </w:r>
      <w:r w:rsidR="005A7F4E">
        <w:rPr>
          <w:b/>
          <w:bCs/>
          <w:iCs/>
          <w:szCs w:val="16"/>
          <w:lang w:val="en-GB" w:eastAsia="ko-KR"/>
        </w:rPr>
        <w:t xml:space="preserve">. </w:t>
      </w:r>
    </w:p>
    <w:p w14:paraId="191C2FE6" w14:textId="77777777" w:rsidR="008D7E93" w:rsidRDefault="008D7E93" w:rsidP="007D27EC">
      <w:pPr>
        <w:jc w:val="both"/>
        <w:rPr>
          <w:color w:val="000000" w:themeColor="text1"/>
          <w:lang w:val="en-GB" w:eastAsia="zh-CN"/>
        </w:rPr>
      </w:pPr>
    </w:p>
    <w:p w14:paraId="4A4294D8" w14:textId="77777777" w:rsidR="00AD5253" w:rsidRDefault="00582C10" w:rsidP="0032130E">
      <w:pPr>
        <w:pStyle w:val="Heading2"/>
        <w:rPr>
          <w:lang w:eastAsia="zh-CN"/>
        </w:rPr>
      </w:pPr>
      <w:r>
        <w:rPr>
          <w:lang w:eastAsia="zh-CN"/>
        </w:rPr>
        <w:t>I</w:t>
      </w:r>
      <w:r w:rsidR="0064190A">
        <w:rPr>
          <w:lang w:eastAsia="zh-CN"/>
        </w:rPr>
        <w:t>nter</w:t>
      </w:r>
      <w:r>
        <w:rPr>
          <w:lang w:eastAsia="zh-CN"/>
        </w:rPr>
        <w:t>-site spatial</w:t>
      </w:r>
      <w:r w:rsidR="00AD5253">
        <w:rPr>
          <w:lang w:eastAsia="zh-CN"/>
        </w:rPr>
        <w:t xml:space="preserve"> isolation </w:t>
      </w:r>
    </w:p>
    <w:p w14:paraId="2F84AECF" w14:textId="18F44A50" w:rsidR="00AD5253" w:rsidRDefault="00AB4A8B" w:rsidP="00AD5253">
      <w:r>
        <w:rPr>
          <w:lang w:val="en-GB"/>
        </w:rPr>
        <w:t>for co-site deployments</w:t>
      </w:r>
      <w:r w:rsidR="004D4716">
        <w:t>,</w:t>
      </w:r>
      <w:r w:rsidR="003B4044">
        <w:t xml:space="preserve"> </w:t>
      </w:r>
      <w:r>
        <w:rPr>
          <w:lang w:val="en-GB"/>
        </w:rPr>
        <w:t>gNB needs to employ enough CLI mitigation techniques to ensure successful reception of its UL signal</w:t>
      </w:r>
      <w:r w:rsidR="004F6517">
        <w:rPr>
          <w:lang w:val="en-GB"/>
        </w:rPr>
        <w:t xml:space="preserve"> in presence of near-field interference of the other sectors. </w:t>
      </w:r>
      <w:r w:rsidR="006C62B8">
        <w:rPr>
          <w:lang w:val="en-GB"/>
        </w:rPr>
        <w:t>Such mitigation capability is similar to the self-interference capability mentioned in Section 3</w:t>
      </w:r>
      <w:r w:rsidR="00205BBD">
        <w:rPr>
          <w:lang w:val="en-GB"/>
        </w:rPr>
        <w:t xml:space="preserve">.1 (spatial isolator). </w:t>
      </w:r>
      <w:r w:rsidR="006C62B8">
        <w:rPr>
          <w:lang w:val="en-GB"/>
        </w:rPr>
        <w:t>One possible solution is to improve the spatial isolation by adding the EM absorber on the sides of each sector and additionally in between the sectors (if needed) as shown in the figure below. This structure could bring at least similar spatial isolation as the case of self-interference</w:t>
      </w:r>
      <w:r w:rsidR="00C53D12">
        <w:rPr>
          <w:lang w:val="en-GB"/>
        </w:rPr>
        <w:t xml:space="preserve">. In addition, if further isolation is needed, digital cancellation </w:t>
      </w:r>
      <w:r w:rsidR="00592E1B">
        <w:rPr>
          <w:lang w:val="en-GB"/>
        </w:rPr>
        <w:t xml:space="preserve">can be used. </w:t>
      </w:r>
      <w:r w:rsidR="00037F82">
        <w:rPr>
          <w:lang w:val="en-GB"/>
        </w:rPr>
        <w:t>Another solution is based on having some specification on the maximum radiation pattern</w:t>
      </w:r>
      <w:r w:rsidR="00E80FE8">
        <w:rPr>
          <w:lang w:val="en-GB"/>
        </w:rPr>
        <w:t xml:space="preserve"> (e.g. radiation mask) </w:t>
      </w:r>
      <w:r w:rsidR="00B07EB6">
        <w:rPr>
          <w:lang w:val="en-GB"/>
        </w:rPr>
        <w:t>fo</w:t>
      </w:r>
      <w:r w:rsidR="00AD216F">
        <w:rPr>
          <w:lang w:val="en-GB"/>
        </w:rPr>
        <w:t>r</w:t>
      </w:r>
      <w:r w:rsidR="0081657A">
        <w:rPr>
          <w:lang w:val="en-GB"/>
        </w:rPr>
        <w:t xml:space="preserve"> angles towards other </w:t>
      </w:r>
      <w:r w:rsidR="004033DC">
        <w:rPr>
          <w:lang w:val="en-GB"/>
        </w:rPr>
        <w:t>two sectors</w:t>
      </w:r>
      <w:r w:rsidR="0081657A">
        <w:rPr>
          <w:lang w:val="en-GB"/>
        </w:rPr>
        <w:t xml:space="preserve"> (i.e. past </w:t>
      </w:r>
      <w:r w:rsidR="00E41FE0">
        <w:rPr>
          <w:lang w:val="en-GB"/>
        </w:rPr>
        <w:t xml:space="preserve">+/- 60 degrees). </w:t>
      </w:r>
    </w:p>
    <w:p w14:paraId="21C1A324" w14:textId="77777777" w:rsidR="004D4716" w:rsidRDefault="004D4716" w:rsidP="00AD5253"/>
    <w:p w14:paraId="42F697A1" w14:textId="77777777" w:rsidR="0054659D" w:rsidRDefault="0054659D" w:rsidP="00663F9B">
      <w:pPr>
        <w:keepNext/>
        <w:jc w:val="center"/>
      </w:pPr>
      <w:r>
        <w:object w:dxaOrig="5880" w:dyaOrig="2821" w14:anchorId="19FF4636">
          <v:shape id="_x0000_i1059" type="#_x0000_t75" style="width:260.4pt;height:125.3pt" o:ole="">
            <v:imagedata r:id="rId104" o:title=""/>
          </v:shape>
          <o:OLEObject Type="Embed" ProgID="Visio.Drawing.15" ShapeID="_x0000_i1059" DrawAspect="Content" ObjectID="_1738161144" r:id="rId105"/>
        </w:object>
      </w:r>
    </w:p>
    <w:p w14:paraId="32A920E1" w14:textId="1D6EF027" w:rsidR="0054659D" w:rsidRDefault="0054659D" w:rsidP="0054659D">
      <w:pPr>
        <w:pStyle w:val="Caption"/>
        <w:jc w:val="center"/>
      </w:pPr>
      <w:r>
        <w:t xml:space="preserve">Figure </w:t>
      </w:r>
      <w:r>
        <w:fldChar w:fldCharType="begin"/>
      </w:r>
      <w:r>
        <w:instrText xml:space="preserve"> STYLEREF 1 \s </w:instrText>
      </w:r>
      <w:r>
        <w:fldChar w:fldCharType="separate"/>
      </w:r>
      <w:r w:rsidR="009D6A77">
        <w:rPr>
          <w:noProof/>
        </w:rPr>
        <w:t>4</w:t>
      </w:r>
      <w:r>
        <w:rPr>
          <w:noProof/>
        </w:rPr>
        <w:fldChar w:fldCharType="end"/>
      </w:r>
      <w:r w:rsidR="00282361">
        <w:noBreakHyphen/>
      </w:r>
      <w:r>
        <w:fldChar w:fldCharType="begin"/>
      </w:r>
      <w:r>
        <w:instrText xml:space="preserve"> SEQ Figure \* ARABIC \s 1 </w:instrText>
      </w:r>
      <w:r>
        <w:fldChar w:fldCharType="separate"/>
      </w:r>
      <w:r w:rsidR="009D6A77">
        <w:rPr>
          <w:noProof/>
        </w:rPr>
        <w:t>14</w:t>
      </w:r>
      <w:r>
        <w:rPr>
          <w:noProof/>
        </w:rPr>
        <w:fldChar w:fldCharType="end"/>
      </w:r>
      <w:r>
        <w:t>: improved spatial isolation between sectors in one site</w:t>
      </w:r>
    </w:p>
    <w:p w14:paraId="4FFF226F" w14:textId="4718E03B" w:rsidR="00940693" w:rsidRDefault="00010144" w:rsidP="00663F9B">
      <w:pPr>
        <w:spacing w:after="0"/>
        <w:rPr>
          <w:b/>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9D6A77">
        <w:rPr>
          <w:rFonts w:eastAsia="Batang"/>
          <w:b/>
          <w:noProof/>
          <w:szCs w:val="24"/>
          <w:u w:val="single"/>
          <w:lang w:val="en-GB"/>
        </w:rPr>
        <w:t>70</w:t>
      </w:r>
      <w:r w:rsidRPr="00136145">
        <w:rPr>
          <w:rFonts w:eastAsia="Batang"/>
          <w:b/>
          <w:szCs w:val="24"/>
          <w:u w:val="single"/>
          <w:lang w:val="en-GB"/>
        </w:rPr>
        <w:fldChar w:fldCharType="end"/>
      </w:r>
      <w:r w:rsidRPr="00136145">
        <w:rPr>
          <w:b/>
          <w:iCs/>
          <w:szCs w:val="16"/>
          <w:lang w:val="en-GB" w:eastAsia="ko-KR"/>
        </w:rPr>
        <w:t xml:space="preserve">: </w:t>
      </w:r>
      <w:r>
        <w:rPr>
          <w:b/>
          <w:iCs/>
          <w:szCs w:val="16"/>
          <w:lang w:val="en-GB" w:eastAsia="ko-KR"/>
        </w:rPr>
        <w:t xml:space="preserve">For co-site deployment, </w:t>
      </w:r>
      <w:r w:rsidR="00940693">
        <w:rPr>
          <w:b/>
          <w:iCs/>
          <w:szCs w:val="16"/>
          <w:lang w:val="en-GB" w:eastAsia="ko-KR"/>
        </w:rPr>
        <w:t>gNB</w:t>
      </w:r>
      <w:r w:rsidR="00581AB3">
        <w:rPr>
          <w:b/>
          <w:iCs/>
          <w:szCs w:val="16"/>
          <w:lang w:val="en-GB" w:eastAsia="ko-KR"/>
        </w:rPr>
        <w:t xml:space="preserve"> </w:t>
      </w:r>
      <w:r w:rsidR="00BD06DB">
        <w:rPr>
          <w:b/>
          <w:iCs/>
          <w:szCs w:val="16"/>
          <w:lang w:val="en-GB" w:eastAsia="ko-KR"/>
        </w:rPr>
        <w:t>should have mitigation capability for the CLI</w:t>
      </w:r>
      <w:r w:rsidR="006E1657">
        <w:rPr>
          <w:b/>
          <w:iCs/>
          <w:szCs w:val="16"/>
          <w:lang w:val="en-GB" w:eastAsia="ko-KR"/>
        </w:rPr>
        <w:t xml:space="preserve"> of the co-sited sectors by means of improved spatial isolators and additional digital interference cancellation.</w:t>
      </w:r>
    </w:p>
    <w:p w14:paraId="2D7CFCFB" w14:textId="3B04D0D0" w:rsidR="006E1657" w:rsidRPr="00663F9B" w:rsidRDefault="001736E5" w:rsidP="006E1657">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006E1657" w:rsidRPr="00663F9B">
        <w:rPr>
          <w:rFonts w:ascii="Times New Roman" w:hAnsi="Times New Roman"/>
          <w:b/>
          <w:iCs/>
          <w:sz w:val="20"/>
          <w:szCs w:val="14"/>
          <w:lang w:val="en-GB" w:eastAsia="ko-KR"/>
        </w:rPr>
        <w:t>here could be some specification</w:t>
      </w:r>
      <w:r w:rsidR="00CF0312">
        <w:rPr>
          <w:rFonts w:ascii="Times New Roman" w:hAnsi="Times New Roman"/>
          <w:b/>
          <w:iCs/>
          <w:sz w:val="20"/>
          <w:szCs w:val="14"/>
          <w:lang w:val="en-GB" w:eastAsia="ko-KR"/>
        </w:rPr>
        <w:t>/</w:t>
      </w:r>
      <w:r w:rsidR="006E1657" w:rsidRPr="00663F9B">
        <w:rPr>
          <w:rFonts w:ascii="Times New Roman" w:hAnsi="Times New Roman"/>
          <w:b/>
          <w:iCs/>
          <w:sz w:val="20"/>
          <w:szCs w:val="14"/>
          <w:lang w:val="en-GB" w:eastAsia="ko-KR"/>
        </w:rPr>
        <w:t xml:space="preserve">requirement on the </w:t>
      </w:r>
      <w:r w:rsidR="006A54F2" w:rsidRPr="00663F9B">
        <w:rPr>
          <w:rFonts w:ascii="Times New Roman" w:hAnsi="Times New Roman"/>
          <w:b/>
          <w:iCs/>
          <w:sz w:val="20"/>
          <w:szCs w:val="14"/>
          <w:lang w:val="en-GB" w:eastAsia="ko-KR"/>
        </w:rPr>
        <w:t xml:space="preserve">maximum </w:t>
      </w:r>
      <w:r w:rsidR="006E1657" w:rsidRPr="00663F9B">
        <w:rPr>
          <w:rFonts w:ascii="Times New Roman" w:hAnsi="Times New Roman"/>
          <w:b/>
          <w:iCs/>
          <w:sz w:val="20"/>
          <w:szCs w:val="14"/>
          <w:lang w:val="en-GB" w:eastAsia="ko-KR"/>
        </w:rPr>
        <w:t>radiation</w:t>
      </w:r>
      <w:r w:rsidR="006A54F2" w:rsidRPr="00663F9B">
        <w:rPr>
          <w:rFonts w:ascii="Times New Roman" w:hAnsi="Times New Roman"/>
          <w:b/>
          <w:iCs/>
          <w:sz w:val="20"/>
          <w:szCs w:val="14"/>
          <w:lang w:val="en-GB" w:eastAsia="ko-KR"/>
        </w:rPr>
        <w:t xml:space="preserve"> pattern</w:t>
      </w:r>
      <w:r w:rsidR="00CF0312">
        <w:rPr>
          <w:rFonts w:ascii="Times New Roman" w:hAnsi="Times New Roman"/>
          <w:b/>
          <w:iCs/>
          <w:sz w:val="20"/>
          <w:szCs w:val="14"/>
          <w:lang w:val="en-GB" w:eastAsia="ko-KR"/>
        </w:rPr>
        <w:t xml:space="preserve"> towards the other co-sited sectors</w:t>
      </w:r>
      <w:r w:rsidR="00AD3C79" w:rsidRPr="00663F9B">
        <w:rPr>
          <w:rFonts w:ascii="Times New Roman" w:hAnsi="Times New Roman"/>
          <w:b/>
          <w:iCs/>
          <w:sz w:val="20"/>
          <w:szCs w:val="14"/>
          <w:lang w:val="en-GB" w:eastAsia="ko-KR"/>
        </w:rPr>
        <w:t xml:space="preserve">. </w:t>
      </w:r>
    </w:p>
    <w:p w14:paraId="7A16C827" w14:textId="65682321" w:rsidR="0064190A" w:rsidRPr="00663F9B" w:rsidRDefault="0064190A" w:rsidP="00663F9B"/>
    <w:p w14:paraId="10042EA8" w14:textId="69D1E219" w:rsidR="00307281" w:rsidRDefault="0032130E" w:rsidP="0032130E">
      <w:pPr>
        <w:pStyle w:val="Heading2"/>
        <w:rPr>
          <w:lang w:eastAsia="zh-CN"/>
        </w:rPr>
      </w:pPr>
      <w:r>
        <w:rPr>
          <w:lang w:eastAsia="zh-CN"/>
        </w:rPr>
        <w:t xml:space="preserve">Qualcomm </w:t>
      </w:r>
      <w:r w:rsidR="00307281">
        <w:rPr>
          <w:lang w:eastAsia="zh-CN"/>
        </w:rPr>
        <w:t xml:space="preserve">OTA SBFD </w:t>
      </w:r>
      <w:r>
        <w:rPr>
          <w:lang w:eastAsia="zh-CN"/>
        </w:rPr>
        <w:t xml:space="preserve">Demonstration </w:t>
      </w:r>
    </w:p>
    <w:p w14:paraId="6B64B996" w14:textId="3D33AD99" w:rsidR="00A40490" w:rsidRDefault="00682EAE" w:rsidP="001710A6">
      <w:pPr>
        <w:jc w:val="both"/>
        <w:rPr>
          <w:lang w:val="en-GB" w:eastAsia="zh-CN"/>
        </w:rPr>
      </w:pPr>
      <w:r>
        <w:rPr>
          <w:lang w:val="en-GB" w:eastAsia="zh-CN"/>
        </w:rPr>
        <w:t xml:space="preserve">SBFD </w:t>
      </w:r>
      <w:r w:rsidR="00895AE3">
        <w:rPr>
          <w:lang w:val="en-GB" w:eastAsia="zh-CN"/>
        </w:rPr>
        <w:t>feas</w:t>
      </w:r>
      <w:r w:rsidR="006C3FF4">
        <w:rPr>
          <w:lang w:val="en-GB" w:eastAsia="zh-CN"/>
        </w:rPr>
        <w:t xml:space="preserve">ibility </w:t>
      </w:r>
      <w:r w:rsidR="00B422C3">
        <w:rPr>
          <w:lang w:val="en-GB" w:eastAsia="zh-CN"/>
        </w:rPr>
        <w:t xml:space="preserve">for macro cell deployment was </w:t>
      </w:r>
      <w:r w:rsidR="001A1FA2">
        <w:rPr>
          <w:lang w:val="en-GB" w:eastAsia="zh-CN"/>
        </w:rPr>
        <w:t xml:space="preserve">validated </w:t>
      </w:r>
      <w:r w:rsidR="009855E6">
        <w:rPr>
          <w:lang w:val="en-GB" w:eastAsia="zh-CN"/>
        </w:rPr>
        <w:t>by pro</w:t>
      </w:r>
      <w:r w:rsidR="00152D61">
        <w:rPr>
          <w:lang w:val="en-GB" w:eastAsia="zh-CN"/>
        </w:rPr>
        <w:t>totype SBFD</w:t>
      </w:r>
      <w:r w:rsidR="00894D58">
        <w:rPr>
          <w:lang w:val="en-GB" w:eastAsia="zh-CN"/>
        </w:rPr>
        <w:t xml:space="preserve"> gNB </w:t>
      </w:r>
      <w:r w:rsidR="00152D61">
        <w:rPr>
          <w:lang w:val="en-GB" w:eastAsia="zh-CN"/>
        </w:rPr>
        <w:t xml:space="preserve">than </w:t>
      </w:r>
      <w:r w:rsidR="00894D58">
        <w:rPr>
          <w:lang w:val="en-GB" w:eastAsia="zh-CN"/>
        </w:rPr>
        <w:t xml:space="preserve">can </w:t>
      </w:r>
      <w:r w:rsidR="008E122E" w:rsidRPr="008E122E">
        <w:rPr>
          <w:lang w:val="en-GB" w:eastAsia="zh-CN"/>
        </w:rPr>
        <w:t>simultaneously transmit and receive in the same spectrum band while coexisting with neighbouring half-duplex cells.</w:t>
      </w:r>
      <w:r w:rsidR="009B4D1A" w:rsidRPr="00463BE4">
        <w:rPr>
          <w:lang w:val="en-GB" w:eastAsia="zh-CN"/>
        </w:rPr>
        <w:t xml:space="preserve"> </w:t>
      </w:r>
      <w:r w:rsidR="008C0DFF">
        <w:rPr>
          <w:lang w:val="en-GB" w:eastAsia="zh-CN"/>
        </w:rPr>
        <w:t xml:space="preserve">An </w:t>
      </w:r>
      <w:r w:rsidR="000F2F0C">
        <w:rPr>
          <w:lang w:val="en-GB" w:eastAsia="zh-CN"/>
        </w:rPr>
        <w:t>OTA</w:t>
      </w:r>
      <w:r w:rsidR="009B4D1A">
        <w:rPr>
          <w:lang w:val="en-GB" w:eastAsia="zh-CN"/>
        </w:rPr>
        <w:t xml:space="preserve"> </w:t>
      </w:r>
      <w:r w:rsidR="009B4D1A" w:rsidRPr="009B4D1A">
        <w:rPr>
          <w:lang w:val="en-GB" w:eastAsia="zh-CN"/>
        </w:rPr>
        <w:t xml:space="preserve">live </w:t>
      </w:r>
      <w:r w:rsidR="007A7A94" w:rsidRPr="009B4D1A">
        <w:rPr>
          <w:lang w:val="en-GB" w:eastAsia="zh-CN"/>
        </w:rPr>
        <w:t>demonstration</w:t>
      </w:r>
      <w:r w:rsidR="007A7A94">
        <w:rPr>
          <w:lang w:val="en-GB" w:eastAsia="zh-CN"/>
        </w:rPr>
        <w:t xml:space="preserve"> shows</w:t>
      </w:r>
      <w:r w:rsidR="001710A6">
        <w:rPr>
          <w:lang w:val="en-GB" w:eastAsia="zh-CN"/>
        </w:rPr>
        <w:t xml:space="preserve"> </w:t>
      </w:r>
      <w:r w:rsidR="009B4D1A" w:rsidRPr="009B4D1A">
        <w:rPr>
          <w:lang w:val="en-GB" w:eastAsia="zh-CN"/>
        </w:rPr>
        <w:t xml:space="preserve">Sub-band Full Duplex capable gNodeB operating at 3.5 GHz band with 100 MHz </w:t>
      </w:r>
      <w:r w:rsidR="007A7A94" w:rsidRPr="009B4D1A">
        <w:rPr>
          <w:lang w:val="en-GB" w:eastAsia="zh-CN"/>
        </w:rPr>
        <w:t>bandwidth</w:t>
      </w:r>
      <w:r w:rsidR="007A7A94">
        <w:rPr>
          <w:lang w:val="en-GB" w:eastAsia="zh-CN"/>
        </w:rPr>
        <w:t xml:space="preserve"> </w:t>
      </w:r>
      <w:r w:rsidR="007A7A94" w:rsidRPr="009B4D1A">
        <w:rPr>
          <w:lang w:val="en-GB" w:eastAsia="zh-CN"/>
        </w:rPr>
        <w:t>radiating</w:t>
      </w:r>
      <w:r w:rsidR="009B4D1A" w:rsidRPr="009B4D1A">
        <w:rPr>
          <w:lang w:val="en-GB" w:eastAsia="zh-CN"/>
        </w:rPr>
        <w:t xml:space="preserve"> at Tx EIRP of 60dBm with separate 256 x-poles uplink and downlink subpanels and 64 digital chains. </w:t>
      </w:r>
      <w:r w:rsidR="007A7A94" w:rsidRPr="009B4D1A">
        <w:rPr>
          <w:lang w:val="en-GB" w:eastAsia="zh-CN"/>
        </w:rPr>
        <w:t>Sub-band full duplex divides the total system bandwidth into downlink and uplink sub-bands of 80 and 20 MHz, respectively.</w:t>
      </w:r>
      <w:r w:rsidR="007A7A94">
        <w:rPr>
          <w:lang w:val="en-GB" w:eastAsia="zh-CN"/>
        </w:rPr>
        <w:t xml:space="preserve"> </w:t>
      </w:r>
      <w:r w:rsidR="00270054">
        <w:rPr>
          <w:lang w:val="en-GB" w:eastAsia="zh-CN"/>
        </w:rPr>
        <w:t>In this demonstration, two</w:t>
      </w:r>
      <w:r w:rsidR="009B4D1A" w:rsidRPr="009B4D1A">
        <w:rPr>
          <w:lang w:val="en-GB" w:eastAsia="zh-CN"/>
        </w:rPr>
        <w:t xml:space="preserve"> </w:t>
      </w:r>
      <w:r w:rsidR="00152D61">
        <w:rPr>
          <w:lang w:val="en-GB" w:eastAsia="zh-CN"/>
        </w:rPr>
        <w:t xml:space="preserve">commercial </w:t>
      </w:r>
      <w:r w:rsidR="009B4D1A" w:rsidRPr="009B4D1A">
        <w:rPr>
          <w:lang w:val="en-GB" w:eastAsia="zh-CN"/>
        </w:rPr>
        <w:t xml:space="preserve">UEs </w:t>
      </w:r>
      <w:r w:rsidR="008D0439">
        <w:rPr>
          <w:lang w:val="en-GB" w:eastAsia="zh-CN"/>
        </w:rPr>
        <w:t xml:space="preserve">at distances of more than 800m </w:t>
      </w:r>
      <w:r w:rsidR="001B72CE">
        <w:rPr>
          <w:lang w:val="en-GB" w:eastAsia="zh-CN"/>
        </w:rPr>
        <w:t>away</w:t>
      </w:r>
      <w:r w:rsidR="008D0439">
        <w:rPr>
          <w:lang w:val="en-GB" w:eastAsia="zh-CN"/>
        </w:rPr>
        <w:t xml:space="preserve"> from </w:t>
      </w:r>
      <w:r w:rsidR="00BE5176">
        <w:rPr>
          <w:lang w:val="en-GB" w:eastAsia="zh-CN"/>
        </w:rPr>
        <w:t xml:space="preserve">the gNB have been used for simultaneous DL and UL communication with the full duplex gNB. </w:t>
      </w:r>
    </w:p>
    <w:p w14:paraId="009C944E" w14:textId="1458C295" w:rsidR="00A40490" w:rsidRPr="00A40490" w:rsidRDefault="00A40490" w:rsidP="00A40490">
      <w:pPr>
        <w:rPr>
          <w:lang w:val="en-GB" w:eastAsia="zh-CN"/>
        </w:rPr>
      </w:pPr>
      <w:r w:rsidRPr="00A40490">
        <w:rPr>
          <w:noProof/>
          <w:lang w:eastAsia="zh-CN"/>
        </w:rPr>
        <w:lastRenderedPageBreak/>
        <w:drawing>
          <wp:inline distT="0" distB="0" distL="0" distR="0" wp14:anchorId="2C2D80A2" wp14:editId="1D475D7E">
            <wp:extent cx="6332220" cy="3512820"/>
            <wp:effectExtent l="0" t="0" r="0" b="0"/>
            <wp:docPr id="12" name="Picture 12">
              <a:extLst xmlns:a="http://schemas.openxmlformats.org/drawingml/2006/main">
                <a:ext uri="{FF2B5EF4-FFF2-40B4-BE49-F238E27FC236}">
                  <a16:creationId xmlns:a16="http://schemas.microsoft.com/office/drawing/2014/main" id="{605C52F3-5767-4F37-B055-A25EA045FC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05C52F3-5767-4F37-B055-A25EA045FCB0}"/>
                        </a:ext>
                      </a:extLst>
                    </pic:cNvPr>
                    <pic:cNvPicPr>
                      <a:picLocks noChangeAspect="1"/>
                    </pic:cNvPicPr>
                  </pic:nvPicPr>
                  <pic:blipFill>
                    <a:blip r:embed="rId106"/>
                    <a:stretch>
                      <a:fillRect/>
                    </a:stretch>
                  </pic:blipFill>
                  <pic:spPr>
                    <a:xfrm>
                      <a:off x="0" y="0"/>
                      <a:ext cx="6332220" cy="3512820"/>
                    </a:xfrm>
                    <a:prstGeom prst="rect">
                      <a:avLst/>
                    </a:prstGeom>
                  </pic:spPr>
                </pic:pic>
              </a:graphicData>
            </a:graphic>
          </wp:inline>
        </w:drawing>
      </w:r>
    </w:p>
    <w:p w14:paraId="7B2CA2D7" w14:textId="77777777" w:rsidR="009F6EBC" w:rsidRDefault="009F6EBC" w:rsidP="009F6EBC">
      <w:pPr>
        <w:rPr>
          <w:lang w:val="en-GB" w:eastAsia="zh-CN"/>
        </w:rPr>
      </w:pPr>
    </w:p>
    <w:p w14:paraId="1A16AD12" w14:textId="41BCD2B8" w:rsidR="0011481C" w:rsidRPr="0079603E" w:rsidRDefault="0011481C" w:rsidP="0011481C">
      <w:pPr>
        <w:jc w:val="both"/>
        <w:rPr>
          <w:lang w:val="en-GB" w:eastAsia="zh-CN"/>
        </w:rPr>
      </w:pPr>
      <w:r w:rsidRPr="0079603E">
        <w:rPr>
          <w:lang w:val="en-GB" w:eastAsia="zh-CN"/>
        </w:rPr>
        <w:t xml:space="preserve">For </w:t>
      </w:r>
      <w:r w:rsidR="001B72CE">
        <w:rPr>
          <w:lang w:val="en-GB" w:eastAsia="zh-CN"/>
        </w:rPr>
        <w:t>the</w:t>
      </w:r>
      <w:r w:rsidRPr="0079603E">
        <w:rPr>
          <w:lang w:val="en-GB" w:eastAsia="zh-CN"/>
        </w:rPr>
        <w:t xml:space="preserve"> baseline scenario, an uplink-centric UE is connected to the gNodeB from more than 800 meters away </w:t>
      </w:r>
      <w:r w:rsidR="006615CC" w:rsidRPr="0079603E">
        <w:rPr>
          <w:lang w:val="en-GB" w:eastAsia="zh-CN"/>
        </w:rPr>
        <w:t>and is</w:t>
      </w:r>
      <w:r w:rsidRPr="0079603E">
        <w:rPr>
          <w:lang w:val="en-GB" w:eastAsia="zh-CN"/>
        </w:rPr>
        <w:t xml:space="preserve"> being served with 20 MHz of the total bandwidth. The UL throughput is 40Mbps and SINR is ~18dB, UL MCS is 24 and Rank is 1.</w:t>
      </w:r>
      <w:r w:rsidR="006615CC" w:rsidRPr="0079603E">
        <w:rPr>
          <w:lang w:val="en-GB" w:eastAsia="zh-CN"/>
        </w:rPr>
        <w:t xml:space="preserve"> Then, a </w:t>
      </w:r>
      <w:r w:rsidRPr="0079603E">
        <w:rPr>
          <w:lang w:val="en-GB" w:eastAsia="zh-CN"/>
        </w:rPr>
        <w:t xml:space="preserve">downlink-centric UE </w:t>
      </w:r>
      <w:r w:rsidR="006615CC" w:rsidRPr="0079603E">
        <w:rPr>
          <w:lang w:val="en-GB" w:eastAsia="zh-CN"/>
        </w:rPr>
        <w:t xml:space="preserve">is added </w:t>
      </w:r>
      <w:r w:rsidRPr="0079603E">
        <w:rPr>
          <w:lang w:val="en-GB" w:eastAsia="zh-CN"/>
        </w:rPr>
        <w:t>to the system. With sub-band full duplex enabled, the downlink-centric UE is served by the gNodeB in the same time slot. The throughput and SINR of uplink-centric UE remains roughly the same even with the addition of downlink-centric UE.</w:t>
      </w:r>
    </w:p>
    <w:p w14:paraId="4794B530" w14:textId="727DFC2F" w:rsidR="0032130E" w:rsidRDefault="00BC3877" w:rsidP="0079603E">
      <w:pPr>
        <w:jc w:val="both"/>
        <w:rPr>
          <w:lang w:val="en-GB" w:eastAsia="zh-CN"/>
        </w:rPr>
      </w:pPr>
      <w:r w:rsidRPr="0079603E">
        <w:rPr>
          <w:lang w:val="en-GB" w:eastAsia="zh-CN"/>
        </w:rPr>
        <w:t xml:space="preserve">This demo concluded the feasibility of </w:t>
      </w:r>
      <w:r w:rsidR="0011481C" w:rsidRPr="0079603E">
        <w:rPr>
          <w:lang w:val="en-GB" w:eastAsia="zh-CN"/>
        </w:rPr>
        <w:t xml:space="preserve">Sub-band full duplex feature </w:t>
      </w:r>
      <w:r w:rsidRPr="0079603E">
        <w:rPr>
          <w:lang w:val="en-GB" w:eastAsia="zh-CN"/>
        </w:rPr>
        <w:t xml:space="preserve">in </w:t>
      </w:r>
      <w:r w:rsidR="0011481C" w:rsidRPr="0079603E">
        <w:rPr>
          <w:lang w:val="en-GB" w:eastAsia="zh-CN"/>
        </w:rPr>
        <w:t xml:space="preserve">wide-area deployments </w:t>
      </w:r>
      <w:r w:rsidRPr="0079603E">
        <w:rPr>
          <w:lang w:val="en-GB" w:eastAsia="zh-CN"/>
        </w:rPr>
        <w:t>which</w:t>
      </w:r>
      <w:r w:rsidR="0011481C" w:rsidRPr="0079603E">
        <w:rPr>
          <w:lang w:val="en-GB" w:eastAsia="zh-CN"/>
        </w:rPr>
        <w:t xml:space="preserve"> can improve system capacity, latency, and efficiency. </w:t>
      </w:r>
    </w:p>
    <w:p w14:paraId="4008DDA0" w14:textId="7A93B72F" w:rsidR="00E13230" w:rsidRPr="0066249B" w:rsidRDefault="00E13230" w:rsidP="00E13230">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9D6A77">
        <w:rPr>
          <w:rFonts w:eastAsia="Batang"/>
          <w:b/>
          <w:noProof/>
          <w:szCs w:val="24"/>
          <w:u w:val="single"/>
          <w:lang w:val="en-GB"/>
        </w:rPr>
        <w:t>71</w:t>
      </w:r>
      <w:r w:rsidRPr="0066249B">
        <w:rPr>
          <w:rFonts w:eastAsia="Batang"/>
          <w:b/>
          <w:szCs w:val="24"/>
          <w:u w:val="single"/>
          <w:lang w:val="en-GB"/>
        </w:rPr>
        <w:fldChar w:fldCharType="end"/>
      </w:r>
      <w:r w:rsidRPr="0066249B">
        <w:rPr>
          <w:b/>
          <w:iCs/>
          <w:szCs w:val="16"/>
          <w:lang w:val="en-GB" w:eastAsia="ko-KR"/>
        </w:rPr>
        <w:t xml:space="preserve">: </w:t>
      </w:r>
      <w:r w:rsidR="00F91EDF">
        <w:rPr>
          <w:b/>
          <w:szCs w:val="16"/>
          <w:lang w:val="en-GB" w:eastAsia="ko-KR"/>
        </w:rPr>
        <w:t xml:space="preserve"> </w:t>
      </w:r>
      <w:r w:rsidR="00AD2E26">
        <w:rPr>
          <w:b/>
          <w:szCs w:val="16"/>
          <w:lang w:val="en-GB" w:eastAsia="ko-KR"/>
        </w:rPr>
        <w:t xml:space="preserve">A </w:t>
      </w:r>
      <w:r w:rsidR="00F91EDF">
        <w:rPr>
          <w:b/>
          <w:szCs w:val="16"/>
          <w:lang w:val="en-GB" w:eastAsia="ko-KR"/>
        </w:rPr>
        <w:t xml:space="preserve">prototype of </w:t>
      </w:r>
      <w:r w:rsidR="002F2D4A">
        <w:rPr>
          <w:b/>
          <w:szCs w:val="16"/>
          <w:lang w:val="en-GB" w:eastAsia="ko-KR"/>
        </w:rPr>
        <w:t xml:space="preserve">full duplex </w:t>
      </w:r>
      <w:r w:rsidR="004B6608">
        <w:rPr>
          <w:b/>
          <w:szCs w:val="16"/>
          <w:lang w:val="en-GB" w:eastAsia="ko-KR"/>
        </w:rPr>
        <w:t>base station</w:t>
      </w:r>
      <w:r w:rsidR="002F2D4A">
        <w:rPr>
          <w:b/>
          <w:szCs w:val="16"/>
          <w:lang w:val="en-GB" w:eastAsia="ko-KR"/>
        </w:rPr>
        <w:t xml:space="preserve"> </w:t>
      </w:r>
      <w:r w:rsidR="00274C42">
        <w:rPr>
          <w:b/>
          <w:szCs w:val="16"/>
          <w:lang w:val="en-GB" w:eastAsia="ko-KR"/>
        </w:rPr>
        <w:t xml:space="preserve">was demonstrated </w:t>
      </w:r>
      <w:r w:rsidR="002F2D4A">
        <w:rPr>
          <w:b/>
          <w:szCs w:val="16"/>
          <w:lang w:val="en-GB" w:eastAsia="ko-KR"/>
        </w:rPr>
        <w:t>and</w:t>
      </w:r>
      <w:r w:rsidRPr="0066249B">
        <w:rPr>
          <w:b/>
          <w:szCs w:val="16"/>
          <w:lang w:val="en-GB" w:eastAsia="ko-KR"/>
        </w:rPr>
        <w:t xml:space="preserve"> validated</w:t>
      </w:r>
      <w:r w:rsidRPr="0066249B">
        <w:rPr>
          <w:b/>
          <w:lang w:val="en-GB" w:eastAsia="zh-CN"/>
        </w:rPr>
        <w:t xml:space="preserve"> feasibility of Sub-band full duplex </w:t>
      </w:r>
      <w:r w:rsidR="0066249B" w:rsidRPr="0066249B">
        <w:rPr>
          <w:b/>
          <w:lang w:val="en-GB" w:eastAsia="zh-CN"/>
        </w:rPr>
        <w:t>gNB</w:t>
      </w:r>
      <w:r w:rsidRPr="0066249B">
        <w:rPr>
          <w:b/>
          <w:lang w:val="en-GB" w:eastAsia="zh-CN"/>
        </w:rPr>
        <w:t xml:space="preserve"> in wide-area deployments</w:t>
      </w:r>
      <w:r w:rsidR="006C6ADE">
        <w:rPr>
          <w:b/>
          <w:szCs w:val="16"/>
          <w:lang w:val="en-GB" w:eastAsia="ko-KR"/>
        </w:rPr>
        <w:t xml:space="preserve">. </w:t>
      </w:r>
    </w:p>
    <w:bookmarkEnd w:id="57"/>
    <w:bookmarkEnd w:id="58"/>
    <w:bookmarkEnd w:id="59"/>
    <w:p w14:paraId="30B44F0B" w14:textId="7EEF0309" w:rsidR="001572B6" w:rsidRDefault="001572B6" w:rsidP="001572B6">
      <w:pPr>
        <w:pStyle w:val="Heading1"/>
        <w:rPr>
          <w:lang w:eastAsia="zh-CN"/>
        </w:rPr>
      </w:pPr>
      <w:r>
        <w:rPr>
          <w:lang w:eastAsia="zh-CN"/>
        </w:rPr>
        <w:t xml:space="preserve">Conclusion </w:t>
      </w:r>
    </w:p>
    <w:p w14:paraId="6DC1B463" w14:textId="08098654" w:rsidR="001572B6" w:rsidRDefault="001572B6" w:rsidP="001572B6">
      <w:r>
        <w:rPr>
          <w:lang w:val="en-GB" w:eastAsia="zh-CN"/>
        </w:rPr>
        <w:t xml:space="preserve">In this contribution, we discussed </w:t>
      </w:r>
      <w:r>
        <w:t xml:space="preserve">the feasibility and techniques for enabling subband non-overlapping full duplex including </w:t>
      </w:r>
      <w:r w:rsidR="009C6D16">
        <w:t xml:space="preserve">interference mitigation and coexistence with legacy. </w:t>
      </w:r>
      <w:r w:rsidR="00243303">
        <w:t>Here is the list of the observations:</w:t>
      </w:r>
    </w:p>
    <w:p w14:paraId="57C37326" w14:textId="0BD3780E" w:rsidR="00EF1043" w:rsidRDefault="00EF1043" w:rsidP="00EF1043">
      <w:pPr>
        <w:spacing w:after="0"/>
        <w:jc w:val="both"/>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1</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0256F58" w14:textId="77777777" w:rsidR="00EF1043" w:rsidRPr="006B0B6E" w:rsidRDefault="00EF1043" w:rsidP="00EF1043">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6BD0EAD8" w14:textId="009B5875" w:rsidR="00843A68" w:rsidRPr="006B0B6E" w:rsidRDefault="00EF1043" w:rsidP="00806A9D">
      <w:pPr>
        <w:pStyle w:val="ListParagraph"/>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2D23F6E5" w14:textId="77777777" w:rsidR="00EF1043" w:rsidRDefault="00EF1043" w:rsidP="00806A9D">
      <w:pPr>
        <w:pStyle w:val="ListParagraph"/>
        <w:numPr>
          <w:ilvl w:val="0"/>
          <w:numId w:val="26"/>
        </w:numPr>
        <w:jc w:val="both"/>
      </w:pPr>
    </w:p>
    <w:p w14:paraId="42C9504E" w14:textId="60720784"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2</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CCs requires UE supports of CA as prerequisite while CA framework has some inherent UE complexity. </w:t>
      </w:r>
    </w:p>
    <w:p w14:paraId="401A8F27" w14:textId="38BA7A26"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3</w:t>
      </w:r>
      <w:r>
        <w:rPr>
          <w:rFonts w:eastAsia="Batang"/>
          <w:b/>
          <w:szCs w:val="24"/>
          <w:u w:val="single"/>
          <w:lang w:val="en-GB"/>
        </w:rPr>
        <w:t xml:space="preserve">: </w:t>
      </w:r>
      <w:r w:rsidRPr="00BE013C">
        <w:rPr>
          <w:rFonts w:eastAsia="Batang"/>
          <w:b/>
          <w:szCs w:val="24"/>
          <w:lang w:val="en-GB"/>
        </w:rPr>
        <w:t>Compared to single-CC SBFD, CA-based SBFD has some limitation where DL and UL BW is restricted to the component carrier bandwidth while the inter-channel guardband can’t be utilized.</w:t>
      </w:r>
      <w:r>
        <w:rPr>
          <w:rFonts w:eastAsia="Batang"/>
          <w:b/>
          <w:szCs w:val="24"/>
          <w:u w:val="single"/>
          <w:lang w:val="en-GB"/>
        </w:rPr>
        <w:t xml:space="preserve"> </w:t>
      </w:r>
    </w:p>
    <w:p w14:paraId="55F29904" w14:textId="0DCEED3A"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4</w:t>
      </w:r>
      <w:r w:rsidRPr="00BE013C">
        <w:rPr>
          <w:rFonts w:eastAsia="Batang"/>
          <w:b/>
          <w:szCs w:val="24"/>
          <w:lang w:val="en-GB"/>
        </w:rPr>
        <w:t xml:space="preserve">: CA-based SBFD operation is </w:t>
      </w:r>
      <w:r>
        <w:rPr>
          <w:rFonts w:eastAsia="Batang"/>
          <w:b/>
          <w:szCs w:val="24"/>
          <w:lang w:val="en-GB"/>
        </w:rPr>
        <w:t xml:space="preserve">interesting </w:t>
      </w:r>
      <w:r w:rsidRPr="00BE013C">
        <w:rPr>
          <w:rFonts w:eastAsia="Batang"/>
          <w:b/>
          <w:szCs w:val="24"/>
          <w:lang w:val="en-GB"/>
        </w:rPr>
        <w:t xml:space="preserve">for higher band (e.g. FR2-1). </w:t>
      </w:r>
    </w:p>
    <w:p w14:paraId="7BFB0A2B" w14:textId="281735E7" w:rsidR="007975C1" w:rsidRPr="00BE013C" w:rsidRDefault="007975C1" w:rsidP="007975C1">
      <w:pPr>
        <w:jc w:val="both"/>
        <w:rPr>
          <w:rFonts w:eastAsia="Batang"/>
          <w:b/>
          <w:szCs w:val="24"/>
          <w:lang w:val="en-GB"/>
        </w:rPr>
      </w:pPr>
      <w:r w:rsidRPr="006B0B6E">
        <w:rPr>
          <w:rFonts w:eastAsia="Batang"/>
          <w:b/>
          <w:szCs w:val="24"/>
          <w:u w:val="single"/>
          <w:lang w:val="en-GB"/>
        </w:rPr>
        <w:t xml:space="preserve">Observation </w:t>
      </w:r>
      <w:r w:rsidR="00894715">
        <w:rPr>
          <w:rFonts w:eastAsia="Batang"/>
          <w:b/>
          <w:szCs w:val="24"/>
          <w:u w:val="single"/>
          <w:lang w:val="en-GB"/>
        </w:rPr>
        <w:t>5</w:t>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 xml:space="preserve">at legacy UL slot is not precluded in Rel-18 study item. </w:t>
      </w:r>
    </w:p>
    <w:p w14:paraId="78851723" w14:textId="0E3A71CA" w:rsidR="007975C1" w:rsidRDefault="007975C1" w:rsidP="007975C1">
      <w:pPr>
        <w:rPr>
          <w:rFonts w:eastAsia="Batang"/>
          <w:b/>
          <w:szCs w:val="24"/>
          <w:lang w:val="en-GB"/>
        </w:rPr>
      </w:pPr>
      <w:r w:rsidRPr="00B31039">
        <w:rPr>
          <w:rFonts w:eastAsia="Batang"/>
          <w:b/>
          <w:szCs w:val="24"/>
          <w:u w:val="single"/>
          <w:lang w:val="en-GB"/>
        </w:rPr>
        <w:lastRenderedPageBreak/>
        <w:t>Observatio</w:t>
      </w:r>
      <w:r>
        <w:rPr>
          <w:rFonts w:eastAsia="Batang"/>
          <w:b/>
          <w:szCs w:val="24"/>
          <w:u w:val="single"/>
          <w:lang w:val="en-GB"/>
        </w:rPr>
        <w:t>n</w:t>
      </w:r>
      <w:r w:rsidR="00894715">
        <w:rPr>
          <w:rFonts w:eastAsia="Batang"/>
          <w:b/>
          <w:szCs w:val="24"/>
          <w:u w:val="single"/>
          <w:lang w:val="en-GB"/>
        </w:rPr>
        <w:t xml:space="preserve"> 6</w:t>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E8072C">
        <w:rPr>
          <w:rFonts w:eastAsia="Batang"/>
          <w:b/>
          <w:szCs w:val="24"/>
          <w:lang w:val="en-GB"/>
        </w:rPr>
        <w:t>.,</w:t>
      </w:r>
      <w:r>
        <w:rPr>
          <w:rFonts w:eastAsia="Batang"/>
          <w:b/>
          <w:szCs w:val="24"/>
          <w:lang w:val="en-GB"/>
        </w:rPr>
        <w:t xml:space="preserve"> greenfield deployment and UL heavy deployment (InH/InF) to reduce DL blockage and improve DL coverage. </w:t>
      </w:r>
    </w:p>
    <w:p w14:paraId="313C8105" w14:textId="2A9EDB6F" w:rsidR="007975C1" w:rsidRDefault="007975C1" w:rsidP="007975C1">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7</w:t>
      </w:r>
      <w:r>
        <w:rPr>
          <w:rFonts w:eastAsia="Batang"/>
          <w:b/>
          <w:szCs w:val="24"/>
          <w:lang w:val="en-GB"/>
        </w:rPr>
        <w:t xml:space="preserve"> Legacy DL slot is important to protect DL reception of UEs that suffer from strong CLI especially when receiving common signalling and UEs that don’t support Rel-16 CLI framework. </w:t>
      </w:r>
    </w:p>
    <w:p w14:paraId="68AB1D96" w14:textId="675349EA" w:rsidR="00C46DF8" w:rsidRDefault="00C46DF8" w:rsidP="00C46DF8">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8</w:t>
      </w:r>
      <w:r>
        <w:rPr>
          <w:rFonts w:eastAsia="Batang"/>
          <w:b/>
          <w:szCs w:val="24"/>
          <w:lang w:val="en-GB"/>
        </w:rPr>
        <w:t xml:space="preserve"> Transparent SBFD operation (Alt 1) using current 3GPP specification is possible. However, there are restrictions and limitations. </w:t>
      </w:r>
    </w:p>
    <w:p w14:paraId="079AF743" w14:textId="77777777" w:rsidR="00C46DF8" w:rsidRPr="00663F9B" w:rsidRDefault="00C46DF8" w:rsidP="00C46DF8">
      <w:pPr>
        <w:pStyle w:val="ListParagraph"/>
        <w:numPr>
          <w:ilvl w:val="0"/>
          <w:numId w:val="45"/>
        </w:numPr>
        <w:jc w:val="both"/>
        <w:rPr>
          <w:rFonts w:eastAsia="Batang"/>
          <w:b/>
          <w:lang w:val="en-GB"/>
        </w:rPr>
      </w:pPr>
      <w:r w:rsidRPr="00663F9B">
        <w:rPr>
          <w:rFonts w:ascii="Times New Roman" w:eastAsia="Batang" w:hAnsi="Times New Roman"/>
          <w:b/>
          <w:sz w:val="20"/>
          <w:lang w:val="en-GB"/>
        </w:rPr>
        <w:t xml:space="preserve">gNB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5F0C6ACD" w14:textId="77777777" w:rsidR="00C46DF8" w:rsidRPr="00663F9B" w:rsidRDefault="00C46DF8" w:rsidP="00C46DF8">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(e.g.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4F877F0D" w14:textId="4591E70D" w:rsidR="00C46DF8" w:rsidRPr="008872A1" w:rsidRDefault="00C46DF8"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DL subbands and limitation on PDSCH scheduling on both subbands</w:t>
      </w:r>
    </w:p>
    <w:p w14:paraId="5403288A" w14:textId="77777777" w:rsidR="00B04294" w:rsidRPr="007B0990" w:rsidRDefault="00B04294" w:rsidP="007B0990">
      <w:pPr>
        <w:pStyle w:val="ListParagraph"/>
        <w:jc w:val="both"/>
        <w:rPr>
          <w:rFonts w:eastAsia="Batang"/>
          <w:b/>
          <w:lang w:val="en-GB"/>
        </w:rPr>
      </w:pPr>
    </w:p>
    <w:p w14:paraId="47A39BC9" w14:textId="42B378E5" w:rsidR="00644C94" w:rsidRDefault="00644C94" w:rsidP="00644C94">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650468">
        <w:rPr>
          <w:rFonts w:eastAsia="Batang"/>
          <w:b/>
          <w:szCs w:val="24"/>
          <w:u w:val="single"/>
          <w:lang w:val="en-GB"/>
        </w:rPr>
        <w:t>9</w:t>
      </w:r>
      <w:r>
        <w:rPr>
          <w:rFonts w:eastAsia="Batang"/>
          <w:b/>
          <w:szCs w:val="24"/>
          <w:lang w:val="en-GB"/>
        </w:rPr>
        <w:t xml:space="preserve"> Non-Transparent SBFD operation (Alt 4) resolves the limitation/restriction of transparent SBFD (Alt 1) and allow for the following benefits:</w:t>
      </w:r>
    </w:p>
    <w:p w14:paraId="6A9C598A"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0B23F614"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7DA402CD"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 xml:space="preserve">Enable some enhancement on resource allocation (e.g. CSI-RS) and </w:t>
      </w:r>
      <w:r>
        <w:rPr>
          <w:rFonts w:ascii="Times New Roman" w:eastAsia="Batang" w:hAnsi="Times New Roman"/>
          <w:b/>
          <w:sz w:val="20"/>
          <w:lang w:val="en-GB"/>
        </w:rPr>
        <w:t xml:space="preserve">subband </w:t>
      </w:r>
      <w:r w:rsidRPr="00663F9B">
        <w:rPr>
          <w:rFonts w:ascii="Times New Roman" w:eastAsia="Batang" w:hAnsi="Times New Roman"/>
          <w:b/>
          <w:sz w:val="20"/>
          <w:lang w:val="en-GB"/>
        </w:rPr>
        <w:t xml:space="preserve">scheduling. </w:t>
      </w:r>
    </w:p>
    <w:p w14:paraId="605CF18A" w14:textId="1FB27BCA" w:rsidR="00C46DF8" w:rsidRPr="008872A1" w:rsidRDefault="00644C94"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(e.g power control and timing)</w:t>
      </w:r>
    </w:p>
    <w:p w14:paraId="474C3770" w14:textId="77777777" w:rsidR="00B04294" w:rsidRPr="007B0990" w:rsidRDefault="00B04294" w:rsidP="007B0990">
      <w:pPr>
        <w:pStyle w:val="ListParagraph"/>
        <w:jc w:val="both"/>
        <w:rPr>
          <w:rFonts w:eastAsia="Batang"/>
          <w:b/>
          <w:lang w:val="en-GB"/>
        </w:rPr>
      </w:pPr>
    </w:p>
    <w:p w14:paraId="02DFDEBC" w14:textId="42C0C9CF" w:rsidR="00650468" w:rsidRPr="00B31039" w:rsidRDefault="00650468" w:rsidP="00650468">
      <w:pPr>
        <w:rPr>
          <w:lang w:val="en-GB" w:eastAsia="zh-CN"/>
        </w:rPr>
      </w:pPr>
      <w:r w:rsidRPr="0066249B">
        <w:rPr>
          <w:rFonts w:eastAsia="Batang"/>
          <w:b/>
          <w:szCs w:val="24"/>
          <w:u w:val="single"/>
          <w:lang w:val="en-GB"/>
        </w:rPr>
        <w:t xml:space="preserve">Observation </w:t>
      </w:r>
      <w:r>
        <w:rPr>
          <w:rFonts w:eastAsia="Batang"/>
          <w:b/>
          <w:szCs w:val="24"/>
          <w:u w:val="single"/>
          <w:lang w:val="en-GB"/>
        </w:rPr>
        <w:t>10</w:t>
      </w:r>
      <w:r w:rsidRPr="007C457F">
        <w:rPr>
          <w:b/>
          <w:iCs/>
          <w:szCs w:val="16"/>
          <w:lang w:val="en-GB" w:eastAsia="ko-KR"/>
        </w:rPr>
        <w:t xml:space="preserve">: </w:t>
      </w:r>
      <w:r w:rsidRPr="00C54DAA">
        <w:rPr>
          <w:b/>
          <w:iCs/>
          <w:szCs w:val="16"/>
          <w:lang w:val="en-GB" w:eastAsia="ko-KR"/>
        </w:rPr>
        <w:t xml:space="preserve">It is beneficial for </w:t>
      </w:r>
      <w:r>
        <w:rPr>
          <w:b/>
          <w:iCs/>
          <w:szCs w:val="16"/>
          <w:lang w:val="en-GB" w:eastAsia="ko-KR"/>
        </w:rPr>
        <w:t xml:space="preserve">the </w:t>
      </w:r>
      <w:r w:rsidRPr="00C54DAA">
        <w:rPr>
          <w:b/>
          <w:lang w:val="en-GB" w:eastAsia="zh-CN"/>
        </w:rPr>
        <w:t xml:space="preserve">HD UE to be aware of gNB full duplex operation in specific slot format and the frequency resource’s </w:t>
      </w:r>
      <w:r>
        <w:rPr>
          <w:b/>
          <w:lang w:val="en-GB" w:eastAsia="zh-CN"/>
        </w:rPr>
        <w:t>locations of</w:t>
      </w:r>
      <w:r w:rsidRPr="00C54DAA">
        <w:rPr>
          <w:b/>
          <w:lang w:val="en-GB" w:eastAsia="zh-CN"/>
        </w:rPr>
        <w:t xml:space="preserve"> the DL and UL subbands</w:t>
      </w:r>
      <w:r>
        <w:rPr>
          <w:lang w:val="en-GB" w:eastAsia="zh-CN"/>
        </w:rPr>
        <w:t xml:space="preserve">. </w:t>
      </w:r>
    </w:p>
    <w:p w14:paraId="5CC7E6C6" w14:textId="4B4DFC52" w:rsidR="001773CB" w:rsidRDefault="001773CB" w:rsidP="001773CB">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11</w:t>
      </w:r>
      <w:r w:rsidRPr="003848CC">
        <w:rPr>
          <w:rFonts w:eastAsia="Batang"/>
          <w:b/>
          <w:szCs w:val="24"/>
          <w:lang w:val="en-GB"/>
        </w:rPr>
        <w:t xml:space="preserve">: There is no extra benefits or gains </w:t>
      </w:r>
      <w:r>
        <w:rPr>
          <w:rFonts w:eastAsia="Batang"/>
          <w:b/>
          <w:szCs w:val="24"/>
          <w:lang w:val="en-GB"/>
        </w:rPr>
        <w:t>for</w:t>
      </w:r>
      <w:r w:rsidRPr="003848CC">
        <w:rPr>
          <w:rFonts w:eastAsia="Batang"/>
          <w:b/>
          <w:szCs w:val="24"/>
          <w:lang w:val="en-GB"/>
        </w:rPr>
        <w:t xml:space="preserve"> SBFD</w:t>
      </w:r>
      <w:r>
        <w:rPr>
          <w:rFonts w:eastAsia="Batang"/>
          <w:b/>
          <w:szCs w:val="24"/>
          <w:lang w:val="en-GB"/>
        </w:rPr>
        <w:t xml:space="preserve"> operations using</w:t>
      </w:r>
      <w:r w:rsidRPr="003848CC">
        <w:rPr>
          <w:rFonts w:eastAsia="Batang"/>
          <w:b/>
          <w:szCs w:val="24"/>
          <w:lang w:val="en-GB"/>
        </w:rPr>
        <w:t xml:space="preserve"> alternative 2-3 over alternative 4. </w:t>
      </w:r>
    </w:p>
    <w:p w14:paraId="56D4FC96" w14:textId="77777777" w:rsidR="00B3747A" w:rsidRDefault="00B3747A" w:rsidP="00B3747A">
      <w:pPr>
        <w:spacing w:after="0"/>
        <w:rPr>
          <w:rFonts w:eastAsia="Batang"/>
          <w:b/>
          <w:szCs w:val="24"/>
          <w:lang w:val="en-GB"/>
        </w:rPr>
      </w:pPr>
    </w:p>
    <w:p w14:paraId="43EAE607" w14:textId="3CE964AA" w:rsidR="00B3747A" w:rsidRDefault="00B3747A" w:rsidP="00B3747A">
      <w:pPr>
        <w:spacing w:after="0"/>
        <w:rPr>
          <w:rFonts w:eastAsia="Batang"/>
          <w:b/>
          <w:szCs w:val="24"/>
          <w:lang w:val="en-GB"/>
        </w:rPr>
      </w:pPr>
      <w:r w:rsidRPr="00B31039">
        <w:rPr>
          <w:rFonts w:eastAsia="Batang"/>
          <w:b/>
          <w:szCs w:val="24"/>
          <w:u w:val="single"/>
          <w:lang w:val="en-GB"/>
        </w:rPr>
        <w:t>Observatio</w:t>
      </w:r>
      <w:r>
        <w:rPr>
          <w:rFonts w:eastAsia="Batang"/>
          <w:b/>
          <w:szCs w:val="24"/>
          <w:u w:val="single"/>
          <w:lang w:val="en-GB"/>
        </w:rPr>
        <w:t>n 12:</w:t>
      </w:r>
      <w:r>
        <w:rPr>
          <w:rFonts w:eastAsia="Batang"/>
          <w:b/>
          <w:szCs w:val="24"/>
          <w:lang w:val="en-GB"/>
        </w:rPr>
        <w:t xml:space="preserve"> SBFD operation using </w:t>
      </w:r>
      <w:r w:rsidRPr="007B0990">
        <w:rPr>
          <w:rFonts w:eastAsia="Batang"/>
          <w:b/>
          <w:szCs w:val="24"/>
          <w:u w:val="single"/>
          <w:lang w:val="en-GB"/>
        </w:rPr>
        <w:t>only</w:t>
      </w:r>
      <w:r>
        <w:rPr>
          <w:rFonts w:eastAsia="Batang"/>
          <w:b/>
          <w:szCs w:val="24"/>
          <w:lang w:val="en-GB"/>
        </w:rPr>
        <w:t xml:space="preserve"> Alt 4 achieves all gains of gNB SBFD operations and simplify UE behaviour (only one scheme can be specified).</w:t>
      </w:r>
    </w:p>
    <w:p w14:paraId="34813AB7" w14:textId="77777777" w:rsidR="00B3747A" w:rsidRPr="003848CC" w:rsidRDefault="00B3747A" w:rsidP="001773CB">
      <w:pPr>
        <w:spacing w:after="0"/>
        <w:jc w:val="both"/>
        <w:rPr>
          <w:b/>
          <w:lang w:val="en-GB"/>
        </w:rPr>
      </w:pPr>
    </w:p>
    <w:p w14:paraId="1775CE79" w14:textId="0C44605F" w:rsidR="007975C1" w:rsidRDefault="007975C1" w:rsidP="007975C1">
      <w:pPr>
        <w:rPr>
          <w:lang w:val="en-GB"/>
        </w:rPr>
      </w:pPr>
      <w:r w:rsidRPr="00B31039">
        <w:rPr>
          <w:rFonts w:eastAsia="Batang"/>
          <w:b/>
          <w:szCs w:val="24"/>
          <w:u w:val="single"/>
          <w:lang w:val="en-GB"/>
        </w:rPr>
        <w:t>Observatio</w:t>
      </w:r>
      <w:r>
        <w:rPr>
          <w:rFonts w:eastAsia="Batang"/>
          <w:b/>
          <w:szCs w:val="24"/>
          <w:u w:val="single"/>
          <w:lang w:val="en-GB"/>
        </w:rPr>
        <w:t xml:space="preserve">n </w:t>
      </w:r>
      <w:r w:rsidR="00173CD0">
        <w:rPr>
          <w:rFonts w:eastAsia="Batang"/>
          <w:b/>
          <w:szCs w:val="24"/>
          <w:u w:val="single"/>
          <w:lang w:val="en-GB"/>
        </w:rPr>
        <w:t>13</w:t>
      </w:r>
      <w:r w:rsidR="00173CD0">
        <w:rPr>
          <w:rFonts w:eastAsia="Batang"/>
          <w:b/>
          <w:szCs w:val="24"/>
          <w:lang w:val="en-GB"/>
        </w:rPr>
        <w:t xml:space="preserve"> </w:t>
      </w:r>
      <w:r>
        <w:rPr>
          <w:rFonts w:eastAsia="Batang"/>
          <w:b/>
          <w:szCs w:val="24"/>
          <w:lang w:val="en-GB"/>
        </w:rPr>
        <w:t xml:space="preserve">SBFD gNB may not need a guardband between UL and DL subband. However, from UE perspective, a guardband may be needed to reduce inter-UE CLI given there is no (or small) UE selectivity. </w:t>
      </w:r>
    </w:p>
    <w:p w14:paraId="0EE04676" w14:textId="3285F1BE" w:rsidR="00C27C07" w:rsidRDefault="00C27C07" w:rsidP="00C27C07">
      <w:pPr>
        <w:rPr>
          <w:rFonts w:eastAsia="Batang"/>
          <w:b/>
          <w:szCs w:val="24"/>
          <w:lang w:val="en-GB"/>
        </w:rPr>
      </w:pPr>
      <w:r w:rsidRPr="00B31039">
        <w:rPr>
          <w:rFonts w:eastAsia="Batang"/>
          <w:b/>
          <w:szCs w:val="24"/>
          <w:u w:val="single"/>
          <w:lang w:val="en-GB"/>
        </w:rPr>
        <w:t>Observatio</w:t>
      </w:r>
      <w:r>
        <w:rPr>
          <w:rFonts w:eastAsia="Batang"/>
          <w:b/>
          <w:szCs w:val="24"/>
          <w:u w:val="single"/>
          <w:lang w:val="en-GB"/>
        </w:rPr>
        <w:t>n</w:t>
      </w:r>
      <w:r w:rsidR="00894715">
        <w:rPr>
          <w:rFonts w:eastAsia="Batang"/>
          <w:b/>
          <w:szCs w:val="24"/>
          <w:u w:val="single"/>
          <w:lang w:val="en-GB"/>
        </w:rPr>
        <w:t xml:space="preserve"> </w:t>
      </w:r>
      <w:r w:rsidR="00173CD0">
        <w:rPr>
          <w:rFonts w:eastAsia="Batang"/>
          <w:b/>
          <w:szCs w:val="24"/>
          <w:u w:val="single"/>
          <w:lang w:val="en-GB"/>
        </w:rPr>
        <w:t>14</w:t>
      </w:r>
      <w:r w:rsidR="00173CD0">
        <w:rPr>
          <w:rFonts w:eastAsia="Batang"/>
          <w:b/>
          <w:szCs w:val="24"/>
          <w:lang w:val="en-GB"/>
        </w:rPr>
        <w:t xml:space="preserve"> </w:t>
      </w:r>
      <w:r>
        <w:rPr>
          <w:rFonts w:eastAsia="Batang"/>
          <w:b/>
          <w:szCs w:val="24"/>
          <w:lang w:val="en-GB"/>
        </w:rPr>
        <w:t>Based on LLS, increasing the guardband between the scheduled DL and UL helps reducing the inter-UE CLI and recovering some TPUT loss. When inter-UE CLI is too large due to close UEs proximity, increasing the guardband is not helpful.</w:t>
      </w:r>
    </w:p>
    <w:p w14:paraId="0B482611" w14:textId="5797E123" w:rsidR="003D4CA1" w:rsidRDefault="003D4CA1" w:rsidP="003D4CA1">
      <w:pPr>
        <w:rPr>
          <w:lang w:val="en-GB"/>
        </w:rPr>
      </w:pPr>
      <w:r w:rsidRPr="0066249B">
        <w:rPr>
          <w:rFonts w:eastAsia="Batang"/>
          <w:b/>
          <w:szCs w:val="24"/>
          <w:u w:val="single"/>
          <w:lang w:val="en-GB"/>
        </w:rPr>
        <w:t xml:space="preserve">Observation </w:t>
      </w:r>
      <w:r w:rsidR="00173CD0">
        <w:rPr>
          <w:rFonts w:eastAsia="Batang"/>
          <w:b/>
          <w:szCs w:val="24"/>
          <w:u w:val="single"/>
          <w:lang w:val="en-GB"/>
        </w:rPr>
        <w:t>15</w:t>
      </w:r>
      <w:r w:rsidRPr="007C457F">
        <w:rPr>
          <w:b/>
          <w:iCs/>
          <w:szCs w:val="16"/>
          <w:lang w:val="en-GB" w:eastAsia="ko-KR"/>
        </w:rPr>
        <w:t xml:space="preserve">: </w:t>
      </w:r>
      <w:r>
        <w:rPr>
          <w:b/>
          <w:iCs/>
          <w:szCs w:val="16"/>
          <w:lang w:val="en-GB" w:eastAsia="ko-KR"/>
        </w:rPr>
        <w:t xml:space="preserve">Semi-static configuration of the UL/DL subbands is essential for the SBFD operation. </w:t>
      </w:r>
    </w:p>
    <w:p w14:paraId="26C556E6" w14:textId="3ECC1FF2" w:rsidR="00287F4A" w:rsidRDefault="00287F4A" w:rsidP="00287F4A">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16: </w:t>
      </w:r>
      <w:r w:rsidRPr="00455193">
        <w:rPr>
          <w:rFonts w:eastAsia="Batang"/>
          <w:b/>
          <w:szCs w:val="24"/>
          <w:lang w:val="en-GB"/>
        </w:rPr>
        <w:t xml:space="preserve">Whether to explicitly or implicitly indicate the frequency location of other subbands depends on the gNB capability of SBFD operation with or without a guardband respectively. </w:t>
      </w:r>
    </w:p>
    <w:p w14:paraId="557B63D4" w14:textId="4B790D55" w:rsidR="00473445" w:rsidRDefault="00473445" w:rsidP="00473445">
      <w:pPr>
        <w:spacing w:after="0"/>
        <w:jc w:val="both"/>
        <w:rPr>
          <w:b/>
          <w:iCs/>
          <w:szCs w:val="16"/>
          <w:lang w:val="en-GB" w:eastAsia="ko-KR"/>
        </w:rPr>
      </w:pPr>
      <w:r w:rsidRPr="0066249B">
        <w:rPr>
          <w:rFonts w:eastAsia="Batang"/>
          <w:b/>
          <w:szCs w:val="24"/>
          <w:u w:val="single"/>
          <w:lang w:val="en-GB"/>
        </w:rPr>
        <w:t xml:space="preserve">Observation </w:t>
      </w:r>
      <w:r w:rsidR="00EE46E9">
        <w:rPr>
          <w:rFonts w:eastAsia="Batang"/>
          <w:b/>
          <w:szCs w:val="24"/>
          <w:u w:val="single"/>
          <w:lang w:val="en-GB"/>
        </w:rPr>
        <w:t>17</w:t>
      </w:r>
      <w:r w:rsidRPr="007C457F">
        <w:rPr>
          <w:b/>
          <w:iCs/>
          <w:szCs w:val="16"/>
          <w:lang w:val="en-GB" w:eastAsia="ko-KR"/>
        </w:rPr>
        <w:t>:</w:t>
      </w:r>
      <w:r>
        <w:rPr>
          <w:b/>
          <w:iCs/>
          <w:szCs w:val="16"/>
          <w:lang w:val="en-GB" w:eastAsia="ko-KR"/>
        </w:rPr>
        <w:t xml:space="preserve"> For SBFD scheme within a single configured UL/DL BWP pair:</w:t>
      </w:r>
    </w:p>
    <w:p w14:paraId="79B1B1F3" w14:textId="77777777" w:rsidR="00473445" w:rsidRDefault="00473445" w:rsidP="00473445">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Non-aligned UL/DL BWP could be beneficial for some scenarios, e.g., narrowband UL/DL BPW for initial access or default BWP. </w:t>
      </w:r>
    </w:p>
    <w:p w14:paraId="12B172B4" w14:textId="77777777" w:rsidR="00700A06" w:rsidRPr="007B0990" w:rsidRDefault="00700A06" w:rsidP="007B0990">
      <w:pPr>
        <w:pStyle w:val="ListParagraph"/>
        <w:jc w:val="both"/>
        <w:rPr>
          <w:rFonts w:eastAsia="Batang"/>
          <w:b/>
          <w:lang w:val="en-GB"/>
        </w:rPr>
      </w:pPr>
    </w:p>
    <w:p w14:paraId="0C6A3132" w14:textId="7E014E37" w:rsidR="00423755" w:rsidRDefault="00423755" w:rsidP="00423755">
      <w:pPr>
        <w:spacing w:after="0"/>
        <w:jc w:val="both"/>
        <w:rPr>
          <w:rFonts w:ascii="Times" w:eastAsia="Batang" w:hAnsi="Times" w:cs="Times"/>
          <w:lang w:eastAsia="x-none"/>
        </w:rPr>
      </w:pPr>
      <w:r w:rsidRPr="0066249B">
        <w:rPr>
          <w:rFonts w:eastAsia="Batang"/>
          <w:b/>
          <w:szCs w:val="24"/>
          <w:u w:val="single"/>
          <w:lang w:val="en-GB"/>
        </w:rPr>
        <w:t xml:space="preserve">Observation </w:t>
      </w:r>
      <w:r w:rsidR="00EE46E9">
        <w:rPr>
          <w:rFonts w:eastAsia="Batang"/>
          <w:b/>
          <w:szCs w:val="24"/>
          <w:u w:val="single"/>
          <w:lang w:val="en-GB"/>
        </w:rPr>
        <w:t>18</w:t>
      </w:r>
      <w:r w:rsidRPr="007C457F">
        <w:rPr>
          <w:b/>
          <w:iCs/>
          <w:szCs w:val="16"/>
          <w:lang w:val="en-GB" w:eastAsia="ko-KR"/>
        </w:rPr>
        <w:t>:</w:t>
      </w:r>
      <w:r w:rsidRPr="004C34A0">
        <w:rPr>
          <w:b/>
          <w:szCs w:val="16"/>
          <w:lang w:val="en-GB" w:eastAsia="ko-KR"/>
        </w:rPr>
        <w:t xml:space="preserve"> 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each subband configured as BWP</w:t>
      </w:r>
      <w:r w:rsidRPr="003848CC">
        <w:rPr>
          <w:rFonts w:ascii="Times" w:eastAsia="Batang" w:hAnsi="Times" w:cs="Times"/>
          <w:b/>
          <w:bCs/>
          <w:lang w:eastAsia="x-none"/>
        </w:rPr>
        <w:t>, it requires a lot of specification impacts and complicate UE behavior.</w:t>
      </w:r>
      <w:r>
        <w:rPr>
          <w:rFonts w:ascii="Times" w:eastAsia="Batang" w:hAnsi="Times" w:cs="Times"/>
          <w:lang w:eastAsia="x-none"/>
        </w:rPr>
        <w:t xml:space="preserve"> </w:t>
      </w:r>
    </w:p>
    <w:p w14:paraId="60EE0C6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Pr>
          <w:rFonts w:ascii="Times New Roman" w:eastAsia="Batang" w:hAnsi="Times New Roman"/>
          <w:b/>
          <w:sz w:val="20"/>
          <w:lang w:val="en-GB"/>
        </w:rPr>
        <w:t>, each configured with its own DL/UL TDD pattern.</w:t>
      </w:r>
    </w:p>
    <w:p w14:paraId="275F9375"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Requires cross-BWP scheduling and cross-BWP HARQ feedback.</w:t>
      </w:r>
    </w:p>
    <w:p w14:paraId="18A8AB86"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Complicates BWP switching mechanism</w:t>
      </w:r>
    </w:p>
    <w:p w14:paraId="19C8FA1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center frequency  </w:t>
      </w:r>
    </w:p>
    <w:p w14:paraId="5C19B998" w14:textId="77777777" w:rsidR="00BD10C1" w:rsidRDefault="00423755" w:rsidP="00327557">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Pr="003848CC">
        <w:rPr>
          <w:rFonts w:ascii="Times New Roman" w:eastAsia="Batang" w:hAnsi="Times New Roman"/>
          <w:b/>
          <w:sz w:val="20"/>
          <w:lang w:val="en-GB"/>
        </w:rPr>
        <w:t>ome restriction rules may be needed to have common parameters for both DL BWPs</w:t>
      </w:r>
    </w:p>
    <w:p w14:paraId="45D80CA7" w14:textId="565027F5" w:rsidR="00423755" w:rsidRPr="00A8084E" w:rsidRDefault="00423755" w:rsidP="00423755">
      <w:pPr>
        <w:pStyle w:val="ListParagraph"/>
        <w:numPr>
          <w:ilvl w:val="0"/>
          <w:numId w:val="45"/>
        </w:numPr>
        <w:jc w:val="both"/>
        <w:rPr>
          <w:rFonts w:eastAsia="Batang"/>
          <w:b/>
          <w:lang w:val="en-GB"/>
        </w:rPr>
      </w:pPr>
      <w:r w:rsidRPr="007B0990">
        <w:rPr>
          <w:rFonts w:ascii="Times New Roman" w:eastAsia="Batang" w:hAnsi="Times New Roman"/>
          <w:b/>
          <w:sz w:val="20"/>
          <w:lang w:val="en-GB"/>
        </w:rPr>
        <w:t>RRC signalling overhead</w:t>
      </w:r>
    </w:p>
    <w:p w14:paraId="179F18C0" w14:textId="77777777" w:rsidR="00BD10C1" w:rsidRPr="007B0990" w:rsidRDefault="00BD10C1" w:rsidP="007B0990">
      <w:pPr>
        <w:jc w:val="both"/>
        <w:rPr>
          <w:rFonts w:eastAsia="Batang"/>
          <w:b/>
          <w:lang w:val="en-GB"/>
        </w:rPr>
      </w:pPr>
    </w:p>
    <w:p w14:paraId="3C8A0D0D" w14:textId="13229A1B" w:rsidR="00700A06" w:rsidRDefault="00700A06" w:rsidP="00700A06">
      <w:pPr>
        <w:spacing w:after="0"/>
        <w:rPr>
          <w:rFonts w:ascii="Times" w:eastAsia="Batang" w:hAnsi="Times" w:cs="Times"/>
          <w:b/>
          <w:lang w:eastAsia="x-none"/>
        </w:rPr>
      </w:pPr>
      <w:r w:rsidRPr="0066249B">
        <w:rPr>
          <w:rFonts w:eastAsia="Batang"/>
          <w:b/>
          <w:szCs w:val="24"/>
          <w:u w:val="single"/>
          <w:lang w:val="en-GB"/>
        </w:rPr>
        <w:t xml:space="preserve">Observation </w:t>
      </w:r>
      <w:r w:rsidR="003618F0">
        <w:rPr>
          <w:rFonts w:eastAsia="Batang"/>
          <w:b/>
          <w:szCs w:val="24"/>
          <w:u w:val="single"/>
          <w:lang w:val="en-GB"/>
        </w:rPr>
        <w:t>19</w:t>
      </w:r>
      <w:r w:rsidRPr="007C457F">
        <w:rPr>
          <w:b/>
          <w:iCs/>
          <w:szCs w:val="16"/>
          <w:lang w:val="en-GB" w:eastAsia="ko-KR"/>
        </w:rPr>
        <w:t>:</w:t>
      </w:r>
      <w:r>
        <w:rPr>
          <w:b/>
          <w:iCs/>
          <w:szCs w:val="16"/>
          <w:lang w:val="en-GB" w:eastAsia="ko-KR"/>
        </w:rPr>
        <w:t xml:space="preserve"> </w:t>
      </w:r>
      <w:r w:rsidRPr="003848CC">
        <w:rPr>
          <w:b/>
          <w:iCs/>
          <w:szCs w:val="16"/>
          <w:lang w:val="en-GB" w:eastAsia="ko-KR"/>
        </w:rPr>
        <w:t xml:space="preserve">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w:t>
      </w:r>
      <w:r>
        <w:rPr>
          <w:rFonts w:ascii="Times" w:eastAsia="Batang" w:hAnsi="Times" w:cs="Times"/>
          <w:b/>
          <w:lang w:eastAsia="x-none"/>
        </w:rPr>
        <w:t>one BWP pair is configured for TDD operation and the pair is configured for SBFD operation, it requires less specification impact mainly to enhance the BWP framework (e.g. non-contiguous RB for BWP, non-aligned UL/DL center freq.)</w:t>
      </w:r>
    </w:p>
    <w:p w14:paraId="17238544" w14:textId="77777777" w:rsidR="00700A06" w:rsidRPr="003848CC"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lastRenderedPageBreak/>
        <w:t>One UL/DL BWP pair is active at a time</w:t>
      </w:r>
    </w:p>
    <w:p w14:paraId="48BC3780" w14:textId="77777777" w:rsidR="00700A06"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t>Semi-static configuration of BWP switching pattern to reduce BWP switching delay.</w:t>
      </w:r>
    </w:p>
    <w:p w14:paraId="77AA135F" w14:textId="77777777" w:rsidR="00700A06" w:rsidRPr="00D0146C" w:rsidRDefault="00700A06" w:rsidP="00700A06">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 to reduce inter-UE CLI.</w:t>
      </w:r>
    </w:p>
    <w:p w14:paraId="04234D8D" w14:textId="77777777" w:rsidR="00DC71DD" w:rsidRDefault="00DC71DD" w:rsidP="00DC71DD">
      <w:pPr>
        <w:rPr>
          <w:rFonts w:ascii="Times" w:eastAsia="Batang" w:hAnsi="Times" w:cs="Times"/>
          <w:b/>
          <w:lang w:eastAsia="x-none"/>
        </w:rPr>
      </w:pPr>
    </w:p>
    <w:p w14:paraId="6D300379" w14:textId="71756C51" w:rsidR="008910C1" w:rsidRDefault="008910C1" w:rsidP="008910C1">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20: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subband traffic direction</w:t>
      </w:r>
      <w:r>
        <w:rPr>
          <w:rFonts w:eastAsia="Batang"/>
          <w:b/>
          <w:szCs w:val="24"/>
          <w:lang w:val="en-GB"/>
        </w:rPr>
        <w:t xml:space="preserve"> and increases complexity and timeline for adaptive RF tunning and filtering. </w:t>
      </w:r>
    </w:p>
    <w:p w14:paraId="7B8D8F86" w14:textId="77777777" w:rsidR="008910C1" w:rsidRDefault="008910C1" w:rsidP="008910C1">
      <w:pPr>
        <w:spacing w:after="0"/>
        <w:jc w:val="both"/>
        <w:rPr>
          <w:rFonts w:eastAsia="Batang"/>
          <w:b/>
          <w:szCs w:val="24"/>
          <w:lang w:val="en-GB"/>
        </w:rPr>
      </w:pPr>
    </w:p>
    <w:p w14:paraId="028F3A8E" w14:textId="41658BAD" w:rsidR="00DD058B" w:rsidRPr="003848CC" w:rsidRDefault="00DD058B" w:rsidP="00DD058B">
      <w:pPr>
        <w:spacing w:after="0"/>
        <w:jc w:val="both"/>
        <w:rPr>
          <w:rFonts w:eastAsia="Batang"/>
          <w:b/>
          <w:szCs w:val="24"/>
          <w:lang w:val="en-GB"/>
        </w:rPr>
      </w:pPr>
      <w:r w:rsidRPr="00C76128">
        <w:rPr>
          <w:rFonts w:eastAsia="Batang"/>
          <w:b/>
          <w:szCs w:val="24"/>
          <w:u w:val="single"/>
          <w:lang w:val="en-GB"/>
        </w:rPr>
        <w:t xml:space="preserve">Observation </w:t>
      </w:r>
      <w:r w:rsidRPr="009D6A77">
        <w:rPr>
          <w:rFonts w:eastAsia="Batang"/>
          <w:b/>
          <w:szCs w:val="24"/>
          <w:u w:val="single"/>
          <w:lang w:val="en-GB"/>
        </w:rPr>
        <w:t>21</w:t>
      </w:r>
      <w:r w:rsidRPr="003848CC">
        <w:rPr>
          <w:rFonts w:eastAsia="Batang"/>
          <w:b/>
          <w:szCs w:val="24"/>
          <w:lang w:val="en-GB"/>
        </w:rPr>
        <w:t>: Dynamic SBFD symbol update</w:t>
      </w:r>
      <w:r>
        <w:rPr>
          <w:rFonts w:eastAsia="Batang"/>
          <w:b/>
          <w:szCs w:val="24"/>
          <w:lang w:val="en-GB"/>
        </w:rPr>
        <w:t xml:space="preserve"> (e.g., fallback to TDD mode or adapting subbands)</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w:t>
      </w:r>
      <w:r>
        <w:rPr>
          <w:rFonts w:eastAsia="Batang"/>
          <w:b/>
          <w:szCs w:val="24"/>
          <w:lang w:val="en-GB"/>
        </w:rPr>
        <w:t xml:space="preserve"> of resource utilization</w:t>
      </w:r>
      <w:r w:rsidRPr="003848CC">
        <w:rPr>
          <w:rFonts w:eastAsia="Batang"/>
          <w:b/>
          <w:szCs w:val="24"/>
          <w:lang w:val="en-GB"/>
        </w:rPr>
        <w:t xml:space="preserve"> </w:t>
      </w:r>
      <w:r>
        <w:rPr>
          <w:rFonts w:eastAsia="Batang"/>
          <w:b/>
          <w:szCs w:val="24"/>
          <w:lang w:val="en-GB"/>
        </w:rPr>
        <w:t xml:space="preserve">and flexibility </w:t>
      </w:r>
      <w:r w:rsidRPr="003848CC">
        <w:rPr>
          <w:rFonts w:eastAsia="Batang"/>
          <w:b/>
          <w:szCs w:val="24"/>
          <w:lang w:val="en-GB"/>
        </w:rPr>
        <w:t xml:space="preserve">of options 2, 3 and 4.  </w:t>
      </w:r>
    </w:p>
    <w:p w14:paraId="558073C3" w14:textId="77777777" w:rsidR="00AE5FFB" w:rsidRDefault="00AE5FFB" w:rsidP="008910C1">
      <w:pPr>
        <w:spacing w:after="0"/>
        <w:jc w:val="both"/>
        <w:rPr>
          <w:rFonts w:eastAsia="Batang"/>
          <w:b/>
          <w:szCs w:val="24"/>
          <w:lang w:val="en-GB"/>
        </w:rPr>
      </w:pPr>
    </w:p>
    <w:p w14:paraId="64E9321B" w14:textId="43BDA70B" w:rsidR="00131A05" w:rsidRDefault="00131A05" w:rsidP="00131A05">
      <w:pPr>
        <w:jc w:val="both"/>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22</w:t>
      </w:r>
      <w:r w:rsidRPr="007C457F">
        <w:rPr>
          <w:b/>
          <w:iCs/>
          <w:szCs w:val="16"/>
          <w:lang w:val="en-GB" w:eastAsia="ko-KR"/>
        </w:rPr>
        <w:t xml:space="preserve">: </w:t>
      </w:r>
      <w:r>
        <w:rPr>
          <w:b/>
          <w:iCs/>
          <w:szCs w:val="16"/>
          <w:lang w:val="en-GB" w:eastAsia="ko-KR"/>
        </w:rPr>
        <w:t>Dynamic indication/update of the UL/DL subband can be useful in some scenarios , e.g. gNB fallback to HD mode due to strong interference , adapting the resources based on the UL/DL traffic loads and enable dynamic DL scheduling across all freq. resources.</w:t>
      </w:r>
    </w:p>
    <w:p w14:paraId="70BB6565" w14:textId="77777777" w:rsidR="00AE5FFB" w:rsidRDefault="00AE5FFB" w:rsidP="008910C1">
      <w:pPr>
        <w:spacing w:after="0"/>
        <w:jc w:val="both"/>
        <w:rPr>
          <w:rFonts w:eastAsia="Batang"/>
          <w:b/>
          <w:szCs w:val="24"/>
          <w:lang w:val="en-GB"/>
        </w:rPr>
      </w:pPr>
    </w:p>
    <w:p w14:paraId="6F5A0B49" w14:textId="53AF1EE5" w:rsidR="00CB7C2E" w:rsidRPr="000A1F10" w:rsidRDefault="00CB7C2E" w:rsidP="00CB7C2E">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23:</w:t>
      </w:r>
      <w:r w:rsidRPr="003848CC">
        <w:rPr>
          <w:rFonts w:eastAsia="Batang"/>
          <w:b/>
          <w:szCs w:val="24"/>
          <w:lang w:val="en-GB"/>
        </w:rPr>
        <w:t xml:space="preserve"> </w:t>
      </w:r>
      <w:r>
        <w:rPr>
          <w:rFonts w:eastAsia="Batang"/>
          <w:b/>
          <w:szCs w:val="24"/>
          <w:lang w:val="en-GB"/>
        </w:rPr>
        <w:t xml:space="preserve">SBFD operation should target both SBFD-aware UE and non SBFD-aware UE including both legacy UE and Rel-18+ UEs that are not SBFD-aware.  </w:t>
      </w:r>
    </w:p>
    <w:p w14:paraId="6C6FE6A7" w14:textId="09945B6E" w:rsidR="00CB7C2E" w:rsidRDefault="00CB7C2E" w:rsidP="00CB7C2E">
      <w:pPr>
        <w:jc w:val="both"/>
        <w:rPr>
          <w:rFonts w:eastAsia="Batang"/>
          <w:b/>
          <w:lang w:val="en-GB"/>
        </w:rPr>
      </w:pPr>
      <w:r w:rsidRPr="0066249B">
        <w:rPr>
          <w:rFonts w:eastAsia="Batang"/>
          <w:b/>
          <w:szCs w:val="24"/>
          <w:u w:val="single"/>
          <w:lang w:val="en-GB"/>
        </w:rPr>
        <w:t xml:space="preserve">Observation </w:t>
      </w:r>
      <w:r>
        <w:rPr>
          <w:rFonts w:eastAsia="Batang"/>
          <w:b/>
          <w:szCs w:val="24"/>
          <w:u w:val="single"/>
          <w:lang w:val="en-GB"/>
        </w:rPr>
        <w:t>24</w:t>
      </w:r>
      <w:r w:rsidRPr="007C457F">
        <w:rPr>
          <w:b/>
          <w:iCs/>
          <w:szCs w:val="16"/>
          <w:lang w:val="en-GB" w:eastAsia="ko-KR"/>
        </w:rPr>
        <w:t>:</w:t>
      </w:r>
      <w:r>
        <w:rPr>
          <w:b/>
          <w:iCs/>
          <w:szCs w:val="16"/>
          <w:lang w:val="en-GB" w:eastAsia="ko-KR"/>
        </w:rPr>
        <w:t xml:space="preserve"> </w:t>
      </w:r>
      <w:r w:rsidRPr="0094322C">
        <w:rPr>
          <w:b/>
          <w:iCs/>
          <w:szCs w:val="16"/>
          <w:lang w:val="en-GB" w:eastAsia="ko-KR"/>
        </w:rPr>
        <w:t xml:space="preserve">gNB SBFD operation in flexible symbols is essential for non-SBFD aware to </w:t>
      </w:r>
      <w:r>
        <w:rPr>
          <w:b/>
          <w:iCs/>
          <w:szCs w:val="16"/>
          <w:lang w:val="en-GB" w:eastAsia="ko-KR"/>
        </w:rPr>
        <w:t>enable</w:t>
      </w:r>
      <w:r w:rsidRPr="0094322C">
        <w:rPr>
          <w:b/>
          <w:iCs/>
          <w:szCs w:val="16"/>
          <w:lang w:val="en-GB" w:eastAsia="ko-KR"/>
        </w:rPr>
        <w:t xml:space="preserve"> UL transmission in the SBFD symbols, otherwise if </w:t>
      </w:r>
      <w:r w:rsidRPr="000A1F10">
        <w:rPr>
          <w:rFonts w:eastAsia="Batang"/>
          <w:b/>
          <w:lang w:val="en-GB"/>
        </w:rPr>
        <w:t xml:space="preserve">SBFD operation is limited to symbols configured as ‘DL’, then non SBFD-aware UE will not be able to utilize the UL-SB </w:t>
      </w:r>
      <w:r>
        <w:rPr>
          <w:rFonts w:eastAsia="Batang"/>
          <w:b/>
          <w:lang w:val="en-GB"/>
        </w:rPr>
        <w:t xml:space="preserve">for </w:t>
      </w:r>
      <w:r w:rsidRPr="000A1F10">
        <w:rPr>
          <w:rFonts w:eastAsia="Batang"/>
          <w:b/>
          <w:lang w:val="en-GB"/>
        </w:rPr>
        <w:t>the UL coverage gain or latency reduction</w:t>
      </w:r>
      <w:r>
        <w:rPr>
          <w:rFonts w:eastAsia="Batang"/>
          <w:b/>
          <w:lang w:val="en-GB"/>
        </w:rPr>
        <w:t>.</w:t>
      </w:r>
    </w:p>
    <w:p w14:paraId="1BF08DAE" w14:textId="63B4BF68" w:rsidR="00CB7C2E" w:rsidRDefault="00CB7C2E" w:rsidP="00CB7C2E">
      <w:pPr>
        <w:jc w:val="both"/>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25</w:t>
      </w:r>
      <w:r w:rsidRPr="007C457F">
        <w:rPr>
          <w:b/>
          <w:iCs/>
          <w:szCs w:val="16"/>
          <w:lang w:val="en-GB" w:eastAsia="ko-KR"/>
        </w:rPr>
        <w:t>:</w:t>
      </w:r>
      <w:r>
        <w:rPr>
          <w:b/>
          <w:iCs/>
          <w:szCs w:val="16"/>
          <w:lang w:val="en-GB" w:eastAsia="ko-KR"/>
        </w:rPr>
        <w:t xml:space="preserve"> From UE perspective, common SBFD-aware UE behaviour in SBFD symbols indicated as ‘Downlink’ or ‘Flexible’ is preferred.</w:t>
      </w:r>
    </w:p>
    <w:p w14:paraId="424EB8DE" w14:textId="45E8AB99" w:rsidR="00A22DD2" w:rsidRDefault="00A22DD2" w:rsidP="00A22DD2">
      <w:pPr>
        <w:spacing w:after="0"/>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26</w:t>
      </w:r>
      <w:r w:rsidRPr="007C457F">
        <w:rPr>
          <w:b/>
          <w:iCs/>
          <w:szCs w:val="16"/>
          <w:lang w:val="en-GB" w:eastAsia="ko-KR"/>
        </w:rPr>
        <w:t>:</w:t>
      </w:r>
      <w:r>
        <w:rPr>
          <w:b/>
          <w:iCs/>
          <w:szCs w:val="16"/>
          <w:lang w:val="en-GB" w:eastAsia="ko-KR"/>
        </w:rPr>
        <w:t xml:space="preserve"> UE indication of the UL/DL subband configurations at initial access is beneficial to enable:</w:t>
      </w:r>
    </w:p>
    <w:p w14:paraId="6116EBFF" w14:textId="77777777" w:rsidR="00A22DD2" w:rsidRPr="007B0990" w:rsidRDefault="00A22DD2" w:rsidP="00A22DD2">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Improve UL coverage for RACH messages by enabling repetition</w:t>
      </w:r>
      <w:r>
        <w:rPr>
          <w:rFonts w:ascii="Times New Roman" w:eastAsia="SimSun" w:hAnsi="Times New Roman"/>
          <w:b/>
          <w:iCs/>
          <w:sz w:val="20"/>
          <w:szCs w:val="16"/>
          <w:lang w:val="en-GB" w:eastAsia="ko-KR"/>
        </w:rPr>
        <w:t xml:space="preserve"> </w:t>
      </w:r>
      <w:r w:rsidRPr="007B0990">
        <w:rPr>
          <w:rFonts w:ascii="Times New Roman" w:eastAsia="SimSun" w:hAnsi="Times New Roman"/>
          <w:b/>
          <w:iCs/>
          <w:sz w:val="20"/>
          <w:szCs w:val="16"/>
          <w:lang w:val="en-GB" w:eastAsia="ko-KR"/>
        </w:rPr>
        <w:t>and/or frequency hopping</w:t>
      </w:r>
    </w:p>
    <w:p w14:paraId="47687D30" w14:textId="77777777" w:rsidR="00A22DD2" w:rsidRPr="007B0990" w:rsidRDefault="00A22DD2" w:rsidP="00A22DD2">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Enable additional RACH occasions which reduce the collision of the CBRA</w:t>
      </w:r>
    </w:p>
    <w:p w14:paraId="0E977554" w14:textId="77777777" w:rsidR="00A22DD2" w:rsidRPr="007B0990" w:rsidRDefault="00A22DD2" w:rsidP="00A22DD2">
      <w:pPr>
        <w:pStyle w:val="ListParagraph"/>
        <w:numPr>
          <w:ilvl w:val="0"/>
          <w:numId w:val="45"/>
        </w:numPr>
        <w:rPr>
          <w:b/>
          <w:szCs w:val="16"/>
          <w:lang w:val="en-GB" w:eastAsia="ko-KR"/>
        </w:rPr>
      </w:pPr>
      <w:r w:rsidRPr="007B0990">
        <w:rPr>
          <w:rFonts w:ascii="Times New Roman" w:eastAsia="SimSun" w:hAnsi="Times New Roman"/>
          <w:b/>
          <w:iCs/>
          <w:sz w:val="20"/>
          <w:szCs w:val="16"/>
          <w:lang w:val="en-GB" w:eastAsia="ko-KR"/>
        </w:rPr>
        <w:t>Reduce the latency for random/initial access procedure.</w:t>
      </w:r>
    </w:p>
    <w:p w14:paraId="7972D328" w14:textId="77777777" w:rsidR="00126A03" w:rsidRPr="007B0990" w:rsidRDefault="00126A03" w:rsidP="007B0990">
      <w:pPr>
        <w:spacing w:after="0"/>
      </w:pPr>
    </w:p>
    <w:p w14:paraId="61658436" w14:textId="271E1F37" w:rsidR="00A74CF0" w:rsidRDefault="00A74CF0" w:rsidP="00A74CF0">
      <w:pPr>
        <w:tabs>
          <w:tab w:val="num" w:pos="1440"/>
        </w:tabs>
        <w:spacing w:after="0"/>
        <w:jc w:val="both"/>
        <w:rPr>
          <w:b/>
          <w:szCs w:val="16"/>
          <w:lang w:val="en-GB" w:eastAsia="ko-KR"/>
        </w:rPr>
      </w:pPr>
      <w:r w:rsidRPr="0066249B">
        <w:rPr>
          <w:rFonts w:eastAsia="Batang"/>
          <w:b/>
          <w:szCs w:val="24"/>
          <w:u w:val="single"/>
          <w:lang w:val="en-GB"/>
        </w:rPr>
        <w:t xml:space="preserve">Observation </w:t>
      </w:r>
      <w:r w:rsidR="00DD7C55">
        <w:rPr>
          <w:rFonts w:eastAsia="Batang"/>
          <w:b/>
          <w:szCs w:val="24"/>
          <w:u w:val="single"/>
          <w:lang w:val="en-GB"/>
        </w:rPr>
        <w:t>27</w:t>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0E8DE8AE"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7524259D"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06C3E00A"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CORESET #0, SIB1 and Type-0 CSS can be configured in one the DL subband. Other CORESETs are very flexibly configured using bitmaps.</w:t>
      </w:r>
    </w:p>
    <w:p w14:paraId="2376979B"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r w:rsidRPr="00BE013C">
        <w:rPr>
          <w:rFonts w:ascii="Times New Roman" w:hAnsi="Times New Roman"/>
          <w:b/>
          <w:iCs/>
          <w:sz w:val="20"/>
          <w:szCs w:val="14"/>
          <w:lang w:val="en-GB" w:eastAsia="ko-KR"/>
        </w:rPr>
        <w:t>subband or wideband CSI-RS configuration in DL slot</w:t>
      </w:r>
    </w:p>
    <w:p w14:paraId="17A2E316" w14:textId="77777777" w:rsidR="00A74CF0" w:rsidRPr="003848C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7E33B375" w14:textId="77777777" w:rsidR="00126A03" w:rsidRDefault="00126A03" w:rsidP="007B0990">
      <w:pPr>
        <w:spacing w:after="0"/>
        <w:jc w:val="both"/>
        <w:rPr>
          <w:rFonts w:eastAsia="Batang"/>
          <w:b/>
          <w:szCs w:val="24"/>
          <w:lang w:val="en-GB"/>
        </w:rPr>
      </w:pPr>
    </w:p>
    <w:p w14:paraId="18A8AAEA" w14:textId="77777777" w:rsidR="00234CE5" w:rsidRDefault="00234CE5" w:rsidP="00861484">
      <w:pPr>
        <w:spacing w:after="0"/>
        <w:rPr>
          <w:rFonts w:eastAsia="Batang"/>
          <w:b/>
          <w:szCs w:val="24"/>
          <w:u w:val="single"/>
          <w:lang w:val="en-GB"/>
        </w:rPr>
      </w:pPr>
    </w:p>
    <w:p w14:paraId="371376A4" w14:textId="3AB742C7" w:rsidR="00234CE5" w:rsidRDefault="00234CE5" w:rsidP="00234CE5">
      <w:pPr>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28:</w:t>
      </w:r>
      <w:r w:rsidRPr="00BE013C">
        <w:rPr>
          <w:rFonts w:eastAsia="Batang"/>
          <w:b/>
          <w:bCs/>
          <w:szCs w:val="24"/>
          <w:lang w:val="en-GB"/>
        </w:rPr>
        <w:t xml:space="preserve"> </w:t>
      </w:r>
      <w:r>
        <w:rPr>
          <w:rFonts w:eastAsia="Batang"/>
          <w:b/>
          <w:bCs/>
          <w:szCs w:val="24"/>
          <w:lang w:val="en-GB"/>
        </w:rPr>
        <w:t xml:space="preserve">Type 0 Resource allocation is flexible to enable DL scheduling across the two subbands.  However, there could be some restriction on scheduling flexibility if the DL subbands are not aligned with the RBG grid. </w:t>
      </w:r>
    </w:p>
    <w:p w14:paraId="36728E7C" w14:textId="25D88D0B" w:rsidR="00234CE5" w:rsidRPr="009D6A77" w:rsidRDefault="00C30935" w:rsidP="009D6A77">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29:</w:t>
      </w:r>
      <w:r w:rsidRPr="00BE013C">
        <w:rPr>
          <w:rFonts w:eastAsia="Batang"/>
          <w:b/>
          <w:bCs/>
          <w:szCs w:val="24"/>
          <w:lang w:val="en-GB"/>
        </w:rPr>
        <w:t xml:space="preserve"> </w:t>
      </w:r>
      <w:r>
        <w:rPr>
          <w:rFonts w:eastAsia="Batang"/>
          <w:b/>
          <w:bCs/>
          <w:szCs w:val="24"/>
          <w:lang w:val="en-GB"/>
        </w:rPr>
        <w:t>Partial PRG for PDSCH could be extended for the edge PRBs at the downlink subband within the UE DL BPW. However, further discussion is needed whether to limit it for PRG = 4 only and minimum size of the partial PRG.</w:t>
      </w:r>
    </w:p>
    <w:p w14:paraId="3E49AAA7" w14:textId="421599AE" w:rsidR="00861484" w:rsidRDefault="00861484" w:rsidP="00861484">
      <w:pPr>
        <w:spacing w:after="0"/>
        <w:rPr>
          <w:b/>
          <w:szCs w:val="16"/>
          <w:lang w:val="en-GB" w:eastAsia="ko-KR"/>
        </w:rPr>
      </w:pPr>
      <w:r w:rsidRPr="0066249B">
        <w:rPr>
          <w:rFonts w:eastAsia="Batang"/>
          <w:b/>
          <w:szCs w:val="24"/>
          <w:u w:val="single"/>
          <w:lang w:val="en-GB"/>
        </w:rPr>
        <w:t xml:space="preserve">Observation </w:t>
      </w:r>
      <w:r w:rsidR="00151476">
        <w:rPr>
          <w:rFonts w:eastAsia="Batang"/>
          <w:b/>
          <w:szCs w:val="24"/>
          <w:u w:val="single"/>
          <w:lang w:val="en-GB"/>
        </w:rPr>
        <w:t>30</w:t>
      </w:r>
      <w:r w:rsidRPr="0066249B">
        <w:rPr>
          <w:b/>
          <w:iCs/>
          <w:szCs w:val="16"/>
          <w:lang w:val="en-GB" w:eastAsia="ko-KR"/>
        </w:rPr>
        <w:t xml:space="preserve">: </w:t>
      </w:r>
      <w:r>
        <w:rPr>
          <w:b/>
          <w:szCs w:val="16"/>
          <w:lang w:val="en-GB" w:eastAsia="ko-KR"/>
        </w:rPr>
        <w:t xml:space="preserve"> For CSI-RS in SBFD symbols, gNB can configure:</w:t>
      </w:r>
    </w:p>
    <w:p w14:paraId="2B248BE1" w14:textId="77777777" w:rsidR="00861484" w:rsidRPr="00BE013C" w:rsidRDefault="00861484" w:rsidP="00861484">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 xml:space="preserve">Option1: Two </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resources per each subband and </w:t>
      </w:r>
      <w:r>
        <w:rPr>
          <w:rFonts w:ascii="Times New Roman" w:hAnsi="Times New Roman"/>
          <w:b/>
          <w:sz w:val="20"/>
          <w:szCs w:val="14"/>
          <w:lang w:val="en-GB" w:eastAsia="ko-KR"/>
        </w:rPr>
        <w:t xml:space="preserve">a </w:t>
      </w:r>
      <w:r w:rsidRPr="00BE013C">
        <w:rPr>
          <w:rFonts w:ascii="Times New Roman" w:hAnsi="Times New Roman"/>
          <w:b/>
          <w:sz w:val="20"/>
          <w:szCs w:val="14"/>
          <w:lang w:val="en-GB" w:eastAsia="ko-KR"/>
        </w:rPr>
        <w:t xml:space="preserve">single CSI report linked to the two resources. </w:t>
      </w:r>
    </w:p>
    <w:p w14:paraId="34170DF5" w14:textId="77777777" w:rsidR="00861484" w:rsidRPr="00BE013C" w:rsidRDefault="00861484" w:rsidP="00861484">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Option 2: Non-</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across the two DL subbands.</w:t>
      </w:r>
    </w:p>
    <w:p w14:paraId="2DA8C2E6" w14:textId="77777777" w:rsidR="00861484" w:rsidRDefault="00861484" w:rsidP="007B0990">
      <w:pPr>
        <w:spacing w:after="0"/>
        <w:jc w:val="both"/>
        <w:rPr>
          <w:rFonts w:eastAsia="Batang"/>
          <w:b/>
          <w:szCs w:val="24"/>
          <w:lang w:val="en-GB"/>
        </w:rPr>
      </w:pPr>
    </w:p>
    <w:p w14:paraId="26172DF8" w14:textId="51B573E3" w:rsidR="00861484" w:rsidRDefault="00861484" w:rsidP="00861484">
      <w:pPr>
        <w:rPr>
          <w:rFonts w:eastAsia="Batang"/>
          <w:b/>
          <w:szCs w:val="24"/>
          <w:lang w:val="en-GB"/>
        </w:rPr>
      </w:pPr>
      <w:r w:rsidRPr="0066249B">
        <w:rPr>
          <w:rFonts w:eastAsia="Batang"/>
          <w:b/>
          <w:szCs w:val="24"/>
          <w:u w:val="single"/>
          <w:lang w:val="en-GB"/>
        </w:rPr>
        <w:t xml:space="preserve">Observation </w:t>
      </w:r>
      <w:r w:rsidR="005900DD">
        <w:rPr>
          <w:rFonts w:eastAsia="Batang"/>
          <w:b/>
          <w:szCs w:val="24"/>
          <w:u w:val="single"/>
          <w:lang w:val="en-GB"/>
        </w:rPr>
        <w:t>31</w:t>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subbands which increase CSI processing latency.</w:t>
      </w:r>
    </w:p>
    <w:p w14:paraId="187AC159" w14:textId="6394729D" w:rsidR="005900DD" w:rsidRPr="003418C5" w:rsidRDefault="005900DD" w:rsidP="005900DD">
      <w:pPr>
        <w:jc w:val="both"/>
        <w:rPr>
          <w:bCs/>
          <w:color w:val="FF0000"/>
          <w:lang w:eastAsia="zh-CN"/>
        </w:rPr>
      </w:pPr>
      <w:r w:rsidRPr="0066249B">
        <w:rPr>
          <w:rFonts w:eastAsia="Batang"/>
          <w:b/>
          <w:szCs w:val="24"/>
          <w:u w:val="single"/>
          <w:lang w:val="en-GB"/>
        </w:rPr>
        <w:t xml:space="preserve">Observation </w:t>
      </w:r>
      <w:r>
        <w:rPr>
          <w:rFonts w:eastAsia="Batang"/>
          <w:b/>
          <w:szCs w:val="24"/>
          <w:u w:val="single"/>
          <w:lang w:val="en-GB"/>
        </w:rPr>
        <w:t xml:space="preserve">32: </w:t>
      </w:r>
      <w:r w:rsidRPr="000A1F10">
        <w:rPr>
          <w:rFonts w:eastAsia="Batang"/>
          <w:b/>
          <w:szCs w:val="24"/>
          <w:lang w:val="en-GB"/>
        </w:rPr>
        <w:t>A CSI-RS resource is configured with a granularity of 4 RBs in the frequency domain</w:t>
      </w:r>
      <w:r>
        <w:rPr>
          <w:rFonts w:eastAsia="Batang"/>
          <w:b/>
          <w:szCs w:val="24"/>
          <w:lang w:val="en-GB"/>
        </w:rPr>
        <w:t xml:space="preserve"> which may not be aligned with the DL subbands frequency resources </w:t>
      </w:r>
      <w:r w:rsidRPr="000A1F10">
        <w:rPr>
          <w:rFonts w:eastAsia="Batang"/>
          <w:b/>
          <w:szCs w:val="24"/>
          <w:lang w:val="en-GB"/>
        </w:rPr>
        <w:t>lead</w:t>
      </w:r>
      <w:r>
        <w:rPr>
          <w:rFonts w:eastAsia="Batang"/>
          <w:b/>
          <w:szCs w:val="24"/>
          <w:lang w:val="en-GB"/>
        </w:rPr>
        <w:t>ing</w:t>
      </w:r>
      <w:r w:rsidRPr="000A1F10">
        <w:rPr>
          <w:rFonts w:eastAsia="Batang"/>
          <w:b/>
          <w:szCs w:val="24"/>
          <w:lang w:val="en-GB"/>
        </w:rPr>
        <w:t xml:space="preserve"> to partial 4RB CSI-RS resources at the edge of DL subband</w:t>
      </w:r>
      <w:r>
        <w:rPr>
          <w:rFonts w:eastAsia="Batang"/>
          <w:b/>
          <w:szCs w:val="24"/>
          <w:lang w:val="en-GB"/>
        </w:rPr>
        <w:t>.</w:t>
      </w:r>
    </w:p>
    <w:p w14:paraId="3FE5D522" w14:textId="35051753" w:rsidR="005900DD" w:rsidRDefault="005900DD" w:rsidP="005900DD">
      <w:pPr>
        <w:jc w:val="both"/>
        <w:rPr>
          <w:b/>
          <w:szCs w:val="16"/>
          <w:lang w:val="en-GB" w:eastAsia="ko-KR"/>
        </w:rPr>
      </w:pPr>
      <w:r w:rsidRPr="0066249B">
        <w:rPr>
          <w:rFonts w:eastAsia="Batang"/>
          <w:b/>
          <w:szCs w:val="24"/>
          <w:u w:val="single"/>
          <w:lang w:val="en-GB"/>
        </w:rPr>
        <w:lastRenderedPageBreak/>
        <w:t xml:space="preserve">Observation </w:t>
      </w:r>
      <w:r>
        <w:rPr>
          <w:rFonts w:eastAsia="Batang"/>
          <w:b/>
          <w:szCs w:val="24"/>
          <w:u w:val="single"/>
          <w:lang w:val="en-GB"/>
        </w:rPr>
        <w:t>33</w:t>
      </w:r>
      <w:r w:rsidRPr="0066249B">
        <w:rPr>
          <w:b/>
          <w:iCs/>
          <w:szCs w:val="16"/>
          <w:lang w:val="en-GB" w:eastAsia="ko-KR"/>
        </w:rPr>
        <w:t xml:space="preserve">: </w:t>
      </w:r>
      <w:r>
        <w:rPr>
          <w:b/>
          <w:iCs/>
          <w:szCs w:val="16"/>
          <w:lang w:val="en-GB" w:eastAsia="ko-KR"/>
        </w:rPr>
        <w:t>From gNB perspective, s</w:t>
      </w:r>
      <w:r>
        <w:rPr>
          <w:b/>
          <w:szCs w:val="16"/>
          <w:lang w:val="en-GB" w:eastAsia="ko-KR"/>
        </w:rPr>
        <w:t>witching between SBFD and non-SBFD symbols may require a transition guard period to switch the panels, tune filter and adjust timing which disrupt the transmission or reception.</w:t>
      </w:r>
    </w:p>
    <w:p w14:paraId="2F857324" w14:textId="1AF83BF7" w:rsidR="00586C99" w:rsidRDefault="00586C99" w:rsidP="00586C99">
      <w:pPr>
        <w:jc w:val="both"/>
        <w:rPr>
          <w:b/>
          <w:szCs w:val="16"/>
          <w:lang w:val="en-GB" w:eastAsia="ko-KR"/>
        </w:rPr>
      </w:pPr>
      <w:r w:rsidRPr="0066249B">
        <w:rPr>
          <w:rFonts w:eastAsia="Batang"/>
          <w:b/>
          <w:szCs w:val="24"/>
          <w:u w:val="single"/>
          <w:lang w:val="en-GB"/>
        </w:rPr>
        <w:t xml:space="preserve">Observation </w:t>
      </w:r>
      <w:r>
        <w:rPr>
          <w:rFonts w:eastAsia="Batang"/>
          <w:b/>
          <w:szCs w:val="24"/>
          <w:u w:val="single"/>
          <w:lang w:val="en-GB"/>
        </w:rPr>
        <w:t>34</w:t>
      </w:r>
      <w:r w:rsidRPr="0066249B">
        <w:rPr>
          <w:b/>
          <w:iCs/>
          <w:szCs w:val="16"/>
          <w:lang w:val="en-GB" w:eastAsia="ko-KR"/>
        </w:rPr>
        <w:t xml:space="preserve">: </w:t>
      </w:r>
      <w:r>
        <w:rPr>
          <w:b/>
          <w:iCs/>
          <w:szCs w:val="16"/>
          <w:lang w:val="en-GB" w:eastAsia="ko-KR"/>
        </w:rPr>
        <w:t>From UE perspective, s</w:t>
      </w:r>
      <w:r>
        <w:rPr>
          <w:b/>
          <w:szCs w:val="16"/>
          <w:lang w:val="en-GB" w:eastAsia="ko-KR"/>
        </w:rPr>
        <w:t xml:space="preserve">witching between SBFD and non-SBFD symbols may require time for UE to adjust its UL and/or DL filtering which interrupts the transmission or reception. </w:t>
      </w:r>
    </w:p>
    <w:p w14:paraId="547FBD57" w14:textId="1851B4F5" w:rsidR="00E90231" w:rsidRDefault="00E90231" w:rsidP="00E90231">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35:</w:t>
      </w:r>
      <w:r w:rsidRPr="00BE013C">
        <w:rPr>
          <w:rFonts w:eastAsia="Batang"/>
          <w:b/>
          <w:bCs/>
          <w:szCs w:val="24"/>
          <w:lang w:val="en-GB"/>
        </w:rPr>
        <w:t xml:space="preserve"> </w:t>
      </w:r>
      <w:r>
        <w:rPr>
          <w:rFonts w:eastAsia="Batang"/>
          <w:b/>
          <w:bCs/>
          <w:szCs w:val="24"/>
          <w:lang w:val="en-GB"/>
        </w:rPr>
        <w:t>Due to different UL link quality and the different antenna/panels configuration at SBFD symbols than normal UL slot, additional PUCCH resource set(s) configuration for PUCCH transmission in SBFD symbols is useful to enable gNB configuration of separate time and frequency resource allocation, power control and spatial relation info.</w:t>
      </w:r>
    </w:p>
    <w:p w14:paraId="7E8A26F0" w14:textId="2997A28B" w:rsidR="003405CD" w:rsidRDefault="003405CD" w:rsidP="003405CD">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36:</w:t>
      </w:r>
      <w:r w:rsidRPr="00BE013C">
        <w:rPr>
          <w:rFonts w:eastAsia="Batang"/>
          <w:b/>
          <w:bCs/>
          <w:szCs w:val="24"/>
          <w:lang w:val="en-GB"/>
        </w:rPr>
        <w:t xml:space="preserve"> </w:t>
      </w:r>
      <w:r>
        <w:rPr>
          <w:rFonts w:eastAsia="Batang"/>
          <w:b/>
          <w:bCs/>
          <w:szCs w:val="24"/>
          <w:lang w:val="en-GB"/>
        </w:rPr>
        <w:t xml:space="preserve">For Periodic PUCCH transmission with same start PRB index across all transmission occasion based on non-SBFD symbols, some of the PUCCH transmission in SBFD symbols will collide with DL subband. </w:t>
      </w:r>
    </w:p>
    <w:p w14:paraId="1504B0CA" w14:textId="72A109BC" w:rsidR="003405CD" w:rsidRDefault="003405CD" w:rsidP="003405CD">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37:</w:t>
      </w:r>
      <w:r w:rsidRPr="00BE013C">
        <w:rPr>
          <w:rFonts w:eastAsia="Batang"/>
          <w:b/>
          <w:bCs/>
          <w:szCs w:val="24"/>
          <w:lang w:val="en-GB"/>
        </w:rPr>
        <w:t xml:space="preserve"> </w:t>
      </w:r>
      <w:r>
        <w:rPr>
          <w:rFonts w:eastAsia="Batang"/>
          <w:b/>
          <w:bCs/>
          <w:szCs w:val="24"/>
          <w:lang w:val="en-GB"/>
        </w:rPr>
        <w:t xml:space="preserve">For Periodic PUCCH transmission with same start PRB index across all transmission occasion based on SBFD symbols, it may cause resource fragmentation in the UL slot. </w:t>
      </w:r>
    </w:p>
    <w:p w14:paraId="04AF4688" w14:textId="0385E4B6" w:rsidR="004E7E79" w:rsidRDefault="004E7E79" w:rsidP="004E7E79">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38:</w:t>
      </w:r>
      <w:r w:rsidRPr="00BE013C">
        <w:rPr>
          <w:rFonts w:eastAsia="Batang"/>
          <w:b/>
          <w:bCs/>
          <w:szCs w:val="24"/>
          <w:lang w:val="en-GB"/>
        </w:rPr>
        <w:t xml:space="preserve"> </w:t>
      </w:r>
      <w:r>
        <w:rPr>
          <w:rFonts w:eastAsia="Batang"/>
          <w:b/>
          <w:bCs/>
          <w:szCs w:val="24"/>
          <w:lang w:val="en-GB"/>
        </w:rPr>
        <w:t xml:space="preserve">Rel-17 available slot for aperiodic SRS set transmission skips DL symbols and considers only UL/FL slots with time-domain availability for the SRS resources of the set. </w:t>
      </w:r>
    </w:p>
    <w:p w14:paraId="357D1668" w14:textId="4A135F89" w:rsidR="004E7E79" w:rsidRPr="000A1F10" w:rsidRDefault="004E7E79" w:rsidP="004E7E79">
      <w:pPr>
        <w:jc w:val="both"/>
        <w:rPr>
          <w:lang w:val="en-GB" w:eastAsia="zh-CN"/>
        </w:rPr>
      </w:pPr>
      <w:r w:rsidRPr="000A1F10">
        <w:rPr>
          <w:rFonts w:eastAsia="Batang"/>
          <w:b/>
          <w:szCs w:val="24"/>
          <w:u w:val="single"/>
          <w:lang w:val="en-GB"/>
        </w:rPr>
        <w:t xml:space="preserve">Observation </w:t>
      </w:r>
      <w:r>
        <w:rPr>
          <w:rFonts w:eastAsia="Batang"/>
          <w:b/>
          <w:szCs w:val="24"/>
          <w:u w:val="single"/>
          <w:lang w:val="en-GB"/>
        </w:rPr>
        <w:t>39</w:t>
      </w:r>
      <w:r w:rsidRPr="000A1F10">
        <w:rPr>
          <w:rFonts w:eastAsia="Batang"/>
          <w:b/>
          <w:szCs w:val="24"/>
          <w:u w:val="single"/>
          <w:lang w:val="en-GB"/>
        </w:rPr>
        <w:t>:</w:t>
      </w:r>
      <w:r w:rsidRPr="000A1F10">
        <w:rPr>
          <w:rFonts w:eastAsia="Batang"/>
          <w:b/>
          <w:bCs/>
          <w:szCs w:val="24"/>
          <w:lang w:val="en-GB"/>
        </w:rPr>
        <w:t xml:space="preserve"> In SBFD symbols, the UL reception at gNB has different SINR than non-SBFD symbols due to</w:t>
      </w:r>
      <w:r w:rsidRPr="000A1F10">
        <w:rPr>
          <w:b/>
          <w:bCs/>
          <w:lang w:eastAsia="zh-CN"/>
        </w:rPr>
        <w:t xml:space="preserve"> residual self-interference, inter-gNB interference, different number of antennas between slots and reception using a different UL beam.</w:t>
      </w:r>
    </w:p>
    <w:p w14:paraId="1AD15E90" w14:textId="3855C5A2" w:rsidR="004E7E79" w:rsidRDefault="004E7E79" w:rsidP="004E7E79">
      <w:pPr>
        <w:jc w:val="both"/>
        <w:rPr>
          <w:lang w:val="en-GB"/>
        </w:rPr>
      </w:pPr>
      <w:r w:rsidRPr="0066249B">
        <w:rPr>
          <w:rFonts w:eastAsia="Batang"/>
          <w:b/>
          <w:szCs w:val="24"/>
          <w:u w:val="single"/>
          <w:lang w:val="en-GB"/>
        </w:rPr>
        <w:t xml:space="preserve">Observation </w:t>
      </w:r>
      <w:r>
        <w:rPr>
          <w:rFonts w:eastAsia="Batang"/>
          <w:b/>
          <w:szCs w:val="24"/>
          <w:u w:val="single"/>
          <w:lang w:val="en-GB"/>
        </w:rPr>
        <w:t>40:</w:t>
      </w:r>
      <w:r w:rsidRPr="00BE013C">
        <w:rPr>
          <w:rFonts w:eastAsia="Batang"/>
          <w:b/>
          <w:bCs/>
          <w:szCs w:val="24"/>
          <w:lang w:val="en-GB"/>
        </w:rPr>
        <w:t xml:space="preserve"> </w:t>
      </w:r>
      <w:r>
        <w:rPr>
          <w:rFonts w:eastAsia="Batang"/>
          <w:b/>
          <w:bCs/>
          <w:szCs w:val="24"/>
          <w:lang w:val="en-GB"/>
        </w:rPr>
        <w:t xml:space="preserve">Having a SBFD-dedicated CG-PUSCH enables proper activation/configuration of the PUSCH transmission in SBFD symbols with the appropriate value of MCS, time and frequency resource allocations, power control parameters and beam in the SBFD symbols. </w:t>
      </w:r>
    </w:p>
    <w:p w14:paraId="242F1773" w14:textId="7023456B" w:rsidR="00BF554E" w:rsidRDefault="00BF554E" w:rsidP="00BF554E">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41:</w:t>
      </w:r>
      <w:r w:rsidRPr="00BE013C">
        <w:rPr>
          <w:rFonts w:eastAsia="Batang"/>
          <w:b/>
          <w:bCs/>
          <w:szCs w:val="24"/>
          <w:lang w:val="en-GB"/>
        </w:rPr>
        <w:t xml:space="preserve"> </w:t>
      </w:r>
      <w:r>
        <w:rPr>
          <w:rFonts w:eastAsia="Batang"/>
          <w:b/>
          <w:bCs/>
          <w:szCs w:val="24"/>
          <w:lang w:val="en-GB"/>
        </w:rPr>
        <w:t>It is essential to enable UL repetition across SBFD and non-SBFD symbols especially for cell-edge UEs to leverage UL coverage.</w:t>
      </w:r>
    </w:p>
    <w:p w14:paraId="1A9B7D56" w14:textId="2560B093" w:rsidR="00BF554E" w:rsidRDefault="00BF554E" w:rsidP="00BF554E">
      <w:pPr>
        <w:rPr>
          <w:b/>
          <w:bCs/>
          <w:lang w:eastAsia="zh-CN"/>
        </w:rPr>
      </w:pPr>
      <w:r w:rsidRPr="0066249B">
        <w:rPr>
          <w:rFonts w:eastAsia="Batang"/>
          <w:b/>
          <w:szCs w:val="24"/>
          <w:u w:val="single"/>
          <w:lang w:val="en-GB"/>
        </w:rPr>
        <w:t xml:space="preserve">Observation </w:t>
      </w:r>
      <w:r>
        <w:rPr>
          <w:rFonts w:eastAsia="Batang"/>
          <w:b/>
          <w:szCs w:val="24"/>
          <w:u w:val="single"/>
          <w:lang w:val="en-GB"/>
        </w:rPr>
        <w:t>42:</w:t>
      </w:r>
      <w:r w:rsidRPr="00B31039">
        <w:rPr>
          <w:rFonts w:eastAsia="Batang"/>
          <w:b/>
          <w:bCs/>
          <w:szCs w:val="24"/>
          <w:lang w:val="en-GB"/>
        </w:rPr>
        <w:t xml:space="preserve"> </w:t>
      </w:r>
      <w:r>
        <w:rPr>
          <w:b/>
          <w:bCs/>
          <w:lang w:eastAsia="zh-CN"/>
        </w:rPr>
        <w:t xml:space="preserve">Available slot counting for PUCCH and PUSCH repetitions consider time availability of all symbols based on TDD-UL-DL patterns.  </w:t>
      </w:r>
    </w:p>
    <w:p w14:paraId="5A2402F0" w14:textId="7D5E547E" w:rsidR="00BF554E" w:rsidRDefault="00BF554E" w:rsidP="00BF554E">
      <w:pPr>
        <w:jc w:val="both"/>
        <w:rPr>
          <w:b/>
          <w:bCs/>
          <w:lang w:eastAsia="zh-CN"/>
        </w:rPr>
      </w:pPr>
      <w:r w:rsidRPr="0066249B">
        <w:rPr>
          <w:rFonts w:eastAsia="Batang"/>
          <w:b/>
          <w:szCs w:val="24"/>
          <w:u w:val="single"/>
          <w:lang w:val="en-GB"/>
        </w:rPr>
        <w:t xml:space="preserve">Observation </w:t>
      </w:r>
      <w:r>
        <w:rPr>
          <w:rFonts w:eastAsia="Batang"/>
          <w:b/>
          <w:szCs w:val="24"/>
          <w:u w:val="single"/>
          <w:lang w:val="en-GB"/>
        </w:rPr>
        <w:t>43:</w:t>
      </w:r>
      <w:r>
        <w:rPr>
          <w:b/>
          <w:bCs/>
          <w:lang w:eastAsia="zh-CN"/>
        </w:rPr>
        <w:t xml:space="preserve"> The available frequency resources for UL transmission are not the same across the legacy UL symbols and SBFD symbols. </w:t>
      </w:r>
    </w:p>
    <w:p w14:paraId="167C1334" w14:textId="726E8766" w:rsidR="00BF554E" w:rsidRDefault="00BF554E" w:rsidP="00BF554E">
      <w:pPr>
        <w:jc w:val="both"/>
        <w:rPr>
          <w:b/>
          <w:bCs/>
          <w:lang w:eastAsia="zh-CN"/>
        </w:rPr>
      </w:pPr>
      <w:r w:rsidRPr="0066249B">
        <w:rPr>
          <w:rFonts w:eastAsia="Batang"/>
          <w:b/>
          <w:szCs w:val="24"/>
          <w:u w:val="single"/>
          <w:lang w:val="en-GB"/>
        </w:rPr>
        <w:t xml:space="preserve">Observation </w:t>
      </w:r>
      <w:r>
        <w:rPr>
          <w:rFonts w:eastAsia="Batang"/>
          <w:b/>
          <w:szCs w:val="24"/>
          <w:u w:val="single"/>
          <w:lang w:val="en-GB"/>
        </w:rPr>
        <w:t>44:</w:t>
      </w:r>
      <w:r>
        <w:rPr>
          <w:b/>
          <w:bCs/>
          <w:lang w:eastAsia="zh-CN"/>
        </w:rPr>
        <w:t xml:space="preserve"> UE may not keep phase and power coherency across SBFD and non-SBFD symbols due to filter adaptation, time advance or RFFE settings change. </w:t>
      </w:r>
    </w:p>
    <w:p w14:paraId="5FCA0B4F" w14:textId="37C689FF" w:rsidR="00FB798E" w:rsidRPr="000A1F10" w:rsidRDefault="00FB798E" w:rsidP="00FB798E">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 xml:space="preserve">45: </w:t>
      </w:r>
      <w:r w:rsidRPr="000A1F10">
        <w:rPr>
          <w:rFonts w:eastAsia="Batang"/>
          <w:b/>
          <w:bCs/>
          <w:szCs w:val="24"/>
          <w:lang w:val="en-GB"/>
        </w:rPr>
        <w:t xml:space="preserve">Configuring the frequency resources of a CORESET within the DL subband(s) will impact PDCCH capacity and flexibility. </w:t>
      </w:r>
    </w:p>
    <w:p w14:paraId="6520C1BE" w14:textId="7947DEED" w:rsidR="00FB798E" w:rsidRDefault="00FB798E" w:rsidP="00FB798E">
      <w:pPr>
        <w:jc w:val="both"/>
        <w:rPr>
          <w:rFonts w:eastAsia="Batang"/>
          <w:szCs w:val="24"/>
          <w:lang w:val="en-GB"/>
        </w:rPr>
      </w:pPr>
      <w:r w:rsidRPr="0066249B">
        <w:rPr>
          <w:rFonts w:eastAsia="Batang"/>
          <w:b/>
          <w:szCs w:val="24"/>
          <w:u w:val="single"/>
          <w:lang w:val="en-GB"/>
        </w:rPr>
        <w:t xml:space="preserve">Observation </w:t>
      </w:r>
      <w:r>
        <w:rPr>
          <w:rFonts w:eastAsia="Batang"/>
          <w:b/>
          <w:szCs w:val="24"/>
          <w:u w:val="single"/>
          <w:lang w:val="en-GB"/>
        </w:rPr>
        <w:t>46:</w:t>
      </w:r>
      <w:r w:rsidRPr="000A1F10">
        <w:rPr>
          <w:rFonts w:eastAsia="Batang"/>
          <w:b/>
          <w:szCs w:val="24"/>
          <w:lang w:val="en-GB"/>
        </w:rPr>
        <w:t xml:space="preserve"> </w:t>
      </w:r>
      <w:r w:rsidRPr="000A1F10">
        <w:rPr>
          <w:rFonts w:eastAsia="Batang"/>
          <w:b/>
          <w:bCs/>
          <w:szCs w:val="24"/>
          <w:lang w:val="en-GB"/>
        </w:rPr>
        <w:t>Associating SSs to a CORESET configured with frequency resources confined to DL subband(s) will limit the flexibility of semi-static configuration of the SS/CORESETs.</w:t>
      </w:r>
      <w:r>
        <w:rPr>
          <w:rFonts w:eastAsia="Batang"/>
          <w:szCs w:val="24"/>
          <w:lang w:val="en-GB"/>
        </w:rPr>
        <w:t xml:space="preserve"> </w:t>
      </w:r>
    </w:p>
    <w:p w14:paraId="507F866E" w14:textId="644FA983" w:rsidR="002428F3" w:rsidRDefault="002428F3" w:rsidP="002428F3">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47:</w:t>
      </w:r>
      <w:r>
        <w:rPr>
          <w:rFonts w:eastAsia="Batang"/>
          <w:bCs/>
          <w:szCs w:val="24"/>
          <w:lang w:val="en-GB"/>
        </w:rPr>
        <w:t xml:space="preserve"> </w:t>
      </w:r>
      <w:r w:rsidRPr="000A1F10">
        <w:rPr>
          <w:rFonts w:eastAsia="Batang"/>
          <w:b/>
          <w:szCs w:val="24"/>
          <w:lang w:val="en-GB"/>
        </w:rPr>
        <w:t>It is desirable to have a solution that allows flexibility in SS and CORESET configuration without extra overhead and reduced PDCCH capacity.</w:t>
      </w:r>
      <w:r>
        <w:rPr>
          <w:rFonts w:eastAsia="Batang"/>
          <w:bCs/>
          <w:szCs w:val="24"/>
          <w:lang w:val="en-GB"/>
        </w:rPr>
        <w:t xml:space="preserve"> </w:t>
      </w:r>
      <w:r>
        <w:rPr>
          <w:rFonts w:eastAsia="Batang"/>
          <w:szCs w:val="24"/>
          <w:lang w:val="en-GB"/>
        </w:rPr>
        <w:t xml:space="preserve">   </w:t>
      </w:r>
    </w:p>
    <w:p w14:paraId="47550AB1" w14:textId="1DD821A2" w:rsidR="002428F3" w:rsidRDefault="002428F3" w:rsidP="002428F3">
      <w:pPr>
        <w:rPr>
          <w:rFonts w:eastAsia="Batang"/>
          <w:szCs w:val="24"/>
          <w:lang w:val="en-GB"/>
        </w:rPr>
      </w:pPr>
      <w:r w:rsidRPr="0066249B">
        <w:rPr>
          <w:rFonts w:eastAsia="Batang"/>
          <w:b/>
          <w:szCs w:val="24"/>
          <w:u w:val="single"/>
          <w:lang w:val="en-GB"/>
        </w:rPr>
        <w:t xml:space="preserve">Observation </w:t>
      </w:r>
      <w:r>
        <w:rPr>
          <w:rFonts w:eastAsia="Batang"/>
          <w:b/>
          <w:szCs w:val="24"/>
          <w:u w:val="single"/>
          <w:lang w:val="en-GB"/>
        </w:rPr>
        <w:t xml:space="preserve">48: </w:t>
      </w:r>
      <w:r w:rsidRPr="000A1F10">
        <w:rPr>
          <w:rFonts w:eastAsia="Batang"/>
          <w:b/>
          <w:szCs w:val="24"/>
          <w:lang w:val="en-GB"/>
        </w:rPr>
        <w:t xml:space="preserve">Such solution should address the problem when the search space </w:t>
      </w:r>
      <w:r>
        <w:rPr>
          <w:rFonts w:eastAsia="Batang"/>
          <w:b/>
          <w:szCs w:val="24"/>
          <w:lang w:val="en-GB"/>
        </w:rPr>
        <w:t>a</w:t>
      </w:r>
      <w:r w:rsidRPr="000A1F10">
        <w:rPr>
          <w:rFonts w:eastAsia="Batang"/>
          <w:b/>
          <w:szCs w:val="24"/>
          <w:lang w:val="en-GB"/>
        </w:rPr>
        <w:t xml:space="preserve"> </w:t>
      </w:r>
      <w:r>
        <w:rPr>
          <w:rFonts w:eastAsia="Batang"/>
          <w:b/>
          <w:szCs w:val="24"/>
          <w:lang w:val="en-GB"/>
        </w:rPr>
        <w:t xml:space="preserve">MO </w:t>
      </w:r>
      <w:r w:rsidRPr="00D67836">
        <w:rPr>
          <w:rFonts w:eastAsia="Batang"/>
          <w:b/>
          <w:szCs w:val="24"/>
          <w:lang w:val="en-GB"/>
        </w:rPr>
        <w:t>in SBFD symbols is</w:t>
      </w:r>
      <w:r w:rsidRPr="000A1F10">
        <w:rPr>
          <w:rFonts w:eastAsia="Batang"/>
          <w:b/>
          <w:szCs w:val="24"/>
          <w:lang w:val="en-GB"/>
        </w:rPr>
        <w:t xml:space="preserve"> associated </w:t>
      </w:r>
      <w:r>
        <w:rPr>
          <w:rFonts w:eastAsia="Batang"/>
          <w:b/>
          <w:szCs w:val="24"/>
          <w:lang w:val="en-GB"/>
        </w:rPr>
        <w:t xml:space="preserve">to a </w:t>
      </w:r>
      <w:r w:rsidRPr="000A1F10">
        <w:rPr>
          <w:rFonts w:eastAsia="Batang"/>
          <w:b/>
          <w:szCs w:val="24"/>
          <w:lang w:val="en-GB"/>
        </w:rPr>
        <w:t xml:space="preserve">CORESET </w:t>
      </w:r>
      <w:r>
        <w:rPr>
          <w:rFonts w:eastAsia="Batang"/>
          <w:b/>
          <w:szCs w:val="24"/>
          <w:lang w:val="en-GB"/>
        </w:rPr>
        <w:t xml:space="preserve">with </w:t>
      </w:r>
      <w:r w:rsidRPr="000A1F10">
        <w:rPr>
          <w:rFonts w:eastAsia="Batang"/>
          <w:b/>
          <w:szCs w:val="24"/>
          <w:lang w:val="en-GB"/>
        </w:rPr>
        <w:t xml:space="preserve">frequency resources </w:t>
      </w:r>
      <w:r>
        <w:rPr>
          <w:rFonts w:eastAsia="Batang"/>
          <w:b/>
          <w:szCs w:val="24"/>
          <w:lang w:val="en-GB"/>
        </w:rPr>
        <w:t>outside the  DL subband</w:t>
      </w:r>
      <w:r w:rsidRPr="000A1F10">
        <w:rPr>
          <w:rFonts w:eastAsia="Batang"/>
          <w:b/>
          <w:szCs w:val="24"/>
          <w:lang w:val="en-GB"/>
        </w:rPr>
        <w:t>.</w:t>
      </w:r>
    </w:p>
    <w:p w14:paraId="39075BA2" w14:textId="2A22D948" w:rsidR="00CD7163" w:rsidRDefault="00CD7163" w:rsidP="00CD7163">
      <w:pPr>
        <w:spacing w:after="0"/>
        <w:jc w:val="both"/>
        <w:rPr>
          <w:b/>
          <w:iCs/>
          <w:szCs w:val="16"/>
          <w:lang w:val="en-GB" w:eastAsia="ko-KR"/>
        </w:rPr>
      </w:pPr>
      <w:r w:rsidRPr="00E5108F">
        <w:rPr>
          <w:rFonts w:eastAsia="Batang"/>
          <w:b/>
          <w:szCs w:val="24"/>
          <w:u w:val="single"/>
          <w:lang w:val="en-GB"/>
        </w:rPr>
        <w:t xml:space="preserve">Observation </w:t>
      </w:r>
      <w:r w:rsidR="00B8352B">
        <w:rPr>
          <w:rFonts w:eastAsia="Batang"/>
          <w:b/>
          <w:szCs w:val="24"/>
          <w:u w:val="single"/>
          <w:lang w:val="en-GB"/>
        </w:rPr>
        <w:t>49</w:t>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6A532B91" w14:textId="77777777" w:rsidR="00CD7163" w:rsidRPr="003A0B88" w:rsidRDefault="00CD7163" w:rsidP="00CD7163">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13BB5217" w14:textId="77777777" w:rsidR="00CD7163" w:rsidRPr="00784E7F" w:rsidRDefault="00CD7163" w:rsidP="00CD7163">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448EBDD" w14:textId="77777777" w:rsidR="00CD7163" w:rsidRPr="003A0B88" w:rsidRDefault="00CD7163" w:rsidP="00CD7163">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C8D36E8" w14:textId="77777777" w:rsidR="00CD7163" w:rsidRDefault="00CD7163" w:rsidP="00CD7163">
      <w:pPr>
        <w:jc w:val="both"/>
        <w:rPr>
          <w:b/>
          <w:iCs/>
          <w:szCs w:val="16"/>
          <w:lang w:val="en-GB" w:eastAsia="ko-KR"/>
        </w:rPr>
      </w:pPr>
    </w:p>
    <w:p w14:paraId="3AEDB8EB" w14:textId="15F671CE" w:rsidR="00481BF5" w:rsidRDefault="00481BF5" w:rsidP="00481BF5">
      <w:pPr>
        <w:rPr>
          <w:lang w:val="en-GB"/>
        </w:rPr>
      </w:pPr>
      <w:r w:rsidRPr="0066249B">
        <w:rPr>
          <w:rFonts w:eastAsia="Batang"/>
          <w:b/>
          <w:szCs w:val="24"/>
          <w:u w:val="single"/>
          <w:lang w:val="en-GB"/>
        </w:rPr>
        <w:t xml:space="preserve">Observation </w:t>
      </w:r>
      <w:r w:rsidR="00B8352B">
        <w:rPr>
          <w:rFonts w:eastAsia="Batang"/>
          <w:b/>
          <w:szCs w:val="24"/>
          <w:u w:val="single"/>
          <w:lang w:val="en-GB"/>
        </w:rPr>
        <w:t>50</w:t>
      </w:r>
      <w:r w:rsidRPr="007C457F">
        <w:rPr>
          <w:b/>
          <w:iCs/>
          <w:szCs w:val="16"/>
          <w:lang w:val="en-GB" w:eastAsia="ko-KR"/>
        </w:rPr>
        <w:t xml:space="preserve">: </w:t>
      </w:r>
      <w:r>
        <w:rPr>
          <w:b/>
          <w:bCs/>
          <w:lang w:val="en-GB"/>
        </w:rPr>
        <w:t>Tx-CLI will affect the dynamic range for the reception of the DL signal while t</w:t>
      </w:r>
      <w:r>
        <w:rPr>
          <w:b/>
          <w:iCs/>
          <w:szCs w:val="16"/>
          <w:lang w:val="en-GB" w:eastAsia="ko-KR"/>
        </w:rPr>
        <w:t xml:space="preserve">he CLI -leakage (NL) </w:t>
      </w:r>
      <w:r>
        <w:rPr>
          <w:b/>
          <w:bCs/>
          <w:lang w:val="en-GB"/>
        </w:rPr>
        <w:t xml:space="preserve">will reduce the DL SINR. Both factors will have direct impact on DL reception quality. </w:t>
      </w:r>
    </w:p>
    <w:p w14:paraId="63851031" w14:textId="2A78ACBA" w:rsidR="00260269" w:rsidRDefault="00260269" w:rsidP="00260269">
      <w:pPr>
        <w:rPr>
          <w:b/>
          <w:bCs/>
          <w:lang w:val="en-GB"/>
        </w:rPr>
      </w:pPr>
      <w:r w:rsidRPr="0066249B">
        <w:rPr>
          <w:rFonts w:eastAsia="Batang"/>
          <w:b/>
          <w:szCs w:val="24"/>
          <w:u w:val="single"/>
          <w:lang w:val="en-GB"/>
        </w:rPr>
        <w:lastRenderedPageBreak/>
        <w:t xml:space="preserve">Observation </w:t>
      </w:r>
      <w:r w:rsidR="00757E54">
        <w:rPr>
          <w:rFonts w:eastAsia="Batang"/>
          <w:b/>
          <w:szCs w:val="24"/>
          <w:u w:val="single"/>
          <w:lang w:val="en-GB"/>
        </w:rPr>
        <w:t>51</w:t>
      </w:r>
      <w:r w:rsidRPr="007C457F">
        <w:rPr>
          <w:b/>
          <w:iCs/>
          <w:szCs w:val="16"/>
          <w:lang w:val="en-GB" w:eastAsia="ko-KR"/>
        </w:rPr>
        <w:t xml:space="preserve">: </w:t>
      </w:r>
      <w:r>
        <w:rPr>
          <w:b/>
          <w:bCs/>
          <w:lang w:val="en-GB"/>
        </w:rPr>
        <w:t>It is beneficial for the network to configure the UE with CLI resources at the UL and DL subband to measure the CLI and CLI leakage accordingly.</w:t>
      </w:r>
    </w:p>
    <w:p w14:paraId="029ED3B9" w14:textId="72871A95" w:rsidR="00260269" w:rsidRDefault="00260269" w:rsidP="00260269">
      <w:pPr>
        <w:rPr>
          <w:b/>
          <w:bCs/>
          <w:lang w:val="en-GB"/>
        </w:rPr>
      </w:pPr>
      <w:r w:rsidRPr="0066249B">
        <w:rPr>
          <w:rFonts w:eastAsia="Batang"/>
          <w:b/>
          <w:szCs w:val="24"/>
          <w:u w:val="single"/>
          <w:lang w:val="en-GB"/>
        </w:rPr>
        <w:t xml:space="preserve">Observation </w:t>
      </w:r>
      <w:r w:rsidR="00757E54">
        <w:rPr>
          <w:rFonts w:eastAsia="Batang"/>
          <w:b/>
          <w:szCs w:val="24"/>
          <w:u w:val="single"/>
          <w:lang w:val="en-GB"/>
        </w:rPr>
        <w:t>52</w:t>
      </w:r>
      <w:r w:rsidRPr="007C457F">
        <w:rPr>
          <w:b/>
          <w:iCs/>
          <w:szCs w:val="16"/>
          <w:lang w:val="en-GB" w:eastAsia="ko-KR"/>
        </w:rPr>
        <w:t xml:space="preserve">: </w:t>
      </w:r>
      <w:r>
        <w:rPr>
          <w:b/>
          <w:bCs/>
          <w:lang w:val="en-GB"/>
        </w:rPr>
        <w:t>The CLI measurements metrics depends on the CLI resource configuration, whether configured at UL or DL subband and which RS configured for the measurement (e.g., SRS, CSI-RS).</w:t>
      </w:r>
    </w:p>
    <w:p w14:paraId="562B7858" w14:textId="4413BD1D" w:rsidR="00C77AD7" w:rsidRDefault="00C77AD7" w:rsidP="00C77AD7">
      <w:pPr>
        <w:rPr>
          <w:b/>
          <w:bCs/>
          <w:lang w:val="en-GB"/>
        </w:rPr>
      </w:pPr>
      <w:r w:rsidRPr="0066249B">
        <w:rPr>
          <w:rFonts w:eastAsia="Batang"/>
          <w:b/>
          <w:szCs w:val="24"/>
          <w:u w:val="single"/>
          <w:lang w:val="en-GB"/>
        </w:rPr>
        <w:t xml:space="preserve">Observation </w:t>
      </w:r>
      <w:r w:rsidR="00757E54">
        <w:rPr>
          <w:rFonts w:eastAsia="Batang"/>
          <w:b/>
          <w:szCs w:val="24"/>
          <w:u w:val="single"/>
          <w:lang w:val="en-GB"/>
        </w:rPr>
        <w:t>53</w:t>
      </w:r>
      <w:r w:rsidRPr="007C457F">
        <w:rPr>
          <w:b/>
          <w:iCs/>
          <w:szCs w:val="16"/>
          <w:lang w:val="en-GB" w:eastAsia="ko-KR"/>
        </w:rPr>
        <w:t xml:space="preserve">: </w:t>
      </w:r>
      <w:r w:rsidRPr="00811E51">
        <w:rPr>
          <w:b/>
          <w:bCs/>
          <w:lang w:val="en-GB"/>
        </w:rPr>
        <w:t>Rel-16 CLI framework does not support subband CLI reporting, i.e., reporting CLI</w:t>
      </w:r>
      <w:r>
        <w:rPr>
          <w:b/>
          <w:bCs/>
          <w:lang w:val="en-GB"/>
        </w:rPr>
        <w:t xml:space="preserve"> metric</w:t>
      </w:r>
      <w:r w:rsidRPr="00811E51">
        <w:rPr>
          <w:b/>
          <w:bCs/>
          <w:lang w:val="en-GB"/>
        </w:rPr>
        <w:t xml:space="preserve"> for one or more subbands in the measurement bandwidth. </w:t>
      </w:r>
    </w:p>
    <w:p w14:paraId="5CB4BD15" w14:textId="444AEC75" w:rsidR="00C77AD7" w:rsidRPr="00973074" w:rsidRDefault="00C77AD7" w:rsidP="00C77AD7">
      <w:pPr>
        <w:rPr>
          <w:lang w:val="en-GB"/>
        </w:rPr>
      </w:pPr>
      <w:r w:rsidRPr="0066249B">
        <w:rPr>
          <w:rFonts w:eastAsia="Batang"/>
          <w:b/>
          <w:szCs w:val="24"/>
          <w:u w:val="single"/>
          <w:lang w:val="en-GB"/>
        </w:rPr>
        <w:t xml:space="preserve">Observation </w:t>
      </w:r>
      <w:r w:rsidR="00757E54">
        <w:rPr>
          <w:rFonts w:eastAsia="Batang"/>
          <w:b/>
          <w:szCs w:val="24"/>
          <w:u w:val="single"/>
          <w:lang w:val="en-GB"/>
        </w:rPr>
        <w:t>54</w:t>
      </w:r>
      <w:r w:rsidRPr="007C457F">
        <w:rPr>
          <w:b/>
          <w:iCs/>
          <w:szCs w:val="16"/>
          <w:lang w:val="en-GB" w:eastAsia="ko-KR"/>
        </w:rPr>
        <w:t xml:space="preserve">: </w:t>
      </w:r>
      <w:r w:rsidRPr="00811E51">
        <w:rPr>
          <w:b/>
          <w:bCs/>
          <w:lang w:val="en-GB"/>
        </w:rPr>
        <w:t>In SBFD, CLI leakage to adjacent subbands is not uniform over the measurement bandwidth</w:t>
      </w:r>
      <w:r>
        <w:rPr>
          <w:b/>
          <w:bCs/>
          <w:lang w:val="en-GB"/>
        </w:rPr>
        <w:t xml:space="preserve"> and may require subband CLI reporting.</w:t>
      </w:r>
    </w:p>
    <w:p w14:paraId="1132BADF" w14:textId="095E2610" w:rsidR="00E76D9F" w:rsidRDefault="00B02A52" w:rsidP="00B02A52">
      <w:pPr>
        <w:jc w:val="both"/>
        <w:rPr>
          <w:lang w:val="en-GB" w:eastAsia="zh-CN"/>
        </w:rPr>
      </w:pPr>
      <w:r w:rsidRPr="0066249B">
        <w:rPr>
          <w:rFonts w:eastAsia="Batang"/>
          <w:b/>
          <w:szCs w:val="24"/>
          <w:u w:val="single"/>
          <w:lang w:val="en-GB"/>
        </w:rPr>
        <w:t xml:space="preserve">Observation </w:t>
      </w:r>
      <w:r w:rsidR="00757E54">
        <w:rPr>
          <w:rFonts w:eastAsia="Batang"/>
          <w:b/>
          <w:szCs w:val="24"/>
          <w:u w:val="single"/>
          <w:lang w:val="en-GB"/>
        </w:rPr>
        <w:t>55</w:t>
      </w:r>
      <w:r w:rsidRPr="007C457F">
        <w:rPr>
          <w:b/>
          <w:iCs/>
          <w:szCs w:val="16"/>
          <w:lang w:val="en-GB" w:eastAsia="ko-KR"/>
        </w:rPr>
        <w:t xml:space="preserve">: </w:t>
      </w:r>
      <w:r>
        <w:rPr>
          <w:b/>
          <w:bCs/>
          <w:lang w:val="en-GB"/>
        </w:rPr>
        <w:t>The exchange of the UL/DL subband locations is beneficial for inter-gNB CLI avoidance in SBFD deployment, e.g. for deployment case where cells have different UL/DL subband configurations</w:t>
      </w:r>
      <w:r>
        <w:rPr>
          <w:lang w:val="en-GB" w:eastAsia="zh-CN"/>
        </w:rPr>
        <w:t xml:space="preserve">. </w:t>
      </w:r>
    </w:p>
    <w:p w14:paraId="5D3F0173" w14:textId="7BE6FA51" w:rsidR="00D15E62" w:rsidRPr="004E11FD" w:rsidRDefault="00D15E62" w:rsidP="00D15E62">
      <w:pPr>
        <w:rPr>
          <w:rFonts w:eastAsia="Microsoft YaHei"/>
          <w:color w:val="000000"/>
          <w:lang w:eastAsia="zh-CN"/>
        </w:rPr>
      </w:pPr>
      <w:r w:rsidRPr="00146D10">
        <w:rPr>
          <w:rFonts w:eastAsia="Batang"/>
          <w:b/>
          <w:szCs w:val="24"/>
          <w:u w:val="single"/>
          <w:lang w:val="en-GB"/>
        </w:rPr>
        <w:t xml:space="preserve">Observation </w:t>
      </w:r>
      <w:r w:rsidR="00757E54">
        <w:rPr>
          <w:rFonts w:eastAsia="Batang"/>
          <w:b/>
          <w:szCs w:val="24"/>
          <w:u w:val="single"/>
          <w:lang w:val="en-GB"/>
        </w:rPr>
        <w:t>56</w:t>
      </w:r>
      <w:r w:rsidRPr="00146D10">
        <w:rPr>
          <w:b/>
          <w:iCs/>
          <w:szCs w:val="16"/>
          <w:lang w:val="en-GB" w:eastAsia="ko-KR"/>
        </w:rPr>
        <w:t xml:space="preserve">: </w:t>
      </w:r>
      <w:r>
        <w:rPr>
          <w:b/>
          <w:iCs/>
          <w:szCs w:val="16"/>
          <w:lang w:val="en-GB" w:eastAsia="ko-KR"/>
        </w:rPr>
        <w:t xml:space="preserve">Two separate panels with added EM spatial duplexer enables large spatial isolation which facilitate gNB full duplex without the need of complex RF circuitry of analogy interference cancelation or subband filters. </w:t>
      </w:r>
    </w:p>
    <w:p w14:paraId="2C5FB819" w14:textId="671DF2B4"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757E54">
        <w:rPr>
          <w:rFonts w:eastAsia="Batang"/>
          <w:b/>
          <w:szCs w:val="24"/>
          <w:u w:val="single"/>
          <w:lang w:val="en-GB"/>
        </w:rPr>
        <w:t>57</w:t>
      </w:r>
      <w:r w:rsidRPr="00146D10">
        <w:rPr>
          <w:b/>
          <w:iCs/>
          <w:szCs w:val="16"/>
          <w:lang w:val="en-GB" w:eastAsia="ko-KR"/>
        </w:rPr>
        <w:t xml:space="preserve">: </w:t>
      </w:r>
      <w:r>
        <w:rPr>
          <w:b/>
          <w:iCs/>
          <w:szCs w:val="16"/>
          <w:lang w:val="en-GB" w:eastAsia="ko-KR"/>
        </w:rPr>
        <w:t>More than 80 dB of spatial isolation could be achieved using two separate panels with spatial duplexer.</w:t>
      </w:r>
    </w:p>
    <w:p w14:paraId="68386C43" w14:textId="02F4D835"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757E54">
        <w:rPr>
          <w:rFonts w:eastAsia="Batang"/>
          <w:b/>
          <w:szCs w:val="24"/>
          <w:u w:val="single"/>
          <w:lang w:val="en-GB"/>
        </w:rPr>
        <w:t>58</w:t>
      </w:r>
      <w:r w:rsidRPr="00146D10">
        <w:rPr>
          <w:b/>
          <w:iCs/>
          <w:szCs w:val="16"/>
          <w:lang w:val="en-GB" w:eastAsia="ko-KR"/>
        </w:rPr>
        <w:t xml:space="preserve">: </w:t>
      </w:r>
      <w:r>
        <w:rPr>
          <w:b/>
          <w:iCs/>
          <w:szCs w:val="16"/>
          <w:lang w:val="en-GB" w:eastAsia="ko-KR"/>
        </w:rPr>
        <w:t>For FR2, more than 80-90 dB of spatial isolation could be achieved using two separate panels at 28 GHz frequency.</w:t>
      </w:r>
    </w:p>
    <w:p w14:paraId="67657FC6" w14:textId="0617238D"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757E54">
        <w:rPr>
          <w:rFonts w:eastAsia="Batang"/>
          <w:b/>
          <w:szCs w:val="24"/>
          <w:u w:val="single"/>
          <w:lang w:val="en-GB"/>
        </w:rPr>
        <w:t>59</w:t>
      </w:r>
      <w:r w:rsidRPr="00146D10">
        <w:rPr>
          <w:b/>
          <w:iCs/>
          <w:szCs w:val="16"/>
          <w:lang w:val="en-GB" w:eastAsia="ko-KR"/>
        </w:rPr>
        <w:t xml:space="preserve">: </w:t>
      </w:r>
      <w:r>
        <w:rPr>
          <w:b/>
          <w:iCs/>
          <w:szCs w:val="16"/>
          <w:lang w:val="en-GB" w:eastAsia="ko-KR"/>
        </w:rPr>
        <w:t xml:space="preserve">The frequency isolation could be approximated as flat, non-frequency selective profile 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610E290D" w14:textId="40BB97D7" w:rsidR="00D15E62" w:rsidRPr="007B12A5" w:rsidRDefault="00D15E62" w:rsidP="00D15E62">
      <w:pPr>
        <w:rPr>
          <w:rFonts w:eastAsia="Microsoft YaHei"/>
          <w:color w:val="000000"/>
          <w:lang w:eastAsia="zh-CN"/>
        </w:rPr>
      </w:pPr>
      <w:r w:rsidRPr="00146D10">
        <w:rPr>
          <w:rFonts w:eastAsia="Batang"/>
          <w:b/>
          <w:szCs w:val="24"/>
          <w:u w:val="single"/>
          <w:lang w:val="en-GB"/>
        </w:rPr>
        <w:t xml:space="preserve">Observation </w:t>
      </w:r>
      <w:r w:rsidR="00757E54">
        <w:rPr>
          <w:rFonts w:eastAsia="Batang"/>
          <w:b/>
          <w:szCs w:val="24"/>
          <w:u w:val="single"/>
          <w:lang w:val="en-GB"/>
        </w:rPr>
        <w:t>60</w:t>
      </w:r>
      <w:r w:rsidRPr="00146D10">
        <w:rPr>
          <w:b/>
          <w:iCs/>
          <w:szCs w:val="16"/>
          <w:lang w:val="en-GB" w:eastAsia="ko-KR"/>
        </w:rPr>
        <w:t xml:space="preserve">: </w:t>
      </w:r>
      <w:r>
        <w:rPr>
          <w:b/>
          <w:iCs/>
          <w:szCs w:val="16"/>
          <w:lang w:val="en-GB" w:eastAsia="ko-KR"/>
        </w:rPr>
        <w:t xml:space="preserve">Evaluation results show more than </w:t>
      </w:r>
      <w:r w:rsidRPr="00AB7282">
        <w:rPr>
          <w:b/>
          <w:iCs/>
          <w:szCs w:val="16"/>
          <w:lang w:eastAsia="ko-KR"/>
        </w:rPr>
        <w:t>45 dB</w:t>
      </w:r>
      <w:r>
        <w:rPr>
          <w:b/>
          <w:iCs/>
          <w:szCs w:val="16"/>
          <w:lang w:eastAsia="ko-KR"/>
        </w:rPr>
        <w:t xml:space="preserve"> of frequency isolation for FR1 is achievable with 5 RBs guard band and max DL Tx Power</w:t>
      </w:r>
      <w:r w:rsidRPr="00AB7282">
        <w:rPr>
          <w:b/>
          <w:iCs/>
          <w:szCs w:val="16"/>
          <w:lang w:eastAsia="ko-KR"/>
        </w:rPr>
        <w:t xml:space="preserve"> which </w:t>
      </w:r>
      <w:r>
        <w:rPr>
          <w:b/>
          <w:iCs/>
          <w:szCs w:val="16"/>
          <w:lang w:eastAsia="ko-KR"/>
        </w:rPr>
        <w:t>is aligned</w:t>
      </w:r>
      <w:r w:rsidRPr="00AB7282">
        <w:rPr>
          <w:b/>
          <w:iCs/>
          <w:szCs w:val="16"/>
          <w:lang w:eastAsia="ko-KR"/>
        </w:rPr>
        <w:t xml:space="preserve"> with </w:t>
      </w:r>
      <w:r>
        <w:rPr>
          <w:b/>
          <w:iCs/>
          <w:szCs w:val="16"/>
          <w:lang w:eastAsia="ko-KR"/>
        </w:rPr>
        <w:t xml:space="preserve">the </w:t>
      </w:r>
      <w:r w:rsidRPr="00AB7282">
        <w:rPr>
          <w:b/>
          <w:iCs/>
          <w:szCs w:val="16"/>
          <w:lang w:eastAsia="ko-KR"/>
        </w:rPr>
        <w:t>assumption of 45 dB ACLR</w:t>
      </w:r>
      <w:r>
        <w:rPr>
          <w:b/>
          <w:iCs/>
          <w:szCs w:val="16"/>
          <w:lang w:val="en-GB" w:eastAsia="ko-KR"/>
        </w:rPr>
        <w:t>.</w:t>
      </w:r>
    </w:p>
    <w:p w14:paraId="2A9E8F3D" w14:textId="77BCE5BD" w:rsidR="00D15E62" w:rsidRPr="00973EEC" w:rsidRDefault="00D15E62" w:rsidP="00D15E62">
      <w:pPr>
        <w:rPr>
          <w:b/>
          <w:iCs/>
          <w:szCs w:val="16"/>
          <w:lang w:val="en-GB" w:eastAsia="ko-KR"/>
        </w:rPr>
      </w:pPr>
      <w:r w:rsidRPr="00146D10">
        <w:rPr>
          <w:rFonts w:eastAsia="Batang"/>
          <w:b/>
          <w:szCs w:val="24"/>
          <w:u w:val="single"/>
          <w:lang w:val="en-GB"/>
        </w:rPr>
        <w:t xml:space="preserve">Observation </w:t>
      </w:r>
      <w:r w:rsidR="00757E54">
        <w:rPr>
          <w:rFonts w:eastAsia="Batang"/>
          <w:b/>
          <w:szCs w:val="24"/>
          <w:u w:val="single"/>
          <w:lang w:val="en-GB"/>
        </w:rPr>
        <w:t>61</w:t>
      </w:r>
      <w:r w:rsidRPr="00146D10">
        <w:rPr>
          <w:b/>
          <w:iCs/>
          <w:szCs w:val="16"/>
          <w:lang w:val="en-GB" w:eastAsia="ko-KR"/>
        </w:rPr>
        <w:t xml:space="preserve">: </w:t>
      </w:r>
      <w:r>
        <w:rPr>
          <w:b/>
          <w:iCs/>
          <w:szCs w:val="16"/>
          <w:lang w:val="en-GB" w:eastAsia="ko-KR"/>
        </w:rPr>
        <w:t xml:space="preserve">Subband filtering may improve gNB Rx selecting for self-interference, however, it is very challenging for massive MIMO deployment, add extra cost and complexity for supporting SBFD in multiple channels and adds insertion loss. </w:t>
      </w:r>
    </w:p>
    <w:p w14:paraId="1FE9D7E7" w14:textId="24C681FE" w:rsidR="00D15E62" w:rsidRPr="00973EEC" w:rsidRDefault="00D15E62" w:rsidP="00D15E62">
      <w:pPr>
        <w:rPr>
          <w:b/>
          <w:iCs/>
          <w:szCs w:val="16"/>
          <w:lang w:val="en-GB" w:eastAsia="ko-KR"/>
        </w:rPr>
      </w:pPr>
      <w:r w:rsidRPr="00973EEC">
        <w:rPr>
          <w:rFonts w:eastAsia="Batang"/>
          <w:b/>
          <w:szCs w:val="24"/>
          <w:u w:val="single"/>
          <w:lang w:val="en-GB"/>
        </w:rPr>
        <w:t xml:space="preserve">Observation </w:t>
      </w:r>
      <w:r w:rsidR="00757E54">
        <w:rPr>
          <w:rFonts w:eastAsia="Batang"/>
          <w:b/>
          <w:szCs w:val="24"/>
          <w:u w:val="single"/>
          <w:lang w:val="en-GB"/>
        </w:rPr>
        <w:t>62</w:t>
      </w:r>
      <w:r w:rsidRPr="00973EEC">
        <w:rPr>
          <w:b/>
          <w:iCs/>
          <w:szCs w:val="16"/>
          <w:lang w:val="en-GB" w:eastAsia="ko-KR"/>
        </w:rPr>
        <w:t xml:space="preserve">: With enough spatial isolation between the panels, there is no need for RF subband filtering. </w:t>
      </w:r>
    </w:p>
    <w:p w14:paraId="4AF29F27" w14:textId="6E75AA56" w:rsidR="00D15E62" w:rsidRPr="00A76ABB" w:rsidRDefault="00D15E62" w:rsidP="00D15E62">
      <w:pPr>
        <w:rPr>
          <w:b/>
          <w:iCs/>
          <w:szCs w:val="16"/>
          <w:lang w:val="en-GB" w:eastAsia="ko-KR"/>
        </w:rPr>
      </w:pPr>
      <w:r w:rsidRPr="00A76ABB">
        <w:rPr>
          <w:rFonts w:eastAsia="Batang"/>
          <w:b/>
          <w:szCs w:val="24"/>
          <w:u w:val="single"/>
          <w:lang w:val="en-GB"/>
        </w:rPr>
        <w:t xml:space="preserve">Observation </w:t>
      </w:r>
      <w:r w:rsidR="00757E54">
        <w:rPr>
          <w:rFonts w:eastAsia="Batang"/>
          <w:b/>
          <w:szCs w:val="24"/>
          <w:u w:val="single"/>
          <w:lang w:val="en-GB"/>
        </w:rPr>
        <w:t>63</w:t>
      </w:r>
      <w:r w:rsidRPr="00A76ABB">
        <w:rPr>
          <w:b/>
          <w:iCs/>
          <w:szCs w:val="16"/>
          <w:lang w:val="en-GB" w:eastAsia="ko-KR"/>
        </w:rPr>
        <w:t xml:space="preserve">: A baseband analog LPF may be used to reject the DL blocker and improve the ADC dynamic range. </w:t>
      </w:r>
    </w:p>
    <w:p w14:paraId="529E02F2" w14:textId="3314A6DF" w:rsidR="00D15E62" w:rsidRDefault="00D15E62" w:rsidP="00D15E62">
      <w:pPr>
        <w:jc w:val="both"/>
        <w:rPr>
          <w:lang w:val="en-GB" w:eastAsia="zh-CN"/>
        </w:rPr>
      </w:pPr>
      <w:r w:rsidRPr="00146D10">
        <w:rPr>
          <w:rFonts w:eastAsia="Batang"/>
          <w:b/>
          <w:szCs w:val="24"/>
          <w:u w:val="single"/>
          <w:lang w:val="en-GB"/>
        </w:rPr>
        <w:t xml:space="preserve">Observation </w:t>
      </w:r>
      <w:r w:rsidR="00757E54">
        <w:rPr>
          <w:rFonts w:eastAsia="Batang"/>
          <w:b/>
          <w:szCs w:val="24"/>
          <w:u w:val="single"/>
          <w:lang w:val="en-GB"/>
        </w:rPr>
        <w:t>64</w:t>
      </w:r>
      <w:r>
        <w:rPr>
          <w:rFonts w:eastAsia="Batang"/>
          <w:b/>
          <w:szCs w:val="24"/>
          <w:u w:val="single"/>
          <w:lang w:val="en-GB"/>
        </w:rPr>
        <w:t>:</w:t>
      </w:r>
      <w:r w:rsidRPr="0041758E">
        <w:rPr>
          <w:rFonts w:eastAsia="Batang"/>
          <w:b/>
          <w:szCs w:val="24"/>
          <w:lang w:val="en-GB"/>
        </w:rPr>
        <w:t xml:space="preserve"> </w:t>
      </w:r>
      <w:r w:rsidRPr="00367354">
        <w:rPr>
          <w:b/>
          <w:iCs/>
          <w:szCs w:val="16"/>
          <w:lang w:val="en-GB" w:eastAsia="ko-KR"/>
        </w:rPr>
        <w:t xml:space="preserve">For FR2, </w:t>
      </w:r>
      <w:r w:rsidRPr="00367354">
        <w:rPr>
          <w:rFonts w:eastAsia="Times New Roman"/>
          <w:b/>
        </w:rPr>
        <w:t>it is feasible for implementation to achieve ACLR requirement without RF filtering</w:t>
      </w:r>
      <w:r>
        <w:rPr>
          <w:rFonts w:eastAsia="Times New Roman"/>
          <w:b/>
        </w:rPr>
        <w:t>.</w:t>
      </w:r>
    </w:p>
    <w:p w14:paraId="2460CDB3" w14:textId="6D03439A" w:rsidR="00D15E62" w:rsidRDefault="00D15E62" w:rsidP="00D15E62">
      <w:pPr>
        <w:jc w:val="both"/>
        <w:rPr>
          <w:lang w:val="en-GB" w:eastAsia="zh-CN"/>
        </w:rPr>
      </w:pPr>
      <w:r w:rsidRPr="00146D10">
        <w:rPr>
          <w:rFonts w:eastAsia="Batang"/>
          <w:b/>
          <w:szCs w:val="24"/>
          <w:u w:val="single"/>
          <w:lang w:val="en-GB"/>
        </w:rPr>
        <w:t xml:space="preserve">Observation </w:t>
      </w:r>
      <w:r w:rsidR="00757E54">
        <w:rPr>
          <w:rFonts w:eastAsia="Batang"/>
          <w:b/>
          <w:szCs w:val="24"/>
          <w:u w:val="single"/>
          <w:lang w:val="en-GB"/>
        </w:rPr>
        <w:t>65</w:t>
      </w:r>
      <w:r>
        <w:rPr>
          <w:rFonts w:eastAsia="Batang"/>
          <w:b/>
          <w:szCs w:val="24"/>
          <w:u w:val="single"/>
          <w:lang w:val="en-GB"/>
        </w:rPr>
        <w:t>:</w:t>
      </w:r>
      <w:r w:rsidRPr="0041758E">
        <w:rPr>
          <w:rFonts w:eastAsia="Batang"/>
          <w:b/>
          <w:szCs w:val="24"/>
          <w:lang w:val="en-GB"/>
        </w:rPr>
        <w:t xml:space="preserve"> </w:t>
      </w:r>
      <w:r>
        <w:rPr>
          <w:b/>
          <w:iCs/>
          <w:szCs w:val="16"/>
          <w:lang w:val="en-GB" w:eastAsia="ko-KR"/>
        </w:rPr>
        <w:t>In massive deployment, the large number of digital and analog degrees of freedom can be utilized to provide spatial Tx/Rx</w:t>
      </w:r>
      <w:r>
        <w:rPr>
          <w:rFonts w:eastAsia="Times New Roman"/>
          <w:b/>
        </w:rPr>
        <w:t xml:space="preserve"> beamform nulling for self-interference and clutter mitigation</w:t>
      </w:r>
    </w:p>
    <w:p w14:paraId="3EFECF7F" w14:textId="31456933" w:rsidR="00D15E62" w:rsidRPr="00384D4E" w:rsidRDefault="00D15E62" w:rsidP="00D15E62">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00757E54">
        <w:rPr>
          <w:rFonts w:eastAsia="Batang"/>
          <w:b/>
          <w:szCs w:val="24"/>
          <w:u w:val="single"/>
          <w:lang w:val="en-GB"/>
        </w:rPr>
        <w:t>66</w:t>
      </w:r>
      <w:r w:rsidRPr="00146D10">
        <w:rPr>
          <w:b/>
          <w:iCs/>
          <w:szCs w:val="16"/>
          <w:lang w:val="en-GB" w:eastAsia="ko-KR"/>
        </w:rPr>
        <w:t xml:space="preserve">: </w:t>
      </w:r>
      <w:r>
        <w:rPr>
          <w:b/>
          <w:iCs/>
          <w:szCs w:val="16"/>
          <w:lang w:val="en-GB" w:eastAsia="ko-KR"/>
        </w:rPr>
        <w:t xml:space="preserve">For FR2, </w:t>
      </w:r>
      <w:r>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Pr="00764AB0">
        <w:rPr>
          <w:rFonts w:eastAsia="Batang"/>
          <w:b/>
          <w:szCs w:val="24"/>
          <w:lang w:val="en-GB"/>
        </w:rPr>
        <w:t xml:space="preserve">approximately 80 </w:t>
      </w:r>
      <w:r w:rsidRPr="00384D4E">
        <w:rPr>
          <w:rFonts w:eastAsia="Batang"/>
          <w:b/>
          <w:szCs w:val="24"/>
          <w:lang w:val="en-GB"/>
        </w:rPr>
        <w:t xml:space="preserve">dB </w:t>
      </w:r>
      <w:r>
        <w:rPr>
          <w:rFonts w:eastAsia="Batang"/>
          <w:b/>
          <w:szCs w:val="24"/>
          <w:lang w:val="en-GB"/>
        </w:rPr>
        <w:t xml:space="preserve">or better </w:t>
      </w:r>
      <w:r w:rsidRPr="00384D4E">
        <w:rPr>
          <w:rFonts w:eastAsia="Batang"/>
          <w:b/>
          <w:szCs w:val="24"/>
          <w:lang w:val="en-GB"/>
        </w:rPr>
        <w:t>for empty conference room environment.</w:t>
      </w:r>
    </w:p>
    <w:p w14:paraId="506B0610" w14:textId="77777777" w:rsidR="00D15E62" w:rsidRPr="00B60229" w:rsidRDefault="00D15E62" w:rsidP="00D15E62">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Pr>
          <w:rFonts w:ascii="Times New Roman" w:eastAsia="Batang" w:hAnsi="Times New Roman"/>
          <w:b/>
          <w:sz w:val="20"/>
          <w:szCs w:val="24"/>
          <w:lang w:val="en-GB"/>
        </w:rPr>
        <w:t>.</w:t>
      </w:r>
    </w:p>
    <w:p w14:paraId="086405FB" w14:textId="77777777" w:rsidR="00D15E62" w:rsidRDefault="00D15E62" w:rsidP="00D15E62">
      <w:pPr>
        <w:rPr>
          <w:rFonts w:eastAsia="Batang"/>
          <w:b/>
          <w:szCs w:val="24"/>
          <w:u w:val="single"/>
          <w:lang w:val="en-GB"/>
        </w:rPr>
      </w:pPr>
    </w:p>
    <w:p w14:paraId="42699A5F" w14:textId="4EE1A5EA" w:rsidR="00D15E62" w:rsidRDefault="00D15E62" w:rsidP="00D15E62">
      <w:pPr>
        <w:rPr>
          <w:b/>
          <w:bCs/>
          <w:iCs/>
          <w:szCs w:val="16"/>
          <w:lang w:val="en-GB" w:eastAsia="ko-KR"/>
        </w:rPr>
      </w:pPr>
      <w:r w:rsidRPr="00C110E8">
        <w:rPr>
          <w:rFonts w:eastAsia="Batang"/>
          <w:b/>
          <w:szCs w:val="24"/>
          <w:u w:val="single"/>
          <w:lang w:val="en-GB"/>
        </w:rPr>
        <w:t xml:space="preserve">Observation </w:t>
      </w:r>
      <w:r w:rsidR="00757E54">
        <w:rPr>
          <w:rFonts w:eastAsia="Batang"/>
          <w:b/>
          <w:szCs w:val="24"/>
          <w:u w:val="single"/>
          <w:lang w:val="en-GB"/>
        </w:rPr>
        <w:t>67</w:t>
      </w:r>
      <w:r w:rsidRPr="00C110E8">
        <w:rPr>
          <w:b/>
          <w:iCs/>
          <w:szCs w:val="16"/>
          <w:lang w:val="en-GB" w:eastAsia="ko-KR"/>
        </w:rPr>
        <w:t xml:space="preserve">: The residual self-interference including </w:t>
      </w:r>
      <w:r>
        <w:rPr>
          <w:b/>
          <w:iCs/>
          <w:szCs w:val="16"/>
          <w:lang w:val="en-GB" w:eastAsia="ko-KR"/>
        </w:rPr>
        <w:t xml:space="preserve">both </w:t>
      </w:r>
      <w:r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3A3A4051" w14:textId="41A6DA6C" w:rsidR="00D15E62" w:rsidRPr="00F76EE2" w:rsidRDefault="00D15E62" w:rsidP="00D15E62">
      <w:pPr>
        <w:rPr>
          <w:b/>
          <w:bCs/>
          <w:iCs/>
          <w:szCs w:val="16"/>
          <w:lang w:val="en-GB" w:eastAsia="ko-KR"/>
        </w:rPr>
      </w:pPr>
      <w:r w:rsidRPr="00136145">
        <w:rPr>
          <w:rFonts w:eastAsia="Batang"/>
          <w:b/>
          <w:szCs w:val="24"/>
          <w:u w:val="single"/>
          <w:lang w:val="en-GB"/>
        </w:rPr>
        <w:t xml:space="preserve">Observation </w:t>
      </w:r>
      <w:r w:rsidR="00757E54">
        <w:rPr>
          <w:rFonts w:eastAsia="Batang"/>
          <w:b/>
          <w:szCs w:val="24"/>
          <w:u w:val="single"/>
          <w:lang w:val="en-GB"/>
        </w:rPr>
        <w:t>68</w:t>
      </w:r>
      <w:r w:rsidRPr="00136145">
        <w:rPr>
          <w:b/>
          <w:iCs/>
          <w:szCs w:val="16"/>
          <w:lang w:val="en-GB" w:eastAsia="ko-KR"/>
        </w:rPr>
        <w:t xml:space="preserve">: </w:t>
      </w:r>
      <w:r>
        <w:rPr>
          <w:b/>
          <w:iCs/>
          <w:szCs w:val="16"/>
          <w:lang w:val="en-GB" w:eastAsia="ko-KR"/>
        </w:rPr>
        <w:t xml:space="preserve">Digital </w:t>
      </w:r>
      <w:r w:rsidRPr="00136145">
        <w:rPr>
          <w:b/>
          <w:szCs w:val="16"/>
          <w:lang w:val="en-GB" w:eastAsia="ko-KR"/>
        </w:rPr>
        <w:t>NLIC can provide additional isolation and improvement to alleviate self-interference</w:t>
      </w:r>
      <w:r w:rsidRPr="00136145">
        <w:rPr>
          <w:b/>
          <w:bCs/>
          <w:iCs/>
          <w:szCs w:val="16"/>
          <w:lang w:val="en-GB" w:eastAsia="ko-KR"/>
        </w:rPr>
        <w:t>.</w:t>
      </w:r>
    </w:p>
    <w:p w14:paraId="28A41557" w14:textId="391647F6" w:rsidR="00F43025" w:rsidRDefault="00D15E62" w:rsidP="007975C1">
      <w:pPr>
        <w:jc w:val="both"/>
        <w:rPr>
          <w:rFonts w:eastAsia="Batang"/>
          <w:bCs/>
          <w:szCs w:val="24"/>
          <w:lang w:val="en-GB"/>
        </w:rPr>
      </w:pPr>
      <w:r w:rsidRPr="00136145">
        <w:rPr>
          <w:rFonts w:eastAsia="Batang"/>
          <w:b/>
          <w:szCs w:val="24"/>
          <w:u w:val="single"/>
          <w:lang w:val="en-GB"/>
        </w:rPr>
        <w:t xml:space="preserve">Observation </w:t>
      </w:r>
      <w:r w:rsidR="00757E54">
        <w:rPr>
          <w:rFonts w:eastAsia="Batang"/>
          <w:b/>
          <w:szCs w:val="24"/>
          <w:u w:val="single"/>
          <w:lang w:val="en-GB"/>
        </w:rPr>
        <w:t>69</w:t>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 which makes SBFD feasible with minimal impact on UL degradation</w:t>
      </w:r>
    </w:p>
    <w:p w14:paraId="24A4B4A2" w14:textId="26D38355" w:rsidR="00D15E62" w:rsidRDefault="00D15E62" w:rsidP="00D15E62">
      <w:pPr>
        <w:spacing w:after="0"/>
        <w:rPr>
          <w:b/>
          <w:iCs/>
          <w:szCs w:val="16"/>
          <w:lang w:val="en-GB" w:eastAsia="ko-KR"/>
        </w:rPr>
      </w:pPr>
      <w:r w:rsidRPr="00136145">
        <w:rPr>
          <w:rFonts w:eastAsia="Batang"/>
          <w:b/>
          <w:szCs w:val="24"/>
          <w:u w:val="single"/>
          <w:lang w:val="en-GB"/>
        </w:rPr>
        <w:t xml:space="preserve">Observation </w:t>
      </w:r>
      <w:r w:rsidR="00757E54">
        <w:rPr>
          <w:rFonts w:eastAsia="Batang"/>
          <w:b/>
          <w:szCs w:val="24"/>
          <w:u w:val="single"/>
          <w:lang w:val="en-GB"/>
        </w:rPr>
        <w:t>70</w:t>
      </w:r>
      <w:r w:rsidRPr="00136145">
        <w:rPr>
          <w:b/>
          <w:iCs/>
          <w:szCs w:val="16"/>
          <w:lang w:val="en-GB" w:eastAsia="ko-KR"/>
        </w:rPr>
        <w:t xml:space="preserve">: </w:t>
      </w:r>
      <w:r>
        <w:rPr>
          <w:b/>
          <w:iCs/>
          <w:szCs w:val="16"/>
          <w:lang w:val="en-GB" w:eastAsia="ko-KR"/>
        </w:rPr>
        <w:t>For co-site deployment, gNB should have mitigation capability for the CLI of the co-sited sectors by means of improved spatial isolators and additional digital interference cancellation.</w:t>
      </w:r>
    </w:p>
    <w:p w14:paraId="5DB27E3F" w14:textId="77777777" w:rsidR="00D15E62" w:rsidRDefault="00D15E62" w:rsidP="00D15E62">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Pr="00BE013C">
        <w:rPr>
          <w:rFonts w:ascii="Times New Roman" w:hAnsi="Times New Roman"/>
          <w:b/>
          <w:iCs/>
          <w:sz w:val="20"/>
          <w:szCs w:val="14"/>
          <w:lang w:val="en-GB" w:eastAsia="ko-KR"/>
        </w:rPr>
        <w:t>here could be some specification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requirement on the maximum radiation pattern</w:t>
      </w:r>
      <w:r>
        <w:rPr>
          <w:rFonts w:ascii="Times New Roman" w:hAnsi="Times New Roman"/>
          <w:b/>
          <w:iCs/>
          <w:sz w:val="20"/>
          <w:szCs w:val="14"/>
          <w:lang w:val="en-GB" w:eastAsia="ko-KR"/>
        </w:rPr>
        <w:t xml:space="preserve"> towards the other co-sited sectors</w:t>
      </w:r>
      <w:r w:rsidRPr="00BE013C">
        <w:rPr>
          <w:rFonts w:ascii="Times New Roman" w:hAnsi="Times New Roman"/>
          <w:b/>
          <w:iCs/>
          <w:sz w:val="20"/>
          <w:szCs w:val="14"/>
          <w:lang w:val="en-GB" w:eastAsia="ko-KR"/>
        </w:rPr>
        <w:t xml:space="preserve">. </w:t>
      </w:r>
    </w:p>
    <w:p w14:paraId="6E2D3F52" w14:textId="77777777" w:rsidR="000E4C1A" w:rsidRPr="00BE013C" w:rsidRDefault="000E4C1A" w:rsidP="007B0990">
      <w:pPr>
        <w:pStyle w:val="ListParagraph"/>
        <w:rPr>
          <w:rFonts w:ascii="Times New Roman" w:hAnsi="Times New Roman"/>
          <w:b/>
          <w:iCs/>
          <w:sz w:val="20"/>
          <w:szCs w:val="14"/>
          <w:lang w:val="en-GB" w:eastAsia="ko-KR"/>
        </w:rPr>
      </w:pPr>
    </w:p>
    <w:p w14:paraId="24F78914" w14:textId="1B621AFD" w:rsidR="00D15E62" w:rsidRPr="0066249B" w:rsidRDefault="00D15E62" w:rsidP="00D15E62">
      <w:pPr>
        <w:rPr>
          <w:b/>
          <w:iCs/>
          <w:szCs w:val="16"/>
          <w:lang w:val="en-GB" w:eastAsia="ko-KR"/>
        </w:rPr>
      </w:pPr>
      <w:r w:rsidRPr="0066249B">
        <w:rPr>
          <w:rFonts w:eastAsia="Batang"/>
          <w:b/>
          <w:szCs w:val="24"/>
          <w:u w:val="single"/>
          <w:lang w:val="en-GB"/>
        </w:rPr>
        <w:t xml:space="preserve">Observation </w:t>
      </w:r>
      <w:r w:rsidR="00757E54">
        <w:rPr>
          <w:rFonts w:eastAsia="Batang"/>
          <w:b/>
          <w:szCs w:val="24"/>
          <w:u w:val="single"/>
          <w:lang w:val="en-GB"/>
        </w:rPr>
        <w:t>71</w:t>
      </w:r>
      <w:r w:rsidRPr="0066249B">
        <w:rPr>
          <w:b/>
          <w:iCs/>
          <w:szCs w:val="16"/>
          <w:lang w:val="en-GB" w:eastAsia="ko-KR"/>
        </w:rPr>
        <w:t xml:space="preserve">: </w:t>
      </w:r>
      <w:r>
        <w:rPr>
          <w:b/>
          <w:szCs w:val="16"/>
          <w:lang w:val="en-GB" w:eastAsia="ko-KR"/>
        </w:rPr>
        <w:t xml:space="preserve"> A prototype of full duplex </w:t>
      </w:r>
      <w:r w:rsidR="002E340A">
        <w:rPr>
          <w:b/>
          <w:szCs w:val="16"/>
          <w:lang w:val="en-GB" w:eastAsia="ko-KR"/>
        </w:rPr>
        <w:t>base station</w:t>
      </w:r>
      <w:r>
        <w:rPr>
          <w:b/>
          <w:szCs w:val="16"/>
          <w:lang w:val="en-GB" w:eastAsia="ko-KR"/>
        </w:rPr>
        <w:t xml:space="preserve"> was demonstrated and</w:t>
      </w:r>
      <w:r w:rsidRPr="0066249B">
        <w:rPr>
          <w:b/>
          <w:szCs w:val="16"/>
          <w:lang w:val="en-GB" w:eastAsia="ko-KR"/>
        </w:rPr>
        <w:t xml:space="preserve"> validated</w:t>
      </w:r>
      <w:r w:rsidRPr="0066249B">
        <w:rPr>
          <w:b/>
          <w:lang w:val="en-GB" w:eastAsia="zh-CN"/>
        </w:rPr>
        <w:t xml:space="preserve"> feasibility of Sub-band full duplex gNB in wide-area deployments</w:t>
      </w:r>
      <w:r>
        <w:rPr>
          <w:b/>
          <w:szCs w:val="16"/>
          <w:lang w:val="en-GB" w:eastAsia="ko-KR"/>
        </w:rPr>
        <w:t xml:space="preserve">. </w:t>
      </w:r>
    </w:p>
    <w:p w14:paraId="79469CBA" w14:textId="5CB4AB95" w:rsidR="00D15E62" w:rsidRPr="00BB6CAC" w:rsidRDefault="007400F4" w:rsidP="007975C1">
      <w:pPr>
        <w:jc w:val="both"/>
        <w:rPr>
          <w:rFonts w:eastAsia="Batang"/>
          <w:bCs/>
          <w:i/>
          <w:iCs/>
          <w:szCs w:val="24"/>
          <w:u w:val="single"/>
          <w:lang w:val="en-GB"/>
        </w:rPr>
      </w:pPr>
      <w:r w:rsidRPr="00BB6CAC">
        <w:rPr>
          <w:i/>
          <w:iCs/>
          <w:u w:val="single"/>
        </w:rPr>
        <w:t>Here is the list of the proposals:</w:t>
      </w:r>
    </w:p>
    <w:p w14:paraId="56E52417" w14:textId="066FE3D5" w:rsidR="00EF1043" w:rsidRPr="00BE013C" w:rsidRDefault="00EF1043" w:rsidP="00EF1043">
      <w:pPr>
        <w:rPr>
          <w:b/>
          <w:iCs/>
          <w:szCs w:val="16"/>
          <w:lang w:val="en-GB" w:eastAsia="ko-KR"/>
        </w:rPr>
      </w:pPr>
      <w:r w:rsidRPr="008B0460">
        <w:rPr>
          <w:rFonts w:eastAsia="Batang"/>
          <w:b/>
          <w:szCs w:val="24"/>
          <w:u w:val="single"/>
          <w:lang w:val="en-GB"/>
        </w:rPr>
        <w:t xml:space="preserve">Proposal </w:t>
      </w:r>
      <w:r w:rsidR="009905AF">
        <w:rPr>
          <w:rFonts w:eastAsia="Batang"/>
          <w:b/>
          <w:szCs w:val="24"/>
          <w:u w:val="single"/>
          <w:lang w:val="en-GB"/>
        </w:rPr>
        <w:t>1</w:t>
      </w:r>
      <w:r w:rsidRPr="008B0460">
        <w:rPr>
          <w:b/>
          <w:iCs/>
          <w:szCs w:val="16"/>
          <w:lang w:val="en-GB" w:eastAsia="ko-KR"/>
        </w:rPr>
        <w:t xml:space="preserve">: </w:t>
      </w:r>
      <w:r>
        <w:rPr>
          <w:b/>
          <w:iCs/>
          <w:szCs w:val="16"/>
          <w:lang w:val="en-GB" w:eastAsia="ko-KR"/>
        </w:rPr>
        <w:t>SBFD operation across multiple components is studied at later stage in Rel-18 after establishing the baseline study of SBFD operation within component carrier.</w:t>
      </w:r>
    </w:p>
    <w:p w14:paraId="3CA43531" w14:textId="21F92532" w:rsidR="007975C1" w:rsidRPr="00BE013C" w:rsidRDefault="007975C1" w:rsidP="007975C1">
      <w:pPr>
        <w:jc w:val="both"/>
        <w:rPr>
          <w:rFonts w:eastAsia="Batang"/>
          <w:b/>
          <w:szCs w:val="24"/>
          <w:lang w:val="en-GB"/>
        </w:rPr>
      </w:pPr>
      <w:r w:rsidRPr="008B0460">
        <w:rPr>
          <w:rFonts w:eastAsia="Batang"/>
          <w:b/>
          <w:szCs w:val="24"/>
          <w:u w:val="single"/>
          <w:lang w:val="en-GB"/>
        </w:rPr>
        <w:t xml:space="preserve">Proposal </w:t>
      </w:r>
      <w:r w:rsidR="009905AF">
        <w:rPr>
          <w:rFonts w:eastAsia="Batang"/>
          <w:b/>
          <w:szCs w:val="24"/>
          <w:u w:val="single"/>
          <w:lang w:val="en-GB"/>
        </w:rPr>
        <w:t>2</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Not all DL slots are used for </w:t>
      </w:r>
      <w:r w:rsidRPr="00B31039">
        <w:rPr>
          <w:rFonts w:eastAsia="Batang"/>
          <w:b/>
          <w:szCs w:val="24"/>
          <w:lang w:val="en-GB"/>
        </w:rPr>
        <w:t>SBFD operation</w:t>
      </w:r>
      <w:r>
        <w:rPr>
          <w:rFonts w:eastAsia="Batang"/>
          <w:b/>
          <w:szCs w:val="24"/>
          <w:lang w:val="en-GB"/>
        </w:rPr>
        <w:t>.</w:t>
      </w:r>
    </w:p>
    <w:p w14:paraId="6408B7EE" w14:textId="77777777" w:rsidR="00ED7B13" w:rsidRDefault="008170CF" w:rsidP="00ED7B13">
      <w:pPr>
        <w:spacing w:after="0"/>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 xml:space="preserve">3: </w:t>
      </w:r>
      <w:r w:rsidRPr="00455193">
        <w:rPr>
          <w:rFonts w:eastAsia="Batang"/>
          <w:b/>
          <w:szCs w:val="24"/>
          <w:lang w:val="en-GB"/>
        </w:rPr>
        <w:t>The maximum number of DL subbands for SBFD operation in legacy UL symbols within a TDD carrier is one. The DL subband can be located at one side of the carrier (UDU pattern) or at the middle of carrier (UD, DU) pattern depending on RAN4 feasibility</w:t>
      </w:r>
    </w:p>
    <w:p w14:paraId="33C9ED0F" w14:textId="77777777" w:rsidR="00ED7B13" w:rsidRDefault="00ED7B13" w:rsidP="00ED7B13">
      <w:pPr>
        <w:spacing w:after="0"/>
        <w:rPr>
          <w:rFonts w:eastAsia="Batang"/>
          <w:b/>
          <w:szCs w:val="24"/>
          <w:u w:val="single"/>
          <w:lang w:val="en-GB"/>
        </w:rPr>
      </w:pPr>
    </w:p>
    <w:p w14:paraId="738A07B1" w14:textId="3D85097E" w:rsidR="00E62DCE" w:rsidRDefault="00E62DCE" w:rsidP="00806A9D">
      <w:pPr>
        <w:spacing w:after="0"/>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4:</w:t>
      </w:r>
      <w:r w:rsidRPr="003848CC">
        <w:rPr>
          <w:rFonts w:eastAsia="Batang"/>
          <w:b/>
          <w:szCs w:val="24"/>
          <w:lang w:val="en-GB"/>
        </w:rPr>
        <w:t xml:space="preserve"> </w:t>
      </w:r>
      <w:r w:rsidRPr="007B0990">
        <w:rPr>
          <w:rFonts w:eastAsia="Batang"/>
          <w:b/>
          <w:szCs w:val="24"/>
          <w:lang w:val="en-GB"/>
        </w:rPr>
        <w:t>Non-transparent SBFD operation using Alt-2 and Alt-3 are not considered in Rel-18</w:t>
      </w:r>
      <w:r>
        <w:rPr>
          <w:rFonts w:eastAsia="Batang"/>
          <w:b/>
          <w:szCs w:val="24"/>
          <w:lang w:val="en-GB"/>
        </w:rPr>
        <w:t>.</w:t>
      </w:r>
    </w:p>
    <w:p w14:paraId="5A27DB54" w14:textId="77777777" w:rsidR="00F30766" w:rsidRPr="007B0990" w:rsidRDefault="00F30766" w:rsidP="007B0990">
      <w:pPr>
        <w:pStyle w:val="ListParagraph"/>
        <w:rPr>
          <w:rFonts w:eastAsia="Batang"/>
          <w:b/>
          <w:szCs w:val="24"/>
          <w:lang w:val="en-GB"/>
        </w:rPr>
      </w:pPr>
    </w:p>
    <w:p w14:paraId="4AAE166A" w14:textId="0D6F1C84" w:rsidR="00933D9F" w:rsidRDefault="00C27C07" w:rsidP="00C27C07">
      <w:pPr>
        <w:jc w:val="both"/>
        <w:rPr>
          <w:rFonts w:eastAsia="Batang"/>
          <w:b/>
          <w:szCs w:val="24"/>
          <w:lang w:val="en-GB"/>
        </w:rPr>
      </w:pPr>
      <w:r w:rsidRPr="008B0460">
        <w:rPr>
          <w:rFonts w:eastAsia="Batang"/>
          <w:b/>
          <w:szCs w:val="24"/>
          <w:u w:val="single"/>
          <w:lang w:val="en-GB"/>
        </w:rPr>
        <w:t xml:space="preserve">Proposal </w:t>
      </w:r>
      <w:r w:rsidR="00933D9F">
        <w:rPr>
          <w:rFonts w:eastAsia="Batang"/>
          <w:b/>
          <w:szCs w:val="24"/>
          <w:u w:val="single"/>
          <w:lang w:val="en-GB"/>
        </w:rPr>
        <w:t>5</w:t>
      </w:r>
      <w:r w:rsidRPr="008B0460">
        <w:rPr>
          <w:b/>
          <w:iCs/>
          <w:szCs w:val="16"/>
          <w:lang w:val="en-GB" w:eastAsia="ko-KR"/>
        </w:rPr>
        <w:t>:</w:t>
      </w:r>
      <w:r w:rsidRPr="00B31039">
        <w:rPr>
          <w:rFonts w:eastAsia="Batang"/>
          <w:b/>
          <w:szCs w:val="24"/>
          <w:lang w:val="en-GB"/>
        </w:rPr>
        <w:t xml:space="preserve"> </w:t>
      </w:r>
      <w:r>
        <w:rPr>
          <w:rFonts w:eastAsia="Batang"/>
          <w:b/>
          <w:szCs w:val="24"/>
          <w:lang w:val="en-GB"/>
        </w:rPr>
        <w:t>RAN1 to further discuss UE-specific guardband configuration.</w:t>
      </w:r>
    </w:p>
    <w:p w14:paraId="139ECC68" w14:textId="4729B49C" w:rsidR="00933D9F" w:rsidRDefault="00933D9F" w:rsidP="00933D9F">
      <w:pPr>
        <w:jc w:val="both"/>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6</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The frequency location of the guardband(s) are explicitly indicated (if any). </w:t>
      </w:r>
    </w:p>
    <w:p w14:paraId="4E147AD6" w14:textId="01EAE8DC" w:rsidR="00933D9F" w:rsidRDefault="00933D9F" w:rsidP="00933D9F">
      <w:pPr>
        <w:jc w:val="both"/>
      </w:pPr>
      <w:r w:rsidRPr="008B0460">
        <w:rPr>
          <w:rFonts w:eastAsia="Batang"/>
          <w:b/>
          <w:szCs w:val="24"/>
          <w:u w:val="single"/>
          <w:lang w:val="en-GB"/>
        </w:rPr>
        <w:t>Proposal</w:t>
      </w:r>
      <w:r>
        <w:rPr>
          <w:rFonts w:eastAsia="Batang"/>
          <w:b/>
          <w:szCs w:val="24"/>
          <w:u w:val="single"/>
          <w:lang w:val="en-GB"/>
        </w:rPr>
        <w:t xml:space="preserve"> 7</w:t>
      </w:r>
      <w:r w:rsidRPr="008B0460">
        <w:rPr>
          <w:b/>
          <w:iCs/>
          <w:szCs w:val="16"/>
          <w:lang w:val="en-GB" w:eastAsia="ko-KR"/>
        </w:rPr>
        <w:t>:</w:t>
      </w:r>
      <w:r w:rsidRPr="00B31039">
        <w:rPr>
          <w:rFonts w:eastAsia="Batang"/>
          <w:b/>
          <w:szCs w:val="24"/>
          <w:lang w:val="en-GB"/>
        </w:rPr>
        <w:t xml:space="preserve"> </w:t>
      </w:r>
      <w:r>
        <w:rPr>
          <w:rFonts w:eastAsia="Batang"/>
          <w:b/>
          <w:szCs w:val="24"/>
          <w:lang w:val="en-GB"/>
        </w:rPr>
        <w:t>The other subband(s) are implicitly determined based on the bandwidth of the component carrier bandwidth and excluding the frequency location of the UL subband and the guardband</w:t>
      </w:r>
    </w:p>
    <w:p w14:paraId="35B3E6F5" w14:textId="7AA5B7D6" w:rsidR="0060507B" w:rsidRDefault="0060507B" w:rsidP="0060507B">
      <w:pPr>
        <w:rPr>
          <w:b/>
          <w:iCs/>
          <w:szCs w:val="16"/>
          <w:lang w:val="en-GB" w:eastAsia="ko-KR"/>
        </w:rPr>
      </w:pPr>
      <w:r w:rsidRPr="008B0460">
        <w:rPr>
          <w:rFonts w:eastAsia="Batang"/>
          <w:b/>
          <w:szCs w:val="24"/>
          <w:u w:val="single"/>
          <w:lang w:val="en-GB"/>
        </w:rPr>
        <w:t xml:space="preserve">Proposal </w:t>
      </w:r>
      <w:r w:rsidR="002B4CA1">
        <w:rPr>
          <w:rFonts w:eastAsia="Batang"/>
          <w:b/>
          <w:szCs w:val="24"/>
          <w:u w:val="single"/>
          <w:lang w:val="en-GB"/>
        </w:rPr>
        <w:t>8</w:t>
      </w:r>
      <w:r w:rsidR="002B4CA1" w:rsidRPr="008B0460">
        <w:rPr>
          <w:b/>
          <w:iCs/>
          <w:szCs w:val="16"/>
          <w:lang w:val="en-GB" w:eastAsia="ko-KR"/>
        </w:rPr>
        <w:t>:</w:t>
      </w:r>
      <w:r w:rsidR="002B4CA1">
        <w:rPr>
          <w:b/>
          <w:iCs/>
          <w:szCs w:val="16"/>
          <w:lang w:val="en-GB" w:eastAsia="ko-KR"/>
        </w:rPr>
        <w:t xml:space="preserve"> The</w:t>
      </w:r>
      <w:r>
        <w:rPr>
          <w:b/>
          <w:iCs/>
          <w:szCs w:val="16"/>
          <w:lang w:val="en-GB" w:eastAsia="ko-KR"/>
        </w:rPr>
        <w:t xml:space="preserve"> period for SBFD operation is based on the periodicity of the TDD-DL-UL pattern(s). </w:t>
      </w:r>
    </w:p>
    <w:p w14:paraId="4283EC95" w14:textId="5FBD2031" w:rsidR="002B4CA1" w:rsidRDefault="002B4CA1" w:rsidP="002B4CA1">
      <w:pPr>
        <w:spacing w:after="0"/>
        <w:rPr>
          <w:rFonts w:eastAsia="Batang"/>
          <w:b/>
          <w:szCs w:val="24"/>
          <w:lang w:val="en-GB"/>
        </w:rPr>
      </w:pPr>
      <w:r w:rsidRPr="00E21B12">
        <w:rPr>
          <w:rFonts w:eastAsia="Batang"/>
          <w:b/>
          <w:szCs w:val="24"/>
          <w:u w:val="single"/>
          <w:lang w:val="en-GB"/>
        </w:rPr>
        <w:t xml:space="preserve">Proposal </w:t>
      </w:r>
      <w:r>
        <w:rPr>
          <w:rFonts w:eastAsia="Batang"/>
          <w:b/>
          <w:szCs w:val="24"/>
          <w:u w:val="single"/>
          <w:lang w:val="en-GB"/>
        </w:rPr>
        <w:t>9</w:t>
      </w:r>
      <w:r w:rsidRPr="00E21B12">
        <w:rPr>
          <w:b/>
          <w:iCs/>
          <w:szCs w:val="16"/>
          <w:lang w:val="en-GB" w:eastAsia="ko-KR"/>
        </w:rPr>
        <w:t>:</w:t>
      </w:r>
      <w:r w:rsidRPr="00E21B12">
        <w:rPr>
          <w:rFonts w:eastAsia="Batang"/>
          <w:b/>
          <w:szCs w:val="24"/>
          <w:lang w:val="en-GB"/>
        </w:rPr>
        <w:t xml:space="preserve"> </w:t>
      </w:r>
      <w:r>
        <w:rPr>
          <w:rFonts w:eastAsia="Batang"/>
          <w:b/>
          <w:szCs w:val="24"/>
          <w:lang w:val="en-GB"/>
        </w:rPr>
        <w:t>Support cell-common s</w:t>
      </w:r>
      <w:r w:rsidRPr="006B0B6E">
        <w:rPr>
          <w:b/>
          <w:lang w:val="en-GB"/>
        </w:rPr>
        <w:t>emi-static configuration of the time and frequency location of UL/DL</w:t>
      </w:r>
      <w:r>
        <w:rPr>
          <w:b/>
          <w:lang w:val="en-GB"/>
        </w:rPr>
        <w:t xml:space="preserve"> </w:t>
      </w:r>
      <w:r w:rsidRPr="006B0B6E">
        <w:rPr>
          <w:b/>
          <w:lang w:val="en-GB"/>
        </w:rPr>
        <w:t>subbands</w:t>
      </w:r>
      <w:r>
        <w:rPr>
          <w:b/>
          <w:lang w:val="en-GB"/>
        </w:rPr>
        <w:t xml:space="preserve"> and guardband</w:t>
      </w:r>
      <w:r w:rsidRPr="006B0B6E">
        <w:rPr>
          <w:b/>
          <w:lang w:val="en-GB"/>
        </w:rPr>
        <w:t xml:space="preserve"> </w:t>
      </w:r>
      <w:r>
        <w:rPr>
          <w:b/>
          <w:lang w:val="en-GB"/>
        </w:rPr>
        <w:t xml:space="preserve">for SBFD operation. </w:t>
      </w:r>
    </w:p>
    <w:p w14:paraId="04CEEE44" w14:textId="77777777" w:rsidR="00E96279" w:rsidRDefault="00E96279" w:rsidP="00F05D85">
      <w:pPr>
        <w:spacing w:after="0"/>
        <w:rPr>
          <w:rFonts w:eastAsia="Batang"/>
          <w:b/>
          <w:szCs w:val="24"/>
          <w:u w:val="single"/>
          <w:lang w:val="en-GB"/>
        </w:rPr>
      </w:pPr>
    </w:p>
    <w:p w14:paraId="2AA8958A" w14:textId="4F09C639" w:rsidR="008C1129" w:rsidRDefault="008C1129" w:rsidP="008C1129">
      <w:pPr>
        <w:spacing w:after="0"/>
        <w:jc w:val="both"/>
        <w:rPr>
          <w:rFonts w:eastAsia="Batang"/>
          <w:b/>
          <w:lang w:val="en-GB"/>
        </w:rPr>
      </w:pPr>
      <w:r w:rsidRPr="00C52030">
        <w:rPr>
          <w:rFonts w:eastAsia="Batang"/>
          <w:b/>
          <w:szCs w:val="22"/>
          <w:u w:val="single"/>
          <w:lang w:val="en-GB"/>
        </w:rPr>
        <w:t xml:space="preserve">Proposal </w:t>
      </w:r>
      <w:r>
        <w:rPr>
          <w:rFonts w:eastAsia="Batang"/>
          <w:b/>
          <w:szCs w:val="22"/>
          <w:u w:val="single"/>
          <w:lang w:val="en-GB"/>
        </w:rPr>
        <w:t>10</w:t>
      </w:r>
      <w:r w:rsidRPr="00663F9B">
        <w:rPr>
          <w:rFonts w:eastAsia="Batang"/>
          <w:b/>
          <w:szCs w:val="22"/>
          <w:lang w:val="en-GB"/>
        </w:rPr>
        <w:t>:</w:t>
      </w:r>
      <w:r w:rsidR="00203DE0">
        <w:rPr>
          <w:rFonts w:eastAsia="Batang"/>
          <w:b/>
          <w:szCs w:val="22"/>
          <w:lang w:val="en-GB"/>
        </w:rPr>
        <w:t xml:space="preserve"> </w:t>
      </w:r>
      <w:r>
        <w:rPr>
          <w:rFonts w:eastAsia="Batang"/>
          <w:b/>
          <w:lang w:val="en-GB"/>
        </w:rPr>
        <w:t xml:space="preserve">RAN1 to </w:t>
      </w:r>
      <w:r>
        <w:rPr>
          <w:rFonts w:eastAsia="Batang"/>
          <w:b/>
          <w:szCs w:val="22"/>
          <w:lang w:val="en-GB"/>
        </w:rPr>
        <w:t>f</w:t>
      </w:r>
      <w:r w:rsidRPr="007B0990">
        <w:rPr>
          <w:rFonts w:eastAsia="Batang"/>
          <w:b/>
          <w:lang w:val="en-GB"/>
        </w:rPr>
        <w:t>urther discuss enhancement for SBFD operations using two</w:t>
      </w:r>
      <w:r>
        <w:rPr>
          <w:rFonts w:eastAsia="Batang"/>
          <w:b/>
          <w:lang w:val="en-GB"/>
        </w:rPr>
        <w:t xml:space="preserve"> or more </w:t>
      </w:r>
      <w:r w:rsidRPr="007B0990">
        <w:rPr>
          <w:rFonts w:eastAsia="Batang"/>
          <w:b/>
          <w:lang w:val="en-GB"/>
        </w:rPr>
        <w:t>BWP</w:t>
      </w:r>
      <w:r>
        <w:rPr>
          <w:rFonts w:eastAsia="Batang"/>
          <w:b/>
          <w:lang w:val="en-GB"/>
        </w:rPr>
        <w:t xml:space="preserve"> pairs with single active UL/DL BWP pair and </w:t>
      </w:r>
      <w:r w:rsidRPr="007B0990">
        <w:rPr>
          <w:rFonts w:eastAsia="Batang"/>
          <w:b/>
          <w:lang w:val="en-GB"/>
        </w:rPr>
        <w:t xml:space="preserve">semi-static switching </w:t>
      </w:r>
      <w:r>
        <w:rPr>
          <w:rFonts w:eastAsia="Batang"/>
          <w:b/>
          <w:lang w:val="en-GB"/>
        </w:rPr>
        <w:t xml:space="preserve">of BWP </w:t>
      </w:r>
      <w:r w:rsidRPr="007B0990">
        <w:rPr>
          <w:rFonts w:eastAsia="Batang"/>
          <w:b/>
          <w:lang w:val="en-GB"/>
        </w:rPr>
        <w:t xml:space="preserve">pattern. </w:t>
      </w:r>
    </w:p>
    <w:p w14:paraId="245E86AD" w14:textId="77777777" w:rsidR="008C1129" w:rsidRDefault="008C1129" w:rsidP="00F05D85">
      <w:pPr>
        <w:spacing w:after="0"/>
        <w:rPr>
          <w:rFonts w:eastAsia="Batang"/>
          <w:b/>
          <w:szCs w:val="24"/>
          <w:u w:val="single"/>
          <w:lang w:val="en-GB"/>
        </w:rPr>
      </w:pPr>
    </w:p>
    <w:p w14:paraId="76AC1019" w14:textId="6491A63C" w:rsidR="00E96279" w:rsidRDefault="00E96279" w:rsidP="00E96279">
      <w:pPr>
        <w:spacing w:after="0"/>
        <w:jc w:val="both"/>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 xml:space="preserve">11: </w:t>
      </w:r>
      <w:r w:rsidRPr="007B0990">
        <w:rPr>
          <w:rFonts w:eastAsia="Batang"/>
          <w:b/>
          <w:szCs w:val="24"/>
          <w:lang w:val="en-GB"/>
        </w:rPr>
        <w:t xml:space="preserve">Support </w:t>
      </w:r>
      <w:r>
        <w:rPr>
          <w:rFonts w:eastAsia="Batang"/>
          <w:b/>
          <w:szCs w:val="24"/>
          <w:lang w:val="en-GB"/>
        </w:rPr>
        <w:t xml:space="preserve">only </w:t>
      </w:r>
      <w:r w:rsidRPr="007B0990">
        <w:rPr>
          <w:rFonts w:eastAsia="Batang"/>
          <w:b/>
          <w:szCs w:val="24"/>
          <w:lang w:val="en-GB"/>
        </w:rPr>
        <w:t xml:space="preserve">Option 1 as </w:t>
      </w:r>
      <w:r>
        <w:rPr>
          <w:rFonts w:eastAsia="Batang"/>
          <w:b/>
          <w:szCs w:val="24"/>
          <w:lang w:val="en-GB"/>
        </w:rPr>
        <w:t xml:space="preserve">the </w:t>
      </w:r>
      <w:r w:rsidRPr="007B0990">
        <w:rPr>
          <w:rFonts w:eastAsia="Batang"/>
          <w:b/>
          <w:szCs w:val="24"/>
          <w:lang w:val="en-GB"/>
        </w:rPr>
        <w:t>baseline for SBFD-aw</w:t>
      </w:r>
      <w:r>
        <w:rPr>
          <w:rFonts w:eastAsia="Batang"/>
          <w:b/>
          <w:szCs w:val="24"/>
          <w:lang w:val="en-GB"/>
        </w:rPr>
        <w:t>a</w:t>
      </w:r>
      <w:r w:rsidRPr="007B0990">
        <w:rPr>
          <w:rFonts w:eastAsia="Batang"/>
          <w:b/>
          <w:szCs w:val="24"/>
          <w:lang w:val="en-GB"/>
        </w:rPr>
        <w:t>re UE</w:t>
      </w:r>
      <w:r>
        <w:rPr>
          <w:rFonts w:eastAsia="Batang"/>
          <w:b/>
          <w:szCs w:val="24"/>
          <w:lang w:val="en-GB"/>
        </w:rPr>
        <w:t xml:space="preserve"> scheduling.</w:t>
      </w:r>
    </w:p>
    <w:p w14:paraId="41F28698" w14:textId="77777777" w:rsidR="00E96279" w:rsidRDefault="00E96279" w:rsidP="00E96279">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UE can be configured to measure CLI in the UL subband for AGC blocking and/or LNA compression. </w:t>
      </w:r>
    </w:p>
    <w:p w14:paraId="056EF939" w14:textId="77777777" w:rsidR="001C5553" w:rsidRDefault="001C5553" w:rsidP="001C5553">
      <w:pPr>
        <w:spacing w:after="0"/>
        <w:rPr>
          <w:rFonts w:eastAsia="Batang"/>
          <w:b/>
          <w:szCs w:val="24"/>
          <w:u w:val="single"/>
          <w:lang w:val="en-GB"/>
        </w:rPr>
      </w:pPr>
    </w:p>
    <w:p w14:paraId="72F0B5FB" w14:textId="1AE207D9" w:rsidR="001C5553" w:rsidRPr="007B0990" w:rsidRDefault="001C5553" w:rsidP="001C5553">
      <w:pPr>
        <w:spacing w:after="0"/>
        <w:rPr>
          <w:rFonts w:ascii="Calibri" w:eastAsia="Batang" w:hAnsi="Calibri"/>
          <w:b/>
          <w:sz w:val="22"/>
          <w:szCs w:val="22"/>
          <w:lang w:val="en-GB"/>
        </w:rPr>
      </w:pPr>
      <w:r w:rsidRPr="00E21B12">
        <w:rPr>
          <w:rFonts w:eastAsia="Batang"/>
          <w:b/>
          <w:szCs w:val="24"/>
          <w:u w:val="single"/>
          <w:lang w:val="en-GB"/>
        </w:rPr>
        <w:t xml:space="preserve">Proposal </w:t>
      </w:r>
      <w:r>
        <w:rPr>
          <w:rFonts w:eastAsia="Batang"/>
          <w:b/>
          <w:szCs w:val="24"/>
          <w:u w:val="single"/>
          <w:lang w:val="en-GB"/>
        </w:rPr>
        <w:t>12</w:t>
      </w:r>
      <w:r w:rsidRPr="00E21B12">
        <w:rPr>
          <w:b/>
          <w:iCs/>
          <w:szCs w:val="16"/>
          <w:lang w:val="en-GB" w:eastAsia="ko-KR"/>
        </w:rPr>
        <w:t>:</w:t>
      </w:r>
      <w:r>
        <w:rPr>
          <w:b/>
          <w:iCs/>
          <w:szCs w:val="16"/>
          <w:lang w:val="en-GB" w:eastAsia="ko-KR"/>
        </w:rPr>
        <w:t xml:space="preserve"> </w:t>
      </w:r>
      <w:r w:rsidRPr="007B0990">
        <w:rPr>
          <w:rFonts w:eastAsia="Batang"/>
          <w:b/>
          <w:lang w:val="en-GB"/>
        </w:rPr>
        <w:t xml:space="preserve">Support dynamic indication/update of the at least </w:t>
      </w:r>
      <w:r w:rsidRPr="00BD2382">
        <w:rPr>
          <w:rFonts w:eastAsia="Batang"/>
          <w:b/>
          <w:lang w:val="en-GB"/>
        </w:rPr>
        <w:t xml:space="preserve">time </w:t>
      </w:r>
      <w:r w:rsidRPr="007B0990">
        <w:rPr>
          <w:rFonts w:eastAsia="Batang"/>
          <w:b/>
          <w:lang w:val="en-GB"/>
        </w:rPr>
        <w:t>locations of the SBFD subbands.</w:t>
      </w:r>
    </w:p>
    <w:p w14:paraId="17825BD7" w14:textId="77777777" w:rsidR="001C5553" w:rsidRPr="00663F9B" w:rsidRDefault="001C5553" w:rsidP="001C5553">
      <w:pPr>
        <w:pStyle w:val="ListParagraph"/>
        <w:numPr>
          <w:ilvl w:val="0"/>
          <w:numId w:val="45"/>
        </w:numPr>
        <w:jc w:val="both"/>
        <w:rPr>
          <w:rFonts w:eastAsia="Batang"/>
          <w:b/>
          <w:lang w:val="en-GB"/>
        </w:rPr>
      </w:pPr>
      <w:r>
        <w:rPr>
          <w:rFonts w:ascii="Times New Roman" w:eastAsia="Batang" w:hAnsi="Times New Roman"/>
          <w:b/>
          <w:sz w:val="20"/>
          <w:szCs w:val="20"/>
          <w:lang w:val="en-GB"/>
        </w:rPr>
        <w:t>FFS: dynamic indication/update of the frequency locations of the DL and/or UL SBFD subbands.</w:t>
      </w:r>
    </w:p>
    <w:p w14:paraId="25B3AAFE" w14:textId="77777777" w:rsidR="001C5553" w:rsidRDefault="001C5553" w:rsidP="001C5553">
      <w:pPr>
        <w:spacing w:after="0"/>
        <w:jc w:val="both"/>
        <w:rPr>
          <w:rFonts w:eastAsia="Batang"/>
          <w:b/>
          <w:szCs w:val="22"/>
          <w:u w:val="single"/>
          <w:lang w:val="en-GB"/>
        </w:rPr>
      </w:pPr>
    </w:p>
    <w:p w14:paraId="13332E89" w14:textId="6D443CCA" w:rsidR="001C5553" w:rsidRDefault="001C5553" w:rsidP="001C5553">
      <w:pPr>
        <w:spacing w:after="0"/>
        <w:jc w:val="both"/>
        <w:rPr>
          <w:rFonts w:eastAsia="Batang"/>
          <w:b/>
          <w:lang w:val="en-GB"/>
        </w:rPr>
      </w:pPr>
      <w:r w:rsidRPr="00C52030">
        <w:rPr>
          <w:rFonts w:eastAsia="Batang"/>
          <w:b/>
          <w:szCs w:val="22"/>
          <w:u w:val="single"/>
          <w:lang w:val="en-GB"/>
        </w:rPr>
        <w:t xml:space="preserve">Proposal </w:t>
      </w:r>
      <w:r>
        <w:rPr>
          <w:rFonts w:eastAsia="Batang"/>
          <w:b/>
          <w:szCs w:val="22"/>
          <w:u w:val="single"/>
          <w:lang w:val="en-GB"/>
        </w:rPr>
        <w:t>13</w:t>
      </w:r>
      <w:r w:rsidRPr="00663F9B">
        <w:rPr>
          <w:rFonts w:eastAsia="Batang"/>
          <w:b/>
          <w:szCs w:val="22"/>
          <w:lang w:val="en-GB"/>
        </w:rPr>
        <w:t>:</w:t>
      </w:r>
      <w:r w:rsidR="00B73723">
        <w:rPr>
          <w:rFonts w:eastAsia="Batang"/>
          <w:b/>
          <w:szCs w:val="22"/>
          <w:lang w:val="en-GB"/>
        </w:rPr>
        <w:t xml:space="preserve"> </w:t>
      </w:r>
      <w:r>
        <w:rPr>
          <w:rFonts w:eastAsia="Batang"/>
          <w:b/>
          <w:lang w:val="en-GB"/>
        </w:rPr>
        <w:t xml:space="preserve">RAN1 to </w:t>
      </w:r>
      <w:r>
        <w:rPr>
          <w:rFonts w:eastAsia="Batang"/>
          <w:b/>
          <w:szCs w:val="22"/>
          <w:lang w:val="en-GB"/>
        </w:rPr>
        <w:t>f</w:t>
      </w:r>
      <w:r w:rsidRPr="007B0990">
        <w:rPr>
          <w:rFonts w:eastAsia="Batang"/>
          <w:b/>
          <w:lang w:val="en-GB"/>
        </w:rPr>
        <w:t xml:space="preserve">urther discuss </w:t>
      </w:r>
      <w:r>
        <w:rPr>
          <w:rFonts w:eastAsia="Batang"/>
          <w:b/>
          <w:lang w:val="en-GB"/>
        </w:rPr>
        <w:t xml:space="preserve">dynamic update for </w:t>
      </w:r>
      <w:r w:rsidRPr="00076EE4">
        <w:rPr>
          <w:rFonts w:eastAsia="Batang"/>
          <w:b/>
          <w:lang w:val="en-GB"/>
        </w:rPr>
        <w:t xml:space="preserve">SBFD </w:t>
      </w:r>
      <w:r w:rsidRPr="000A1F10">
        <w:rPr>
          <w:rFonts w:eastAsia="Batang"/>
          <w:b/>
          <w:lang w:val="en-GB"/>
        </w:rPr>
        <w:t xml:space="preserve">symbols configured with an UL subband in a </w:t>
      </w:r>
      <w:r>
        <w:rPr>
          <w:rFonts w:eastAsia="Batang"/>
          <w:b/>
          <w:lang w:val="en-GB"/>
        </w:rPr>
        <w:t xml:space="preserve">legacy </w:t>
      </w:r>
      <w:r w:rsidRPr="000A1F10">
        <w:rPr>
          <w:rFonts w:eastAsia="Batang"/>
          <w:b/>
          <w:lang w:val="en-GB"/>
        </w:rPr>
        <w:t>downlink symbol</w:t>
      </w:r>
      <w:r>
        <w:rPr>
          <w:rFonts w:eastAsia="Batang"/>
          <w:b/>
          <w:lang w:val="en-GB"/>
        </w:rPr>
        <w:t xml:space="preserve"> to downlink symbols</w:t>
      </w:r>
    </w:p>
    <w:p w14:paraId="2D8CE82E" w14:textId="77777777" w:rsidR="001C5553" w:rsidRDefault="001C5553" w:rsidP="001C5553">
      <w:pPr>
        <w:pStyle w:val="ListParagraph"/>
        <w:numPr>
          <w:ilvl w:val="0"/>
          <w:numId w:val="98"/>
        </w:numPr>
        <w:jc w:val="both"/>
        <w:rPr>
          <w:rFonts w:ascii="Times New Roman" w:eastAsia="Batang" w:hAnsi="Times New Roman"/>
          <w:b/>
          <w:sz w:val="20"/>
          <w:lang w:val="en-GB"/>
        </w:rPr>
      </w:pPr>
      <w:r w:rsidRPr="000A1F10">
        <w:rPr>
          <w:rFonts w:ascii="Times New Roman" w:eastAsia="Batang" w:hAnsi="Times New Roman"/>
          <w:b/>
          <w:sz w:val="20"/>
          <w:lang w:val="en-GB"/>
        </w:rPr>
        <w:t xml:space="preserve">Whether the </w:t>
      </w:r>
      <w:r>
        <w:rPr>
          <w:rFonts w:ascii="Times New Roman" w:eastAsia="Batang" w:hAnsi="Times New Roman"/>
          <w:b/>
          <w:sz w:val="20"/>
          <w:lang w:val="en-GB"/>
        </w:rPr>
        <w:t xml:space="preserve">SBFD symbols </w:t>
      </w:r>
      <w:r w:rsidRPr="000A1F10">
        <w:rPr>
          <w:rFonts w:ascii="Times New Roman" w:eastAsia="Batang" w:hAnsi="Times New Roman"/>
          <w:b/>
          <w:sz w:val="20"/>
          <w:lang w:val="en-GB"/>
        </w:rPr>
        <w:t>update is stick</w:t>
      </w:r>
      <w:r>
        <w:rPr>
          <w:rFonts w:ascii="Times New Roman" w:eastAsia="Batang" w:hAnsi="Times New Roman"/>
          <w:b/>
          <w:sz w:val="20"/>
          <w:lang w:val="en-GB"/>
        </w:rPr>
        <w:t>y</w:t>
      </w:r>
      <w:r w:rsidRPr="000A1F10">
        <w:rPr>
          <w:rFonts w:ascii="Times New Roman" w:eastAsia="Batang" w:hAnsi="Times New Roman"/>
          <w:b/>
          <w:sz w:val="20"/>
          <w:lang w:val="en-GB"/>
        </w:rPr>
        <w:t xml:space="preserve"> or </w:t>
      </w:r>
      <w:r>
        <w:rPr>
          <w:rFonts w:ascii="Times New Roman" w:eastAsia="Batang" w:hAnsi="Times New Roman"/>
          <w:b/>
          <w:sz w:val="20"/>
          <w:lang w:val="en-GB"/>
        </w:rPr>
        <w:t>just for one or multiple SBFD symbols occasions.</w:t>
      </w:r>
    </w:p>
    <w:p w14:paraId="11B3FF36" w14:textId="77777777" w:rsidR="001C5553" w:rsidRDefault="001C5553" w:rsidP="001C5553">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 xml:space="preserve">Granularity for dynamic update (e.g., per symbol or per slot). </w:t>
      </w:r>
    </w:p>
    <w:p w14:paraId="41526D92" w14:textId="77777777" w:rsidR="001C5553" w:rsidRDefault="001C5553" w:rsidP="001C5553">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FFS: dynamic update of non-SBFD symbols to SBFD-symbols.</w:t>
      </w:r>
    </w:p>
    <w:p w14:paraId="1242414D" w14:textId="77777777" w:rsidR="001C5553" w:rsidRPr="000A1F10" w:rsidRDefault="001C5553" w:rsidP="001C5553">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FFS: application time</w:t>
      </w:r>
    </w:p>
    <w:p w14:paraId="3EF3F36A" w14:textId="77777777" w:rsidR="00E96279" w:rsidRDefault="00E96279" w:rsidP="00DC71DD">
      <w:pPr>
        <w:spacing w:after="0"/>
        <w:jc w:val="both"/>
        <w:rPr>
          <w:rFonts w:eastAsia="Batang"/>
          <w:b/>
          <w:szCs w:val="24"/>
          <w:lang w:val="en-GB"/>
        </w:rPr>
      </w:pPr>
    </w:p>
    <w:p w14:paraId="22F106B1" w14:textId="18BEA2D3" w:rsidR="003C572D" w:rsidRPr="00931943" w:rsidRDefault="003C572D" w:rsidP="003C572D">
      <w:pPr>
        <w:jc w:val="both"/>
        <w:rPr>
          <w:rFonts w:eastAsia="Batang"/>
          <w:b/>
          <w:lang w:val="en-GB"/>
        </w:rPr>
      </w:pPr>
      <w:r w:rsidRPr="00C52030">
        <w:rPr>
          <w:rFonts w:eastAsia="Batang"/>
          <w:b/>
          <w:szCs w:val="22"/>
          <w:u w:val="single"/>
          <w:lang w:val="en-GB"/>
        </w:rPr>
        <w:t xml:space="preserve">Proposal </w:t>
      </w:r>
      <w:r>
        <w:rPr>
          <w:rFonts w:eastAsia="Batang"/>
          <w:b/>
          <w:szCs w:val="22"/>
          <w:u w:val="single"/>
          <w:lang w:val="en-GB"/>
        </w:rPr>
        <w:t>14</w:t>
      </w:r>
      <w:r w:rsidRPr="00663F9B">
        <w:rPr>
          <w:rFonts w:eastAsia="Batang"/>
          <w:b/>
          <w:szCs w:val="22"/>
          <w:lang w:val="en-GB"/>
        </w:rPr>
        <w:t>:</w:t>
      </w:r>
      <w:r>
        <w:rPr>
          <w:rFonts w:eastAsia="Batang"/>
          <w:b/>
          <w:szCs w:val="22"/>
          <w:lang w:val="en-GB"/>
        </w:rPr>
        <w:t xml:space="preserve"> Support option 1 as the </w:t>
      </w:r>
      <w:r>
        <w:rPr>
          <w:rFonts w:eastAsia="Batang"/>
          <w:b/>
          <w:lang w:val="en-GB"/>
        </w:rPr>
        <w:t xml:space="preserve">baseline operation for SBFD operation in flexible symbols. </w:t>
      </w:r>
    </w:p>
    <w:p w14:paraId="0CEDC39F" w14:textId="5CFFF549" w:rsidR="003C572D" w:rsidRPr="000A1F10" w:rsidRDefault="003C572D" w:rsidP="003C572D">
      <w:pPr>
        <w:spacing w:after="0"/>
        <w:jc w:val="both"/>
        <w:rPr>
          <w:rFonts w:eastAsia="Batang"/>
          <w:b/>
          <w:lang w:val="en-GB"/>
        </w:rPr>
      </w:pPr>
      <w:r w:rsidRPr="00867A66">
        <w:rPr>
          <w:rFonts w:eastAsia="Batang"/>
          <w:b/>
          <w:szCs w:val="22"/>
          <w:u w:val="single"/>
          <w:lang w:val="en-GB"/>
        </w:rPr>
        <w:t xml:space="preserve">Proposal </w:t>
      </w:r>
      <w:r>
        <w:rPr>
          <w:rFonts w:eastAsia="Batang"/>
          <w:b/>
          <w:szCs w:val="22"/>
          <w:u w:val="single"/>
          <w:lang w:val="en-GB"/>
        </w:rPr>
        <w:t>15</w:t>
      </w:r>
      <w:r w:rsidRPr="000A1F10">
        <w:rPr>
          <w:rFonts w:eastAsia="Batang"/>
          <w:b/>
          <w:szCs w:val="22"/>
          <w:u w:val="single"/>
          <w:lang w:val="en-GB"/>
        </w:rPr>
        <w:t>:</w:t>
      </w:r>
      <w:r>
        <w:rPr>
          <w:rFonts w:eastAsia="Batang"/>
          <w:b/>
          <w:szCs w:val="22"/>
          <w:u w:val="single"/>
          <w:lang w:val="en-GB"/>
        </w:rPr>
        <w:t xml:space="preserve"> </w:t>
      </w:r>
      <w:r w:rsidRPr="000A7E73">
        <w:rPr>
          <w:rFonts w:eastAsia="Batang"/>
          <w:b/>
          <w:szCs w:val="22"/>
          <w:lang w:val="en-GB"/>
        </w:rPr>
        <w:t xml:space="preserve">RAN1 to </w:t>
      </w:r>
      <w:r>
        <w:rPr>
          <w:rFonts w:eastAsia="Batang"/>
          <w:b/>
          <w:szCs w:val="22"/>
          <w:lang w:val="en-GB"/>
        </w:rPr>
        <w:t>f</w:t>
      </w:r>
      <w:r w:rsidRPr="000A7E73">
        <w:rPr>
          <w:rFonts w:eastAsia="Batang"/>
          <w:b/>
          <w:szCs w:val="22"/>
          <w:lang w:val="en-GB"/>
        </w:rPr>
        <w:t>urther discuss dynamic update for SBFD symbols configured with an UL subband in a legacy flexible symbol.</w:t>
      </w:r>
    </w:p>
    <w:p w14:paraId="187665E2" w14:textId="77777777" w:rsidR="003C572D" w:rsidRDefault="003C572D" w:rsidP="003C572D">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 xml:space="preserve">SBFD symbols conversion to ‘downlink’ or ‘flexible’ symbols. </w:t>
      </w:r>
    </w:p>
    <w:p w14:paraId="112F4EA5" w14:textId="77777777" w:rsidR="003C572D" w:rsidRPr="000A1F10" w:rsidRDefault="003C572D" w:rsidP="003C572D">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 xml:space="preserve">Granularity for dynamic update (e.g., per symbol or per slot). </w:t>
      </w:r>
    </w:p>
    <w:p w14:paraId="5EE8C49D" w14:textId="77777777" w:rsidR="003C572D" w:rsidRDefault="003C572D" w:rsidP="003C572D">
      <w:pPr>
        <w:pStyle w:val="ListParagraph"/>
        <w:numPr>
          <w:ilvl w:val="0"/>
          <w:numId w:val="98"/>
        </w:numPr>
        <w:jc w:val="both"/>
        <w:rPr>
          <w:rFonts w:ascii="Times New Roman" w:eastAsia="Batang" w:hAnsi="Times New Roman"/>
          <w:b/>
          <w:sz w:val="20"/>
          <w:lang w:val="en-GB"/>
        </w:rPr>
      </w:pPr>
      <w:r w:rsidRPr="000A1F10">
        <w:rPr>
          <w:rFonts w:ascii="Times New Roman" w:eastAsia="Batang" w:hAnsi="Times New Roman"/>
          <w:b/>
          <w:sz w:val="20"/>
          <w:lang w:val="en-GB"/>
        </w:rPr>
        <w:t xml:space="preserve">Whether the </w:t>
      </w:r>
      <w:r>
        <w:rPr>
          <w:rFonts w:ascii="Times New Roman" w:eastAsia="Batang" w:hAnsi="Times New Roman"/>
          <w:b/>
          <w:sz w:val="20"/>
          <w:lang w:val="en-GB"/>
        </w:rPr>
        <w:t xml:space="preserve">SBFD symbols </w:t>
      </w:r>
      <w:r w:rsidRPr="000A1F10">
        <w:rPr>
          <w:rFonts w:ascii="Times New Roman" w:eastAsia="Batang" w:hAnsi="Times New Roman"/>
          <w:b/>
          <w:sz w:val="20"/>
          <w:lang w:val="en-GB"/>
        </w:rPr>
        <w:t>update is stick</w:t>
      </w:r>
      <w:r>
        <w:rPr>
          <w:rFonts w:ascii="Times New Roman" w:eastAsia="Batang" w:hAnsi="Times New Roman"/>
          <w:b/>
          <w:sz w:val="20"/>
          <w:lang w:val="en-GB"/>
        </w:rPr>
        <w:t>y</w:t>
      </w:r>
      <w:r w:rsidRPr="000A1F10">
        <w:rPr>
          <w:rFonts w:ascii="Times New Roman" w:eastAsia="Batang" w:hAnsi="Times New Roman"/>
          <w:b/>
          <w:sz w:val="20"/>
          <w:lang w:val="en-GB"/>
        </w:rPr>
        <w:t xml:space="preserve"> or </w:t>
      </w:r>
      <w:r>
        <w:rPr>
          <w:rFonts w:ascii="Times New Roman" w:eastAsia="Batang" w:hAnsi="Times New Roman"/>
          <w:b/>
          <w:sz w:val="20"/>
          <w:lang w:val="en-GB"/>
        </w:rPr>
        <w:t>just for one or multiple SBFD symbols occasions</w:t>
      </w:r>
    </w:p>
    <w:p w14:paraId="22CBAF7A" w14:textId="77777777" w:rsidR="003C572D" w:rsidRPr="000A1F10" w:rsidRDefault="003C572D" w:rsidP="003C572D">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FFS: application time</w:t>
      </w:r>
    </w:p>
    <w:p w14:paraId="2F6F13F1" w14:textId="77777777" w:rsidR="00E96279" w:rsidRDefault="00E96279" w:rsidP="00DC71DD">
      <w:pPr>
        <w:spacing w:after="0"/>
        <w:jc w:val="both"/>
        <w:rPr>
          <w:rFonts w:eastAsia="Batang"/>
          <w:b/>
          <w:szCs w:val="24"/>
          <w:lang w:val="en-GB"/>
        </w:rPr>
      </w:pPr>
    </w:p>
    <w:p w14:paraId="51D332FD" w14:textId="6FB2CF40" w:rsidR="00E25D46" w:rsidRDefault="00E25D46" w:rsidP="00E25D46">
      <w:pPr>
        <w:rPr>
          <w:rFonts w:eastAsiaTheme="minorEastAsia"/>
          <w:b/>
          <w:bCs/>
          <w:lang w:eastAsia="zh-CN"/>
        </w:rPr>
      </w:pPr>
      <w:r w:rsidRPr="00DE3F99">
        <w:rPr>
          <w:rFonts w:eastAsia="Batang"/>
          <w:b/>
          <w:bCs/>
          <w:szCs w:val="22"/>
          <w:u w:val="single"/>
          <w:lang w:val="en-GB"/>
        </w:rPr>
        <w:t xml:space="preserve">Proposal </w:t>
      </w:r>
      <w:r>
        <w:rPr>
          <w:rFonts w:eastAsia="Batang"/>
          <w:b/>
          <w:bCs/>
          <w:szCs w:val="22"/>
          <w:u w:val="single"/>
          <w:lang w:val="en-GB"/>
        </w:rPr>
        <w:t>16</w:t>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2E57FF35" w14:textId="0FBDF93F" w:rsidR="00E25D46" w:rsidRPr="007B0990" w:rsidRDefault="00E25D46" w:rsidP="00E25D46">
      <w:pPr>
        <w:rPr>
          <w:rFonts w:eastAsiaTheme="minorEastAsia"/>
          <w:b/>
          <w:bCs/>
          <w:lang w:eastAsia="zh-CN"/>
        </w:rPr>
      </w:pPr>
      <w:r w:rsidRPr="00DE3F99">
        <w:rPr>
          <w:rFonts w:eastAsia="Batang"/>
          <w:b/>
          <w:bCs/>
          <w:szCs w:val="22"/>
          <w:u w:val="single"/>
          <w:lang w:val="en-GB"/>
        </w:rPr>
        <w:t xml:space="preserve">Proposal </w:t>
      </w:r>
      <w:r>
        <w:rPr>
          <w:rFonts w:eastAsia="Batang"/>
          <w:b/>
          <w:bCs/>
          <w:szCs w:val="22"/>
          <w:u w:val="single"/>
          <w:lang w:val="en-GB"/>
        </w:rPr>
        <w:t>17</w:t>
      </w:r>
      <w:r w:rsidRPr="00DE3F99">
        <w:rPr>
          <w:rFonts w:eastAsia="Batang"/>
          <w:b/>
          <w:bCs/>
          <w:szCs w:val="22"/>
          <w:lang w:val="en-GB"/>
        </w:rPr>
        <w:t xml:space="preserve">: </w:t>
      </w:r>
      <w:r>
        <w:rPr>
          <w:rFonts w:eastAsiaTheme="minorEastAsia"/>
          <w:b/>
          <w:bCs/>
          <w:lang w:eastAsia="zh-CN"/>
        </w:rPr>
        <w:t xml:space="preserve">Support broadcast of the UL/DL subband locations for the </w:t>
      </w:r>
      <w:r w:rsidRPr="007B0990">
        <w:rPr>
          <w:rFonts w:eastAsiaTheme="minorEastAsia"/>
          <w:b/>
          <w:bCs/>
          <w:lang w:eastAsia="zh-CN"/>
        </w:rPr>
        <w:t>initial UL/DL BWP for SBFD-aware UE.</w:t>
      </w:r>
    </w:p>
    <w:p w14:paraId="00E6724B" w14:textId="6386C9EB" w:rsidR="00E25D46" w:rsidRDefault="00E25D46" w:rsidP="00E25D46">
      <w:pPr>
        <w:rPr>
          <w:rFonts w:eastAsiaTheme="minorEastAsia"/>
          <w:b/>
          <w:bCs/>
          <w:lang w:eastAsia="zh-CN"/>
        </w:rPr>
      </w:pPr>
      <w:r w:rsidRPr="00DE3F99">
        <w:rPr>
          <w:rFonts w:eastAsia="Batang"/>
          <w:b/>
          <w:bCs/>
          <w:szCs w:val="22"/>
          <w:u w:val="single"/>
          <w:lang w:val="en-GB"/>
        </w:rPr>
        <w:lastRenderedPageBreak/>
        <w:t xml:space="preserve">Proposal </w:t>
      </w:r>
      <w:r>
        <w:rPr>
          <w:rFonts w:eastAsia="Batang"/>
          <w:b/>
          <w:bCs/>
          <w:szCs w:val="22"/>
          <w:u w:val="single"/>
          <w:lang w:val="en-GB"/>
        </w:rPr>
        <w:t>18</w:t>
      </w:r>
      <w:r w:rsidRPr="007B0990">
        <w:rPr>
          <w:rFonts w:eastAsia="Batang"/>
          <w:b/>
          <w:bCs/>
          <w:szCs w:val="22"/>
          <w:lang w:val="en-GB"/>
        </w:rPr>
        <w:t>: Support</w:t>
      </w:r>
      <w:r>
        <w:rPr>
          <w:rFonts w:eastAsia="Batang"/>
          <w:b/>
          <w:bCs/>
          <w:szCs w:val="22"/>
          <w:lang w:val="en-GB"/>
        </w:rPr>
        <w:t xml:space="preserve"> configurations of</w:t>
      </w:r>
      <w:r w:rsidRPr="007B0990">
        <w:rPr>
          <w:rFonts w:eastAsia="Batang"/>
          <w:b/>
          <w:bCs/>
          <w:szCs w:val="22"/>
          <w:lang w:val="en-GB"/>
        </w:rPr>
        <w:t xml:space="preserve"> </w:t>
      </w:r>
      <w:r w:rsidRPr="004C34A0">
        <w:rPr>
          <w:rFonts w:eastAsiaTheme="minorEastAsia"/>
          <w:b/>
          <w:lang w:eastAsia="zh-CN"/>
        </w:rPr>
        <w:t>initial access messages on UL subbands of SBFD symbols</w:t>
      </w:r>
      <w:r>
        <w:rPr>
          <w:rFonts w:eastAsiaTheme="minorEastAsia"/>
          <w:b/>
          <w:bCs/>
          <w:lang w:eastAsia="zh-CN"/>
        </w:rPr>
        <w:t xml:space="preserve"> for both RRC-idle and RRC connected UEs.</w:t>
      </w:r>
    </w:p>
    <w:p w14:paraId="661374B7" w14:textId="1DACA157" w:rsidR="008F4C5C" w:rsidRPr="007B0990" w:rsidRDefault="008F4C5C" w:rsidP="008F4C5C">
      <w:pPr>
        <w:rPr>
          <w:color w:val="FF0000"/>
          <w:lang w:eastAsia="zh-CN"/>
        </w:rPr>
      </w:pPr>
      <w:r w:rsidRPr="00E5108F">
        <w:rPr>
          <w:rFonts w:eastAsia="Batang"/>
          <w:b/>
          <w:szCs w:val="24"/>
          <w:u w:val="single"/>
          <w:lang w:val="en-GB"/>
        </w:rPr>
        <w:t xml:space="preserve">Proposal </w:t>
      </w:r>
      <w:r w:rsidR="00AB3F88">
        <w:rPr>
          <w:rFonts w:eastAsia="Batang"/>
          <w:b/>
          <w:szCs w:val="24"/>
          <w:u w:val="single"/>
          <w:lang w:val="en-GB"/>
        </w:rPr>
        <w:t>19</w:t>
      </w:r>
      <w:r w:rsidRPr="00E5108F">
        <w:rPr>
          <w:b/>
          <w:lang w:eastAsia="zh-CN"/>
        </w:rPr>
        <w:t xml:space="preserve">: </w:t>
      </w:r>
      <w:r w:rsidRPr="00E5108F">
        <w:rPr>
          <w:b/>
        </w:rPr>
        <w:t>Study</w:t>
      </w:r>
      <w:r w:rsidRPr="003F10DD">
        <w:rPr>
          <w:b/>
        </w:rPr>
        <w:t xml:space="preserve"> mechanism to facilitate </w:t>
      </w:r>
      <w:r>
        <w:rPr>
          <w:b/>
        </w:rPr>
        <w:t>SBFD 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54D3A83A" w14:textId="0741402F" w:rsidR="003536F9" w:rsidRDefault="003536F9" w:rsidP="003536F9">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20</w:t>
      </w:r>
      <w:r w:rsidRPr="008B0460">
        <w:rPr>
          <w:b/>
          <w:iCs/>
          <w:szCs w:val="16"/>
          <w:lang w:val="en-GB" w:eastAsia="ko-KR"/>
        </w:rPr>
        <w:t>:</w:t>
      </w:r>
      <w:r>
        <w:rPr>
          <w:b/>
          <w:iCs/>
          <w:szCs w:val="16"/>
          <w:lang w:val="en-GB" w:eastAsia="ko-KR"/>
        </w:rPr>
        <w:t xml:space="preserve"> gNB should handle legacy UE by utilizing Rel-16 CLI framework and proper scheduling. </w:t>
      </w:r>
    </w:p>
    <w:p w14:paraId="56E9ACAF" w14:textId="57618989" w:rsidR="003536F9" w:rsidRDefault="003536F9" w:rsidP="003536F9">
      <w:pPr>
        <w:rPr>
          <w:lang w:val="en-GB"/>
        </w:rPr>
      </w:pPr>
      <w:r w:rsidRPr="008B0460">
        <w:rPr>
          <w:rFonts w:eastAsia="Batang"/>
          <w:b/>
          <w:szCs w:val="24"/>
          <w:u w:val="single"/>
          <w:lang w:val="en-GB"/>
        </w:rPr>
        <w:t xml:space="preserve">Proposal </w:t>
      </w:r>
      <w:r>
        <w:rPr>
          <w:rFonts w:eastAsia="Batang"/>
          <w:b/>
          <w:szCs w:val="24"/>
          <w:u w:val="single"/>
          <w:lang w:val="en-GB"/>
        </w:rPr>
        <w:t>21</w:t>
      </w:r>
      <w:r w:rsidRPr="008B0460">
        <w:rPr>
          <w:b/>
          <w:iCs/>
          <w:szCs w:val="16"/>
          <w:lang w:val="en-GB" w:eastAsia="ko-KR"/>
        </w:rPr>
        <w:t xml:space="preserve">: </w:t>
      </w:r>
      <w:r>
        <w:rPr>
          <w:b/>
          <w:iCs/>
          <w:szCs w:val="16"/>
          <w:lang w:val="en-GB" w:eastAsia="ko-KR"/>
        </w:rPr>
        <w:t xml:space="preserve">For the coexistence study of legacy UE, </w:t>
      </w:r>
      <w:r w:rsidRPr="00112C18">
        <w:rPr>
          <w:b/>
          <w:bCs/>
          <w:lang w:val="en-GB"/>
        </w:rPr>
        <w:t>No change in UE RF requirements.</w:t>
      </w:r>
      <w:r w:rsidRPr="000A5595">
        <w:rPr>
          <w:lang w:val="en-GB"/>
        </w:rPr>
        <w:t xml:space="preserve"> </w:t>
      </w:r>
    </w:p>
    <w:p w14:paraId="694EA982" w14:textId="0ABCB418" w:rsidR="004D0574" w:rsidRDefault="004D0574" w:rsidP="004D0574">
      <w:pPr>
        <w:rPr>
          <w:b/>
          <w:bCs/>
          <w:lang w:eastAsia="zh-CN"/>
        </w:rPr>
      </w:pPr>
      <w:r w:rsidRPr="008B0460">
        <w:rPr>
          <w:rFonts w:eastAsia="Batang"/>
          <w:b/>
          <w:szCs w:val="24"/>
          <w:u w:val="single"/>
          <w:lang w:val="en-GB"/>
        </w:rPr>
        <w:t xml:space="preserve">Proposal </w:t>
      </w:r>
      <w:r>
        <w:rPr>
          <w:rFonts w:eastAsia="Batang"/>
          <w:b/>
          <w:szCs w:val="24"/>
          <w:u w:val="single"/>
          <w:lang w:val="en-GB"/>
        </w:rPr>
        <w:t>22:</w:t>
      </w:r>
      <w:r w:rsidRPr="006B0B6E">
        <w:rPr>
          <w:rFonts w:eastAsia="Batang"/>
          <w:b/>
          <w:bCs/>
          <w:szCs w:val="24"/>
          <w:lang w:val="en-GB"/>
        </w:rPr>
        <w:t xml:space="preserve"> </w:t>
      </w:r>
      <w:r>
        <w:rPr>
          <w:b/>
          <w:bCs/>
          <w:lang w:eastAsia="zh-CN"/>
        </w:rPr>
        <w:t>Partial RBGs for Type-0 RA are extended within the UE DL-BWP to allow partial RBGs at DL subband(s) boundaries.</w:t>
      </w:r>
    </w:p>
    <w:p w14:paraId="246A4E39" w14:textId="51C9FB58" w:rsidR="004D0574" w:rsidRDefault="004D0574" w:rsidP="004D0574">
      <w:pPr>
        <w:spacing w:after="0"/>
        <w:rPr>
          <w:b/>
          <w:bCs/>
          <w:lang w:eastAsia="zh-CN"/>
        </w:rPr>
      </w:pPr>
      <w:r w:rsidRPr="008B0460">
        <w:rPr>
          <w:rFonts w:eastAsia="Batang"/>
          <w:b/>
          <w:szCs w:val="24"/>
          <w:u w:val="single"/>
          <w:lang w:val="en-GB"/>
        </w:rPr>
        <w:t xml:space="preserve">Proposal </w:t>
      </w:r>
      <w:r>
        <w:rPr>
          <w:rFonts w:eastAsia="Batang"/>
          <w:b/>
          <w:szCs w:val="24"/>
          <w:u w:val="single"/>
          <w:lang w:val="en-GB"/>
        </w:rPr>
        <w:t>23:</w:t>
      </w:r>
      <w:r w:rsidRPr="006B0B6E">
        <w:rPr>
          <w:rFonts w:eastAsia="Batang"/>
          <w:b/>
          <w:bCs/>
          <w:szCs w:val="24"/>
          <w:lang w:val="en-GB"/>
        </w:rPr>
        <w:t xml:space="preserve"> </w:t>
      </w:r>
      <w:r>
        <w:rPr>
          <w:b/>
          <w:bCs/>
          <w:lang w:eastAsia="zh-CN"/>
        </w:rPr>
        <w:t>Partial RPG for PDSCH are extended at least for PRG size = 4.</w:t>
      </w:r>
    </w:p>
    <w:p w14:paraId="1D47A1F9" w14:textId="77777777" w:rsidR="004D0574" w:rsidRPr="000A1F10" w:rsidRDefault="004D0574" w:rsidP="004D0574">
      <w:pPr>
        <w:pStyle w:val="ListParagraph"/>
        <w:numPr>
          <w:ilvl w:val="0"/>
          <w:numId w:val="88"/>
        </w:numPr>
        <w:rPr>
          <w:b/>
          <w:bCs/>
          <w:lang w:eastAsia="zh-CN"/>
        </w:rPr>
      </w:pPr>
      <w:r w:rsidRPr="00A632A2">
        <w:rPr>
          <w:rFonts w:ascii="Times New Roman" w:eastAsia="SimSun" w:hAnsi="Times New Roman"/>
          <w:b/>
          <w:bCs/>
          <w:sz w:val="20"/>
          <w:szCs w:val="20"/>
          <w:lang w:eastAsia="zh-CN"/>
        </w:rPr>
        <w:t>FFS: minimum size of the partial PRG</w:t>
      </w:r>
      <w:r>
        <w:rPr>
          <w:b/>
          <w:bCs/>
          <w:lang w:eastAsia="zh-CN"/>
        </w:rPr>
        <w:t>.</w:t>
      </w:r>
    </w:p>
    <w:p w14:paraId="7A1A803F" w14:textId="77777777" w:rsidR="003536F9" w:rsidRDefault="003536F9" w:rsidP="00DC71DD">
      <w:pPr>
        <w:spacing w:after="0"/>
        <w:jc w:val="both"/>
        <w:rPr>
          <w:rFonts w:eastAsia="Batang"/>
          <w:b/>
          <w:szCs w:val="22"/>
          <w:u w:val="single"/>
          <w:lang w:val="en-GB"/>
        </w:rPr>
      </w:pPr>
    </w:p>
    <w:p w14:paraId="6FC0E9A0" w14:textId="030DBD87" w:rsidR="004D0574" w:rsidRPr="00E73466" w:rsidRDefault="004D0574" w:rsidP="004D0574">
      <w:pPr>
        <w:spacing w:after="0"/>
        <w:rPr>
          <w:b/>
          <w:bCs/>
          <w:lang w:eastAsia="zh-CN"/>
        </w:rPr>
      </w:pPr>
      <w:r w:rsidRPr="008B0460">
        <w:rPr>
          <w:rFonts w:eastAsia="Batang"/>
          <w:b/>
          <w:szCs w:val="24"/>
          <w:u w:val="single"/>
          <w:lang w:val="en-GB"/>
        </w:rPr>
        <w:t xml:space="preserve">Proposal </w:t>
      </w:r>
      <w:r>
        <w:rPr>
          <w:rFonts w:eastAsia="Batang"/>
          <w:b/>
          <w:szCs w:val="24"/>
          <w:u w:val="single"/>
          <w:lang w:val="en-GB"/>
        </w:rPr>
        <w:t>24:</w:t>
      </w:r>
      <w:r w:rsidRPr="006B0B6E">
        <w:rPr>
          <w:rFonts w:eastAsia="Batang"/>
          <w:b/>
          <w:bCs/>
          <w:szCs w:val="24"/>
          <w:lang w:val="en-GB"/>
        </w:rPr>
        <w:t xml:space="preserve"> </w:t>
      </w:r>
      <w:r w:rsidRPr="007E638D">
        <w:rPr>
          <w:b/>
          <w:bCs/>
          <w:lang w:eastAsia="zh-CN"/>
        </w:rPr>
        <w:t xml:space="preserve">The UE doesn’t expect to be scheduled with non-contiguous PRBs for PDSCH </w:t>
      </w:r>
      <w:r>
        <w:rPr>
          <w:b/>
          <w:bCs/>
          <w:lang w:eastAsia="zh-CN"/>
        </w:rPr>
        <w:t xml:space="preserve">across the two downlink subband </w:t>
      </w:r>
      <w:r w:rsidRPr="007E638D">
        <w:rPr>
          <w:b/>
          <w:bCs/>
          <w:lang w:eastAsia="zh-CN"/>
        </w:rPr>
        <w:t xml:space="preserve">when </w:t>
      </w:r>
      <w:r>
        <w:rPr>
          <w:b/>
          <w:bCs/>
          <w:lang w:eastAsia="zh-CN"/>
        </w:rPr>
        <w:t>precoding granularity</w:t>
      </w:r>
      <w:r w:rsidRPr="007E638D">
        <w:rPr>
          <w:b/>
          <w:bCs/>
          <w:lang w:eastAsia="zh-CN"/>
        </w:rPr>
        <w:t xml:space="preserve"> is determined as "wideband</w:t>
      </w:r>
      <w:r>
        <w:rPr>
          <w:b/>
          <w:bCs/>
          <w:lang w:eastAsia="zh-CN"/>
        </w:rPr>
        <w:t xml:space="preserve">”. </w:t>
      </w:r>
    </w:p>
    <w:p w14:paraId="7C9EE081" w14:textId="77777777" w:rsidR="004D0574" w:rsidRDefault="004D0574" w:rsidP="00DC71DD">
      <w:pPr>
        <w:spacing w:after="0"/>
        <w:jc w:val="both"/>
        <w:rPr>
          <w:rFonts w:eastAsia="Batang"/>
          <w:b/>
          <w:szCs w:val="22"/>
          <w:u w:val="single"/>
          <w:lang w:val="en-GB"/>
        </w:rPr>
      </w:pPr>
    </w:p>
    <w:p w14:paraId="14371FEC" w14:textId="768A53FC" w:rsidR="00982C22" w:rsidRDefault="00982C22" w:rsidP="00982C22">
      <w:pPr>
        <w:rPr>
          <w:lang w:eastAsia="zh-CN"/>
        </w:rPr>
      </w:pPr>
      <w:r w:rsidRPr="008B0460">
        <w:rPr>
          <w:rFonts w:eastAsia="Batang"/>
          <w:b/>
          <w:szCs w:val="24"/>
          <w:u w:val="single"/>
          <w:lang w:val="en-GB"/>
        </w:rPr>
        <w:t xml:space="preserve">Proposal </w:t>
      </w:r>
      <w:r>
        <w:rPr>
          <w:rFonts w:eastAsia="Batang"/>
          <w:b/>
          <w:szCs w:val="24"/>
          <w:u w:val="single"/>
          <w:lang w:val="en-GB"/>
        </w:rPr>
        <w:t>25</w:t>
      </w:r>
      <w:r w:rsidRPr="008B0460">
        <w:rPr>
          <w:b/>
          <w:iCs/>
          <w:szCs w:val="16"/>
          <w:lang w:val="en-GB" w:eastAsia="ko-KR"/>
        </w:rPr>
        <w:t>:</w:t>
      </w:r>
      <w:r>
        <w:rPr>
          <w:b/>
          <w:iCs/>
          <w:szCs w:val="16"/>
          <w:lang w:val="en-GB" w:eastAsia="ko-KR"/>
        </w:rPr>
        <w:t xml:space="preserve"> </w:t>
      </w:r>
      <w:r w:rsidRPr="00BE013C">
        <w:rPr>
          <w:b/>
          <w:bCs/>
          <w:lang w:eastAsia="zh-CN"/>
        </w:rPr>
        <w:t>UL-subband and guardband are considered as non-available resources for DL</w:t>
      </w:r>
      <w:r>
        <w:rPr>
          <w:b/>
          <w:bCs/>
          <w:lang w:eastAsia="zh-CN"/>
        </w:rPr>
        <w:t xml:space="preserve"> reception. </w:t>
      </w:r>
      <w:r w:rsidRPr="00BE013C">
        <w:rPr>
          <w:b/>
          <w:bCs/>
          <w:lang w:eastAsia="zh-CN"/>
        </w:rPr>
        <w:t>PDSCH</w:t>
      </w:r>
      <w:r w:rsidRPr="007B0990">
        <w:rPr>
          <w:b/>
          <w:bCs/>
          <w:color w:val="FF0000"/>
          <w:lang w:eastAsia="zh-CN"/>
        </w:rPr>
        <w:t xml:space="preserve"> </w:t>
      </w:r>
      <w:r>
        <w:rPr>
          <w:b/>
          <w:bCs/>
          <w:lang w:eastAsia="zh-CN"/>
        </w:rPr>
        <w:t>symbols are</w:t>
      </w:r>
      <w:r w:rsidRPr="00BE013C">
        <w:rPr>
          <w:b/>
          <w:bCs/>
          <w:lang w:eastAsia="zh-CN"/>
        </w:rPr>
        <w:t xml:space="preserve"> rate-matched around these </w:t>
      </w:r>
      <w:r w:rsidRPr="00952816">
        <w:rPr>
          <w:b/>
          <w:bCs/>
          <w:lang w:eastAsia="zh-CN"/>
        </w:rPr>
        <w:t>resources</w:t>
      </w:r>
      <w:r w:rsidRPr="007B0990">
        <w:rPr>
          <w:b/>
          <w:bCs/>
          <w:lang w:eastAsia="zh-CN"/>
        </w:rPr>
        <w:t xml:space="preserve"> and DMRS</w:t>
      </w:r>
    </w:p>
    <w:p w14:paraId="31F4F970" w14:textId="740082A5" w:rsidR="00A72870" w:rsidRDefault="00A72870" w:rsidP="00A72870">
      <w:pPr>
        <w:rPr>
          <w:lang w:eastAsia="zh-CN"/>
        </w:rPr>
      </w:pPr>
      <w:r w:rsidRPr="008B0460">
        <w:rPr>
          <w:rFonts w:eastAsia="Batang"/>
          <w:b/>
          <w:szCs w:val="24"/>
          <w:u w:val="single"/>
          <w:lang w:val="en-GB"/>
        </w:rPr>
        <w:t xml:space="preserve">Proposal </w:t>
      </w:r>
      <w:r>
        <w:rPr>
          <w:rFonts w:eastAsia="Batang"/>
          <w:b/>
          <w:szCs w:val="24"/>
          <w:u w:val="single"/>
          <w:lang w:val="en-GB"/>
        </w:rPr>
        <w:t>26</w:t>
      </w:r>
      <w:r w:rsidRPr="008B0460">
        <w:rPr>
          <w:b/>
          <w:iCs/>
          <w:szCs w:val="16"/>
          <w:lang w:val="en-GB" w:eastAsia="ko-KR"/>
        </w:rPr>
        <w:t>:</w:t>
      </w:r>
      <w:r>
        <w:rPr>
          <w:b/>
          <w:iCs/>
          <w:szCs w:val="16"/>
          <w:lang w:val="en-GB" w:eastAsia="ko-KR"/>
        </w:rPr>
        <w:t xml:space="preserve"> Support n</w:t>
      </w:r>
      <w:r w:rsidRPr="00BE013C">
        <w:rPr>
          <w:b/>
          <w:bCs/>
          <w:lang w:eastAsia="zh-CN"/>
        </w:rPr>
        <w:t xml:space="preserve">on-contiguous </w:t>
      </w:r>
      <w:r>
        <w:rPr>
          <w:b/>
          <w:bCs/>
          <w:lang w:eastAsia="zh-CN"/>
        </w:rPr>
        <w:t>frequency resources</w:t>
      </w:r>
      <w:r w:rsidRPr="00BE013C">
        <w:rPr>
          <w:b/>
          <w:bCs/>
          <w:lang w:eastAsia="zh-CN"/>
        </w:rPr>
        <w:t xml:space="preserve"> configuration</w:t>
      </w:r>
      <w:r>
        <w:rPr>
          <w:b/>
          <w:bCs/>
          <w:lang w:eastAsia="zh-CN"/>
        </w:rPr>
        <w:t xml:space="preserve"> of the CSI-RS</w:t>
      </w:r>
      <w:r w:rsidRPr="00BE013C">
        <w:rPr>
          <w:b/>
          <w:bCs/>
          <w:lang w:eastAsia="zh-CN"/>
        </w:rPr>
        <w:t xml:space="preserve"> and</w:t>
      </w:r>
      <w:r>
        <w:rPr>
          <w:lang w:eastAsia="zh-CN"/>
        </w:rPr>
        <w:t xml:space="preserve"> </w:t>
      </w:r>
      <w:r>
        <w:rPr>
          <w:b/>
          <w:bCs/>
          <w:lang w:eastAsia="zh-CN"/>
        </w:rPr>
        <w:t xml:space="preserve">relaxed </w:t>
      </w:r>
      <w:r w:rsidRPr="00BE013C">
        <w:rPr>
          <w:b/>
          <w:bCs/>
          <w:lang w:eastAsia="zh-CN"/>
        </w:rPr>
        <w:t xml:space="preserve">UE </w:t>
      </w:r>
      <w:r>
        <w:rPr>
          <w:b/>
          <w:bCs/>
          <w:lang w:eastAsia="zh-CN"/>
        </w:rPr>
        <w:t xml:space="preserve">CSI </w:t>
      </w:r>
      <w:r w:rsidRPr="00BE013C">
        <w:rPr>
          <w:b/>
          <w:bCs/>
          <w:lang w:eastAsia="zh-CN"/>
        </w:rPr>
        <w:t xml:space="preserve">processing </w:t>
      </w:r>
      <w:r>
        <w:rPr>
          <w:b/>
          <w:bCs/>
          <w:lang w:eastAsia="zh-CN"/>
        </w:rPr>
        <w:t>and reporting timeline</w:t>
      </w:r>
      <w:r w:rsidRPr="00BE013C">
        <w:rPr>
          <w:b/>
          <w:bCs/>
          <w:lang w:eastAsia="zh-CN"/>
        </w:rPr>
        <w:t>.</w:t>
      </w:r>
      <w:r>
        <w:rPr>
          <w:lang w:eastAsia="zh-CN"/>
        </w:rPr>
        <w:t xml:space="preserve"> </w:t>
      </w:r>
    </w:p>
    <w:p w14:paraId="7214BBF4" w14:textId="0D84BFE9" w:rsidR="00C95835" w:rsidRDefault="00C95835" w:rsidP="00C95835">
      <w:pPr>
        <w:jc w:val="both"/>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27:</w:t>
      </w:r>
      <w:r w:rsidRPr="000A1F10">
        <w:rPr>
          <w:rFonts w:eastAsia="Batang"/>
          <w:b/>
          <w:szCs w:val="24"/>
          <w:lang w:val="en-GB"/>
        </w:rPr>
        <w:t xml:space="preserve"> </w:t>
      </w:r>
      <w:r>
        <w:rPr>
          <w:rFonts w:eastAsia="Batang"/>
          <w:b/>
          <w:szCs w:val="24"/>
          <w:lang w:val="en-GB"/>
        </w:rPr>
        <w:t>When</w:t>
      </w:r>
      <w:r w:rsidRPr="000A1F10">
        <w:rPr>
          <w:rFonts w:eastAsia="Batang"/>
          <w:b/>
          <w:szCs w:val="24"/>
          <w:lang w:val="en-GB"/>
        </w:rPr>
        <w:t xml:space="preserve"> a CSI-RS resource and DL subband are misaligned relative to 4RB grid</w:t>
      </w:r>
      <w:r>
        <w:rPr>
          <w:rFonts w:eastAsia="Batang"/>
          <w:b/>
          <w:szCs w:val="24"/>
          <w:lang w:val="en-GB"/>
        </w:rPr>
        <w:t xml:space="preserve"> of the CSI-RS</w:t>
      </w:r>
      <w:r w:rsidRPr="000A1F10">
        <w:rPr>
          <w:rFonts w:eastAsia="Batang"/>
          <w:b/>
          <w:szCs w:val="24"/>
          <w:lang w:val="en-GB"/>
        </w:rPr>
        <w:t xml:space="preserve">, </w:t>
      </w:r>
      <w:r>
        <w:rPr>
          <w:rFonts w:eastAsia="Batang"/>
          <w:b/>
          <w:szCs w:val="24"/>
          <w:lang w:val="en-GB"/>
        </w:rPr>
        <w:t>the</w:t>
      </w:r>
      <w:r w:rsidRPr="000A1F10">
        <w:rPr>
          <w:rFonts w:eastAsia="Batang"/>
          <w:b/>
          <w:szCs w:val="24"/>
          <w:lang w:val="en-GB"/>
        </w:rPr>
        <w:t xml:space="preserve"> edge RBs of CSI-RS resource </w:t>
      </w:r>
      <w:r>
        <w:rPr>
          <w:rFonts w:eastAsia="Batang"/>
          <w:b/>
          <w:szCs w:val="24"/>
          <w:lang w:val="en-GB"/>
        </w:rPr>
        <w:t>outside the</w:t>
      </w:r>
      <w:r w:rsidRPr="000A1F10">
        <w:rPr>
          <w:rFonts w:eastAsia="Batang"/>
          <w:b/>
          <w:szCs w:val="24"/>
          <w:lang w:val="en-GB"/>
        </w:rPr>
        <w:t xml:space="preserve"> DL subbands are dropped. Alternatively, the </w:t>
      </w:r>
      <w:r>
        <w:rPr>
          <w:rFonts w:eastAsia="Batang"/>
          <w:b/>
          <w:szCs w:val="24"/>
          <w:lang w:val="en-GB"/>
        </w:rPr>
        <w:t xml:space="preserve">frequency resources of the </w:t>
      </w:r>
      <w:r w:rsidRPr="000A1F10">
        <w:rPr>
          <w:rFonts w:eastAsia="Batang"/>
          <w:b/>
          <w:szCs w:val="24"/>
          <w:lang w:val="en-GB"/>
        </w:rPr>
        <w:t xml:space="preserve">CSI-RS </w:t>
      </w:r>
      <w:r>
        <w:rPr>
          <w:rFonts w:eastAsia="Batang"/>
          <w:b/>
          <w:szCs w:val="24"/>
          <w:lang w:val="en-GB"/>
        </w:rPr>
        <w:t>can be enhanced (e.g. bitmap or finer</w:t>
      </w:r>
      <w:r w:rsidRPr="000A1F10">
        <w:rPr>
          <w:rFonts w:eastAsia="Batang"/>
          <w:b/>
          <w:szCs w:val="24"/>
          <w:lang w:val="en-GB"/>
        </w:rPr>
        <w:t xml:space="preserve"> granularity </w:t>
      </w:r>
      <w:r>
        <w:rPr>
          <w:rFonts w:eastAsia="Batang"/>
          <w:b/>
          <w:szCs w:val="24"/>
          <w:lang w:val="en-GB"/>
        </w:rPr>
        <w:t>of PRBs allocation)</w:t>
      </w:r>
    </w:p>
    <w:p w14:paraId="7C2DD508" w14:textId="6CE4F8FC" w:rsidR="00BF3FFC" w:rsidRDefault="00BF3FFC" w:rsidP="00BF3FFC">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28</w:t>
      </w:r>
      <w:r w:rsidRPr="008B0460">
        <w:rPr>
          <w:b/>
          <w:iCs/>
          <w:szCs w:val="16"/>
          <w:lang w:val="en-GB" w:eastAsia="ko-KR"/>
        </w:rPr>
        <w:t>:</w:t>
      </w:r>
      <w:r>
        <w:rPr>
          <w:b/>
          <w:iCs/>
          <w:szCs w:val="16"/>
          <w:lang w:val="en-GB" w:eastAsia="ko-KR"/>
        </w:rPr>
        <w:t xml:space="preserve"> Support SBFD-aware UE partial CSI subband reporting at the edges of the DL subband(s) boundaries. </w:t>
      </w:r>
    </w:p>
    <w:p w14:paraId="7C56487D" w14:textId="70F7790D" w:rsidR="001A1990" w:rsidRDefault="001A1990" w:rsidP="001A1990">
      <w:pPr>
        <w:jc w:val="both"/>
        <w:rPr>
          <w:lang w:eastAsia="zh-CN"/>
        </w:rPr>
      </w:pPr>
      <w:r w:rsidRPr="008B0460">
        <w:rPr>
          <w:rFonts w:eastAsia="Batang"/>
          <w:b/>
          <w:szCs w:val="24"/>
          <w:u w:val="single"/>
          <w:lang w:val="en-GB"/>
        </w:rPr>
        <w:t xml:space="preserve">Proposal </w:t>
      </w:r>
      <w:r>
        <w:rPr>
          <w:rFonts w:eastAsia="Batang"/>
          <w:b/>
          <w:szCs w:val="24"/>
          <w:u w:val="single"/>
          <w:lang w:val="en-GB"/>
        </w:rPr>
        <w:t>29</w:t>
      </w:r>
      <w:r w:rsidRPr="008B0460">
        <w:rPr>
          <w:b/>
          <w:iCs/>
          <w:szCs w:val="16"/>
          <w:lang w:val="en-GB" w:eastAsia="ko-KR"/>
        </w:rPr>
        <w:t>:</w:t>
      </w:r>
      <w:r>
        <w:rPr>
          <w:b/>
          <w:iCs/>
          <w:szCs w:val="16"/>
          <w:lang w:val="en-GB" w:eastAsia="ko-KR"/>
        </w:rPr>
        <w:t xml:space="preserve"> RAN1 to discuss whether transitions between SBFD and non-SBFD symbols occur only at slot boundary or can be allowed within a slot. </w:t>
      </w:r>
    </w:p>
    <w:p w14:paraId="1527D42E" w14:textId="2BA512CE" w:rsidR="001A1990" w:rsidRDefault="001A1990" w:rsidP="001A1990">
      <w:pPr>
        <w:jc w:val="both"/>
        <w:rPr>
          <w:b/>
          <w:szCs w:val="16"/>
          <w:lang w:val="en-GB" w:eastAsia="ko-KR"/>
        </w:rPr>
      </w:pPr>
      <w:r w:rsidRPr="008B0460">
        <w:rPr>
          <w:rFonts w:eastAsia="Batang"/>
          <w:b/>
          <w:szCs w:val="24"/>
          <w:u w:val="single"/>
          <w:lang w:val="en-GB"/>
        </w:rPr>
        <w:t xml:space="preserve">Proposal </w:t>
      </w:r>
      <w:r>
        <w:rPr>
          <w:rFonts w:eastAsia="Batang"/>
          <w:b/>
          <w:szCs w:val="24"/>
          <w:u w:val="single"/>
          <w:lang w:val="en-GB"/>
        </w:rPr>
        <w:t xml:space="preserve">30: </w:t>
      </w:r>
      <w:r>
        <w:rPr>
          <w:b/>
          <w:szCs w:val="16"/>
          <w:lang w:val="en-GB" w:eastAsia="ko-KR"/>
        </w:rPr>
        <w:t xml:space="preserve">RAN1 to further discuss whether gNB needs a guard period between SBFD and non-SBFD symbols, the length of the guard period and whether there are any scenarios that don’t require guard period. </w:t>
      </w:r>
    </w:p>
    <w:p w14:paraId="3403AA6D" w14:textId="629FA877" w:rsidR="001A1990" w:rsidRDefault="001A1990" w:rsidP="001A1990">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31</w:t>
      </w:r>
      <w:r w:rsidRPr="008B0460">
        <w:rPr>
          <w:b/>
          <w:iCs/>
          <w:szCs w:val="16"/>
          <w:lang w:val="en-GB" w:eastAsia="ko-KR"/>
        </w:rPr>
        <w:t>:</w:t>
      </w:r>
      <w:r>
        <w:rPr>
          <w:b/>
          <w:iCs/>
          <w:szCs w:val="16"/>
          <w:lang w:val="en-GB" w:eastAsia="ko-KR"/>
        </w:rPr>
        <w:t xml:space="preserve"> UE doesn’t expect to be dynamically scheduled with a physical channel that is mapped to SBFD and non-SBFD symbols within a slot.  </w:t>
      </w:r>
    </w:p>
    <w:p w14:paraId="0BADD68A" w14:textId="07483FD8" w:rsidR="001A1990" w:rsidRDefault="001A1990" w:rsidP="001A1990">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32</w:t>
      </w:r>
      <w:r w:rsidRPr="008B0460">
        <w:rPr>
          <w:b/>
          <w:iCs/>
          <w:szCs w:val="16"/>
          <w:lang w:val="en-GB" w:eastAsia="ko-KR"/>
        </w:rPr>
        <w:t>:</w:t>
      </w:r>
      <w:r>
        <w:rPr>
          <w:b/>
          <w:iCs/>
          <w:szCs w:val="16"/>
          <w:lang w:val="en-GB" w:eastAsia="ko-KR"/>
        </w:rPr>
        <w:t xml:space="preserve"> UE drops or discard physical channel transmission or reception configured by higher layer that is mapped to SBFD and non-SBFD symbols. </w:t>
      </w:r>
    </w:p>
    <w:p w14:paraId="270C35CA" w14:textId="76662E94" w:rsidR="001A1990" w:rsidRDefault="001A1990" w:rsidP="001A1990">
      <w:pPr>
        <w:rPr>
          <w:rFonts w:eastAsia="Batang"/>
          <w:b/>
          <w:bCs/>
          <w:szCs w:val="24"/>
          <w:lang w:val="en-GB"/>
        </w:rPr>
      </w:pPr>
      <w:r w:rsidRPr="008B0460">
        <w:rPr>
          <w:rFonts w:eastAsia="Batang"/>
          <w:b/>
          <w:szCs w:val="24"/>
          <w:u w:val="single"/>
          <w:lang w:val="en-GB"/>
        </w:rPr>
        <w:t xml:space="preserve">Proposal </w:t>
      </w:r>
      <w:r>
        <w:rPr>
          <w:rFonts w:eastAsia="Batang"/>
          <w:b/>
          <w:szCs w:val="24"/>
          <w:u w:val="single"/>
          <w:lang w:val="en-GB"/>
        </w:rPr>
        <w:t>33</w:t>
      </w:r>
      <w:r>
        <w:rPr>
          <w:rFonts w:eastAsia="Batang"/>
          <w:b/>
          <w:bCs/>
          <w:szCs w:val="24"/>
          <w:lang w:val="en-GB"/>
        </w:rPr>
        <w:t xml:space="preserve">: RAN1 to discuss separate PUCCH configuration for SBFD and non-SBFD symbols. </w:t>
      </w:r>
    </w:p>
    <w:p w14:paraId="1A784F11" w14:textId="2A54E6BC" w:rsidR="001A1990" w:rsidRDefault="001A1990" w:rsidP="001A1990">
      <w:pPr>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34:</w:t>
      </w:r>
      <w:r w:rsidRPr="007B0990">
        <w:rPr>
          <w:rFonts w:eastAsia="Batang"/>
          <w:b/>
          <w:szCs w:val="24"/>
          <w:lang w:val="en-GB"/>
        </w:rPr>
        <w:t xml:space="preserve"> </w:t>
      </w:r>
      <w:r>
        <w:rPr>
          <w:rFonts w:eastAsia="Batang"/>
          <w:b/>
          <w:bCs/>
          <w:szCs w:val="24"/>
          <w:lang w:val="en-GB"/>
        </w:rPr>
        <w:t>For PUCCH transmission across SBFD and non-SBFD symbols, the frequency locations of the PUCCH in SBFD symbols can be adjusted, e.g. frequency offset, to map to the UL subband.</w:t>
      </w:r>
    </w:p>
    <w:p w14:paraId="147DF9FF" w14:textId="5D4C2CD8" w:rsidR="001A1990" w:rsidRDefault="001A1990" w:rsidP="001A1990">
      <w:pPr>
        <w:rPr>
          <w:rFonts w:eastAsia="Batang"/>
          <w:b/>
          <w:bCs/>
          <w:szCs w:val="24"/>
          <w:lang w:val="en-GB"/>
        </w:rPr>
      </w:pPr>
      <w:r w:rsidRPr="008B0460">
        <w:rPr>
          <w:rFonts w:eastAsia="Batang"/>
          <w:b/>
          <w:szCs w:val="24"/>
          <w:u w:val="single"/>
          <w:lang w:val="en-GB"/>
        </w:rPr>
        <w:t xml:space="preserve">Proposal </w:t>
      </w:r>
      <w:r>
        <w:rPr>
          <w:rFonts w:eastAsia="Batang"/>
          <w:b/>
          <w:szCs w:val="24"/>
          <w:u w:val="single"/>
          <w:lang w:val="en-GB"/>
        </w:rPr>
        <w:t>35</w:t>
      </w:r>
      <w:r>
        <w:rPr>
          <w:rFonts w:eastAsia="Batang"/>
          <w:b/>
          <w:bCs/>
          <w:szCs w:val="24"/>
          <w:lang w:val="en-GB"/>
        </w:rPr>
        <w:t xml:space="preserve">: RAN1 to discuss dedicated SRS sets configuration for SRS transmission in SBFD symbols. </w:t>
      </w:r>
    </w:p>
    <w:p w14:paraId="3FEC75AB" w14:textId="67CAF965" w:rsidR="001A1990" w:rsidRDefault="001A1990" w:rsidP="001A1990">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36:</w:t>
      </w:r>
      <w:r w:rsidRPr="007B0990">
        <w:rPr>
          <w:rFonts w:eastAsia="Batang"/>
          <w:b/>
          <w:szCs w:val="24"/>
          <w:lang w:val="en-GB"/>
        </w:rPr>
        <w:t xml:space="preserve"> </w:t>
      </w:r>
      <w:r>
        <w:rPr>
          <w:rFonts w:eastAsia="Batang"/>
          <w:b/>
          <w:bCs/>
          <w:szCs w:val="24"/>
          <w:lang w:val="en-GB"/>
        </w:rPr>
        <w:t xml:space="preserve">The available slot counting for AP-SRS transmission should be further discussed for SRS transmission in SBFD symbols, e.g. DL symbols with configured UL subband and availability of frequency reosurces. </w:t>
      </w:r>
    </w:p>
    <w:p w14:paraId="6D6AE647" w14:textId="5D2D2210" w:rsidR="001A1990" w:rsidRDefault="001A1990" w:rsidP="001A1990">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37:</w:t>
      </w:r>
      <w:r w:rsidRPr="007B0990">
        <w:rPr>
          <w:rFonts w:eastAsia="Batang"/>
          <w:b/>
          <w:szCs w:val="24"/>
          <w:lang w:val="en-GB"/>
        </w:rPr>
        <w:t xml:space="preserve"> </w:t>
      </w:r>
      <w:r>
        <w:rPr>
          <w:rFonts w:eastAsia="Batang"/>
          <w:b/>
          <w:bCs/>
          <w:szCs w:val="24"/>
          <w:lang w:val="en-GB"/>
        </w:rPr>
        <w:t>RAN1 to further discussion separate duplex-specific configured grants for PUSCH transmission in SBFD symbols and non-SBFD symbols</w:t>
      </w:r>
      <w:r w:rsidDel="009349A4">
        <w:rPr>
          <w:rFonts w:eastAsia="Batang"/>
          <w:b/>
          <w:bCs/>
          <w:szCs w:val="24"/>
          <w:lang w:val="en-GB"/>
        </w:rPr>
        <w:t xml:space="preserve"> </w:t>
      </w:r>
    </w:p>
    <w:p w14:paraId="391124BC" w14:textId="2D47AA66" w:rsidR="001A1990" w:rsidRDefault="001A1990" w:rsidP="001A1990">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38:</w:t>
      </w:r>
      <w:r w:rsidRPr="007B0990">
        <w:rPr>
          <w:rFonts w:eastAsia="Batang"/>
          <w:b/>
          <w:szCs w:val="24"/>
          <w:lang w:val="en-GB"/>
        </w:rPr>
        <w:t xml:space="preserve"> </w:t>
      </w:r>
      <w:r>
        <w:rPr>
          <w:rFonts w:eastAsia="Batang"/>
          <w:b/>
          <w:bCs/>
          <w:szCs w:val="24"/>
          <w:lang w:val="en-GB"/>
        </w:rPr>
        <w:t xml:space="preserve">RAN1 to further discussion SBFD-dedicated DL SPS for PDSCH reception in SBFD symbols. </w:t>
      </w:r>
    </w:p>
    <w:p w14:paraId="61BB0C59" w14:textId="4D787BA1" w:rsidR="001A1990" w:rsidRPr="00257D4B" w:rsidRDefault="001A1990" w:rsidP="001A1990">
      <w:pPr>
        <w:rPr>
          <w:lang w:eastAsia="zh-CN"/>
        </w:rPr>
      </w:pPr>
      <w:r w:rsidRPr="006B0B6E">
        <w:rPr>
          <w:rFonts w:eastAsia="Batang"/>
          <w:b/>
          <w:szCs w:val="24"/>
          <w:u w:val="single"/>
          <w:lang w:val="en-GB"/>
        </w:rPr>
        <w:t xml:space="preserve">Proposal </w:t>
      </w:r>
      <w:r>
        <w:rPr>
          <w:rFonts w:eastAsia="Batang"/>
          <w:b/>
          <w:szCs w:val="24"/>
          <w:u w:val="single"/>
          <w:lang w:val="en-GB"/>
        </w:rPr>
        <w:t>39:</w:t>
      </w:r>
      <w:r w:rsidRPr="007B0990">
        <w:rPr>
          <w:rFonts w:eastAsia="Batang"/>
          <w:b/>
          <w:szCs w:val="24"/>
          <w:lang w:val="en-GB"/>
        </w:rPr>
        <w:t xml:space="preserve"> </w:t>
      </w:r>
      <w:r>
        <w:rPr>
          <w:rFonts w:eastAsia="Batang"/>
          <w:b/>
          <w:bCs/>
          <w:szCs w:val="24"/>
          <w:lang w:val="en-GB"/>
        </w:rPr>
        <w:t xml:space="preserve">RAN1 to further discussion solutions for PUSCH intra-slot frequency hopping in SBFD symbols. </w:t>
      </w:r>
    </w:p>
    <w:p w14:paraId="5FD59A2E" w14:textId="26BFD86F" w:rsidR="001A1990" w:rsidRDefault="001A1990" w:rsidP="001A1990">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40:</w:t>
      </w:r>
      <w:r w:rsidRPr="007B0990">
        <w:rPr>
          <w:rFonts w:eastAsia="Batang"/>
          <w:b/>
          <w:szCs w:val="24"/>
          <w:lang w:val="en-GB"/>
        </w:rPr>
        <w:t xml:space="preserve"> </w:t>
      </w:r>
      <w:r>
        <w:rPr>
          <w:rFonts w:eastAsia="Batang"/>
          <w:b/>
          <w:bCs/>
          <w:szCs w:val="24"/>
          <w:lang w:val="en-GB"/>
        </w:rPr>
        <w:t xml:space="preserve">RAN1 to further discuss the benefits and evaluate the performance for UL repetitions across SBFD and non-SBFD symbols. </w:t>
      </w:r>
    </w:p>
    <w:p w14:paraId="2088CD79" w14:textId="35179DAC" w:rsidR="001A1990" w:rsidRPr="00BE013C" w:rsidRDefault="001A1990" w:rsidP="001A1990">
      <w:pPr>
        <w:jc w:val="both"/>
        <w:rPr>
          <w:b/>
        </w:rPr>
      </w:pPr>
      <w:r w:rsidRPr="00BE013C">
        <w:rPr>
          <w:rFonts w:eastAsia="Batang"/>
          <w:b/>
          <w:szCs w:val="24"/>
          <w:u w:val="single"/>
          <w:lang w:val="en-GB"/>
        </w:rPr>
        <w:lastRenderedPageBreak/>
        <w:t xml:space="preserve">Proposal </w:t>
      </w:r>
      <w:r>
        <w:rPr>
          <w:rFonts w:eastAsia="Batang"/>
          <w:b/>
          <w:u w:val="single"/>
          <w:lang w:val="en-GB"/>
        </w:rPr>
        <w:t>41</w:t>
      </w:r>
      <w:r w:rsidRPr="00BE013C">
        <w:rPr>
          <w:b/>
        </w:rPr>
        <w:t>: RAN1 to further study the impact/potential of enhancement of available slot counting in SBFD.</w:t>
      </w:r>
    </w:p>
    <w:p w14:paraId="3B3F70FA" w14:textId="755CA256" w:rsidR="001A1990" w:rsidRPr="007B0990" w:rsidRDefault="001A1990" w:rsidP="001A1990">
      <w:pPr>
        <w:rPr>
          <w:b/>
        </w:rPr>
      </w:pPr>
      <w:r w:rsidRPr="006B0B6E">
        <w:rPr>
          <w:rFonts w:eastAsia="Batang"/>
          <w:b/>
          <w:szCs w:val="24"/>
          <w:u w:val="single"/>
          <w:lang w:val="en-GB"/>
        </w:rPr>
        <w:t xml:space="preserve">Proposal </w:t>
      </w:r>
      <w:r>
        <w:rPr>
          <w:rFonts w:eastAsia="Batang"/>
          <w:b/>
          <w:szCs w:val="24"/>
          <w:u w:val="single"/>
          <w:lang w:val="en-GB"/>
        </w:rPr>
        <w:t>42</w:t>
      </w:r>
      <w:r w:rsidRPr="006B0B6E">
        <w:rPr>
          <w:b/>
        </w:rPr>
        <w:t>: RAN1 to further study the impact/potential</w:t>
      </w:r>
      <w:r>
        <w:rPr>
          <w:b/>
        </w:rPr>
        <w:t xml:space="preserve"> enhancement of</w:t>
      </w:r>
      <w:r w:rsidRPr="006B0B6E">
        <w:rPr>
          <w:b/>
        </w:rPr>
        <w:t xml:space="preserve"> </w:t>
      </w:r>
      <w:r>
        <w:rPr>
          <w:b/>
        </w:rPr>
        <w:t>PUSCH frequency hopping with SBFD operation</w:t>
      </w:r>
      <w:r w:rsidRPr="006B0B6E">
        <w:rPr>
          <w:b/>
        </w:rPr>
        <w:t>.</w:t>
      </w:r>
    </w:p>
    <w:p w14:paraId="0BDDEE61" w14:textId="27210357" w:rsidR="001A1990" w:rsidRDefault="001A1990" w:rsidP="001A1990">
      <w:pPr>
        <w:spacing w:after="0"/>
        <w:jc w:val="both"/>
        <w:rPr>
          <w:b/>
          <w:bCs/>
          <w:lang w:eastAsia="zh-CN"/>
        </w:rPr>
      </w:pPr>
      <w:r w:rsidRPr="006B0B6E">
        <w:rPr>
          <w:rFonts w:eastAsia="Batang"/>
          <w:b/>
          <w:szCs w:val="24"/>
          <w:u w:val="single"/>
          <w:lang w:val="en-GB"/>
        </w:rPr>
        <w:t xml:space="preserve">Proposal </w:t>
      </w:r>
      <w:r w:rsidR="00902679">
        <w:rPr>
          <w:rFonts w:eastAsia="Batang"/>
          <w:b/>
          <w:szCs w:val="24"/>
          <w:u w:val="single"/>
          <w:lang w:val="en-GB"/>
        </w:rPr>
        <w:t>43</w:t>
      </w:r>
      <w:r>
        <w:rPr>
          <w:rFonts w:eastAsia="Batang"/>
          <w:b/>
          <w:szCs w:val="24"/>
          <w:u w:val="single"/>
          <w:lang w:val="en-GB"/>
        </w:rPr>
        <w:t>:</w:t>
      </w:r>
      <w:r>
        <w:rPr>
          <w:b/>
          <w:bCs/>
          <w:lang w:eastAsia="zh-CN"/>
        </w:rPr>
        <w:t xml:space="preserve"> For repetition of UL transmission across SBFD and non-SBFD symbols with inter-slot frequency hopping, the hopping pattern is determined based on current 3GPP mechanism. </w:t>
      </w:r>
    </w:p>
    <w:p w14:paraId="5C0EC49F" w14:textId="77777777" w:rsidR="001A1990" w:rsidRDefault="001A1990" w:rsidP="001A1990">
      <w:pPr>
        <w:pStyle w:val="ListParagraph"/>
        <w:numPr>
          <w:ilvl w:val="0"/>
          <w:numId w:val="99"/>
        </w:numPr>
        <w:jc w:val="both"/>
        <w:rPr>
          <w:rFonts w:ascii="Times New Roman" w:eastAsia="SimSun" w:hAnsi="Times New Roman"/>
          <w:b/>
          <w:bCs/>
          <w:sz w:val="20"/>
          <w:szCs w:val="20"/>
          <w:lang w:eastAsia="zh-CN"/>
        </w:rPr>
      </w:pPr>
      <w:r w:rsidRPr="000A1F10">
        <w:rPr>
          <w:rFonts w:ascii="Times New Roman" w:eastAsia="SimSun" w:hAnsi="Times New Roman"/>
          <w:b/>
          <w:bCs/>
          <w:sz w:val="20"/>
          <w:szCs w:val="20"/>
          <w:lang w:eastAsia="zh-CN"/>
        </w:rPr>
        <w:t xml:space="preserve">For SBFD occasion, UE can be configured with RB offset or dedicated hopping offset. </w:t>
      </w:r>
    </w:p>
    <w:p w14:paraId="3D99E93E" w14:textId="77777777" w:rsidR="001A1990" w:rsidRDefault="001A1990" w:rsidP="001A1990"/>
    <w:p w14:paraId="5495D56D" w14:textId="43DE3272" w:rsidR="001A1990" w:rsidRDefault="001A1990" w:rsidP="001A1990">
      <w:pPr>
        <w:jc w:val="both"/>
        <w:rPr>
          <w:b/>
        </w:rPr>
      </w:pPr>
      <w:r w:rsidRPr="006B0B6E">
        <w:rPr>
          <w:rFonts w:eastAsia="Batang"/>
          <w:b/>
          <w:szCs w:val="24"/>
          <w:u w:val="single"/>
          <w:lang w:val="en-GB"/>
        </w:rPr>
        <w:t xml:space="preserve">Proposal </w:t>
      </w:r>
      <w:r w:rsidR="00902679">
        <w:rPr>
          <w:rFonts w:eastAsia="Batang"/>
          <w:b/>
          <w:szCs w:val="24"/>
          <w:u w:val="single"/>
          <w:lang w:val="en-GB"/>
        </w:rPr>
        <w:t>44</w:t>
      </w:r>
      <w:r w:rsidRPr="006B0B6E">
        <w:rPr>
          <w:b/>
        </w:rPr>
        <w:t>:</w:t>
      </w:r>
      <w:r>
        <w:rPr>
          <w:b/>
        </w:rPr>
        <w:t xml:space="preserve"> When the UE doesn’t keep phase coherency, the actual TDW is terminated at the boundary between SBFD and non-SBFD symbols and new actual TDW is started.</w:t>
      </w:r>
    </w:p>
    <w:p w14:paraId="132991A3" w14:textId="5ED876F8" w:rsidR="001A1990" w:rsidRDefault="001A1990" w:rsidP="001A1990">
      <w:pPr>
        <w:jc w:val="both"/>
        <w:rPr>
          <w:lang w:eastAsia="zh-CN"/>
        </w:rPr>
      </w:pPr>
      <w:r w:rsidRPr="006B0B6E">
        <w:rPr>
          <w:rFonts w:eastAsia="Batang"/>
          <w:b/>
          <w:szCs w:val="24"/>
          <w:u w:val="single"/>
          <w:lang w:val="en-GB"/>
        </w:rPr>
        <w:t xml:space="preserve">Proposal </w:t>
      </w:r>
      <w:r w:rsidR="00902679">
        <w:rPr>
          <w:rFonts w:eastAsia="Batang"/>
          <w:b/>
          <w:szCs w:val="24"/>
          <w:u w:val="single"/>
          <w:lang w:val="en-GB"/>
        </w:rPr>
        <w:t>45</w:t>
      </w:r>
      <w:r w:rsidRPr="006B0B6E">
        <w:rPr>
          <w:b/>
        </w:rPr>
        <w:t>:</w:t>
      </w:r>
      <w:r>
        <w:rPr>
          <w:b/>
        </w:rPr>
        <w:t xml:space="preserve"> RAN1 to study the performance gains and benefits for keeping the phase coherency across SBFD and non-SBFD symbols under AI 9.3.1.</w:t>
      </w:r>
    </w:p>
    <w:p w14:paraId="3CC4E84A" w14:textId="01DF16C8" w:rsidR="001A1990" w:rsidRPr="000A1F10" w:rsidRDefault="001A1990" w:rsidP="001A1990">
      <w:r w:rsidRPr="006B0B6E">
        <w:rPr>
          <w:rFonts w:eastAsia="Batang"/>
          <w:b/>
          <w:szCs w:val="24"/>
          <w:u w:val="single"/>
          <w:lang w:val="en-GB"/>
        </w:rPr>
        <w:t xml:space="preserve">Proposal </w:t>
      </w:r>
      <w:r w:rsidR="00902679">
        <w:rPr>
          <w:rFonts w:eastAsia="Batang"/>
          <w:b/>
          <w:szCs w:val="24"/>
          <w:u w:val="single"/>
          <w:lang w:val="en-GB"/>
        </w:rPr>
        <w:t>46</w:t>
      </w:r>
      <w:r>
        <w:rPr>
          <w:rFonts w:eastAsia="Batang"/>
          <w:b/>
          <w:szCs w:val="24"/>
          <w:u w:val="single"/>
          <w:lang w:val="en-GB"/>
        </w:rPr>
        <w:t xml:space="preserve">: </w:t>
      </w:r>
      <w:r w:rsidRPr="000A1F10">
        <w:rPr>
          <w:rFonts w:eastAsia="Batang"/>
          <w:b/>
          <w:szCs w:val="24"/>
          <w:lang w:val="en-GB"/>
        </w:rPr>
        <w:t>TB scaling across SBFD and non-SBFD slots using same design principles of PUSCH repetition Type-A with same number of resources across SBFD and non-SBFD symbols.</w:t>
      </w:r>
    </w:p>
    <w:p w14:paraId="6910430F" w14:textId="61632691" w:rsidR="001A1990" w:rsidRPr="004B5D5B" w:rsidRDefault="001A1990" w:rsidP="001A1990">
      <w:pPr>
        <w:jc w:val="both"/>
        <w:rPr>
          <w:bCs/>
          <w:lang w:val="en-GB" w:eastAsia="zh-CN"/>
        </w:rPr>
      </w:pPr>
      <w:r w:rsidRPr="006B0B6E">
        <w:rPr>
          <w:rFonts w:eastAsia="Batang"/>
          <w:b/>
          <w:szCs w:val="24"/>
          <w:u w:val="single"/>
          <w:lang w:val="en-GB"/>
        </w:rPr>
        <w:t xml:space="preserve">Proposal </w:t>
      </w:r>
      <w:r w:rsidR="00902679">
        <w:rPr>
          <w:rFonts w:eastAsia="Batang"/>
          <w:b/>
          <w:szCs w:val="24"/>
          <w:u w:val="single"/>
          <w:lang w:val="en-GB"/>
        </w:rPr>
        <w:t>47</w:t>
      </w:r>
      <w:r w:rsidRPr="006B0B6E">
        <w:rPr>
          <w:b/>
        </w:rPr>
        <w:t>:</w:t>
      </w:r>
      <w:r>
        <w:rPr>
          <w:b/>
        </w:rPr>
        <w:t xml:space="preserve"> </w:t>
      </w:r>
      <w:r w:rsidRPr="000A1F10">
        <w:rPr>
          <w:b/>
          <w:bCs/>
        </w:rPr>
        <w:t>RAN1 to study solutions on handling monitoring occasions of PDCCH in CORESET with frequency resources partially overlapping with UL SB in SBFD slots, including PDDCH candidates drops or adaptation of CORESET frequency resources and CCE mapping.</w:t>
      </w:r>
      <w:r>
        <w:t xml:space="preserve"> </w:t>
      </w:r>
    </w:p>
    <w:p w14:paraId="2FE99109" w14:textId="19659E90" w:rsidR="001A1990" w:rsidRPr="00F2137D" w:rsidRDefault="001A1990" w:rsidP="001A1990">
      <w:pPr>
        <w:rPr>
          <w:lang w:eastAsia="zh-CN"/>
        </w:rPr>
      </w:pPr>
      <w:r w:rsidRPr="006B0B6E">
        <w:rPr>
          <w:rFonts w:eastAsia="Batang"/>
          <w:b/>
          <w:szCs w:val="24"/>
          <w:u w:val="single"/>
          <w:lang w:val="en-GB"/>
        </w:rPr>
        <w:t xml:space="preserve">Proposal </w:t>
      </w:r>
      <w:r w:rsidR="00902679">
        <w:rPr>
          <w:rFonts w:eastAsia="Batang"/>
          <w:b/>
          <w:szCs w:val="24"/>
          <w:u w:val="single"/>
          <w:lang w:val="en-GB"/>
        </w:rPr>
        <w:t>48</w:t>
      </w:r>
      <w:r w:rsidRPr="006B0B6E">
        <w:rPr>
          <w:b/>
        </w:rPr>
        <w:t>:</w:t>
      </w:r>
      <w:r>
        <w:rPr>
          <w:b/>
        </w:rPr>
        <w:t xml:space="preserve"> </w:t>
      </w:r>
      <w:r w:rsidRPr="000A1F10">
        <w:rPr>
          <w:b/>
          <w:bCs/>
        </w:rPr>
        <w:t xml:space="preserve">For PDSCH repetitions in SBFD symbols, UE applies </w:t>
      </w:r>
      <w:r>
        <w:rPr>
          <w:b/>
          <w:bCs/>
        </w:rPr>
        <w:t>rate-machine</w:t>
      </w:r>
      <w:r w:rsidRPr="000A1F10">
        <w:rPr>
          <w:b/>
          <w:bCs/>
        </w:rPr>
        <w:t xml:space="preserve"> </w:t>
      </w:r>
      <w:r>
        <w:rPr>
          <w:b/>
          <w:bCs/>
        </w:rPr>
        <w:t xml:space="preserve">around </w:t>
      </w:r>
      <w:r w:rsidRPr="00180B57">
        <w:rPr>
          <w:b/>
          <w:bCs/>
        </w:rPr>
        <w:t>the</w:t>
      </w:r>
      <w:r w:rsidRPr="000A1F10">
        <w:rPr>
          <w:b/>
          <w:bCs/>
        </w:rPr>
        <w:t xml:space="preserve"> resources outside the DL subband</w:t>
      </w:r>
      <w:r>
        <w:t xml:space="preserve">. </w:t>
      </w:r>
    </w:p>
    <w:p w14:paraId="436D1B32" w14:textId="6EE8C5A8" w:rsidR="001A1990" w:rsidRPr="009D6A77" w:rsidRDefault="001A1990" w:rsidP="009D6A77">
      <w:pPr>
        <w:rPr>
          <w:b/>
          <w:bCs/>
        </w:rPr>
      </w:pPr>
      <w:r w:rsidRPr="006B0B6E">
        <w:rPr>
          <w:rFonts w:eastAsia="Batang"/>
          <w:b/>
          <w:szCs w:val="24"/>
          <w:u w:val="single"/>
          <w:lang w:val="en-GB"/>
        </w:rPr>
        <w:t xml:space="preserve">Proposal </w:t>
      </w:r>
      <w:r w:rsidR="00902679">
        <w:rPr>
          <w:rFonts w:eastAsia="Batang"/>
          <w:b/>
          <w:szCs w:val="24"/>
          <w:u w:val="single"/>
          <w:lang w:val="en-GB"/>
        </w:rPr>
        <w:t>49</w:t>
      </w:r>
      <w:r w:rsidRPr="006B0B6E">
        <w:rPr>
          <w:b/>
        </w:rPr>
        <w:t>:</w:t>
      </w:r>
      <w:r>
        <w:rPr>
          <w:b/>
        </w:rPr>
        <w:t xml:space="preserve"> </w:t>
      </w:r>
      <w:r>
        <w:rPr>
          <w:b/>
          <w:bCs/>
        </w:rPr>
        <w:t xml:space="preserve">RAN1 to further discuss enhancement to single DCI scheduling multiple PUSCHs (PDSCHs) to enable more than one FDRA and MCS for TBs on SBFD and non-SBFD slots. </w:t>
      </w:r>
    </w:p>
    <w:p w14:paraId="4BB925A7" w14:textId="3A2ED00B" w:rsidR="001A1990" w:rsidRDefault="001A1990" w:rsidP="001A1990">
      <w:pPr>
        <w:jc w:val="both"/>
        <w:rPr>
          <w:b/>
          <w:iCs/>
          <w:szCs w:val="16"/>
          <w:lang w:val="en-GB" w:eastAsia="ko-KR"/>
        </w:rPr>
      </w:pPr>
      <w:r w:rsidRPr="006B0B6E">
        <w:rPr>
          <w:rFonts w:eastAsia="Batang"/>
          <w:b/>
          <w:szCs w:val="24"/>
          <w:u w:val="single"/>
          <w:lang w:val="en-GB"/>
        </w:rPr>
        <w:t xml:space="preserve">Proposal </w:t>
      </w:r>
      <w:r w:rsidR="00902679">
        <w:rPr>
          <w:rFonts w:eastAsia="Batang"/>
          <w:b/>
          <w:szCs w:val="24"/>
          <w:u w:val="single"/>
          <w:lang w:val="en-GB"/>
        </w:rPr>
        <w:t>50</w:t>
      </w:r>
      <w:r w:rsidRPr="006B0B6E">
        <w:rPr>
          <w:b/>
        </w:rPr>
        <w:t>:</w:t>
      </w:r>
      <w:r>
        <w:rPr>
          <w:b/>
        </w:rPr>
        <w:t xml:space="preserve"> </w:t>
      </w:r>
      <w:r w:rsidRPr="000A1F10">
        <w:rPr>
          <w:b/>
          <w:bCs/>
          <w:szCs w:val="16"/>
          <w:lang w:val="en-GB" w:eastAsia="ko-KR"/>
        </w:rPr>
        <w:t xml:space="preserve">A CSI-RS </w:t>
      </w:r>
      <w:r>
        <w:rPr>
          <w:b/>
          <w:bCs/>
          <w:szCs w:val="16"/>
          <w:lang w:val="en-GB" w:eastAsia="ko-KR"/>
        </w:rPr>
        <w:t xml:space="preserve">in SBFD symbols </w:t>
      </w:r>
      <w:r w:rsidRPr="000A1F10">
        <w:rPr>
          <w:b/>
          <w:bCs/>
          <w:szCs w:val="16"/>
          <w:lang w:val="en-GB" w:eastAsia="ko-KR"/>
        </w:rPr>
        <w:t>with non-contiguous freq</w:t>
      </w:r>
      <w:r w:rsidR="00902679">
        <w:rPr>
          <w:b/>
          <w:bCs/>
          <w:szCs w:val="16"/>
          <w:lang w:val="en-GB" w:eastAsia="ko-KR"/>
        </w:rPr>
        <w:t>/</w:t>
      </w:r>
      <w:r w:rsidRPr="000A1F10">
        <w:rPr>
          <w:b/>
          <w:bCs/>
          <w:szCs w:val="16"/>
          <w:lang w:val="en-GB" w:eastAsia="ko-KR"/>
        </w:rPr>
        <w:t>uency resources can be achieved by explicit configuration (e.g., bitmap) or implicitly by dropping RBs outside the DL subbands.</w:t>
      </w:r>
      <w:r>
        <w:rPr>
          <w:b/>
          <w:iCs/>
          <w:szCs w:val="16"/>
          <w:lang w:val="en-GB" w:eastAsia="ko-KR"/>
        </w:rPr>
        <w:t xml:space="preserve"> </w:t>
      </w:r>
    </w:p>
    <w:p w14:paraId="18E6655E" w14:textId="4D2F870F" w:rsidR="001A1990" w:rsidRPr="000A1F10" w:rsidRDefault="001A1990" w:rsidP="001A1990">
      <w:pPr>
        <w:jc w:val="both"/>
        <w:rPr>
          <w:bCs/>
          <w:iCs/>
          <w:szCs w:val="16"/>
          <w:lang w:val="en-GB" w:eastAsia="ko-KR"/>
        </w:rPr>
      </w:pPr>
      <w:r w:rsidRPr="006B0B6E">
        <w:rPr>
          <w:rFonts w:eastAsia="Batang"/>
          <w:b/>
          <w:szCs w:val="24"/>
          <w:u w:val="single"/>
          <w:lang w:val="en-GB"/>
        </w:rPr>
        <w:t xml:space="preserve">Proposal </w:t>
      </w:r>
      <w:r w:rsidR="00902679">
        <w:rPr>
          <w:rFonts w:eastAsia="Batang"/>
          <w:b/>
          <w:szCs w:val="24"/>
          <w:u w:val="single"/>
          <w:lang w:val="en-GB"/>
        </w:rPr>
        <w:t>51</w:t>
      </w:r>
      <w:r w:rsidRPr="006B0B6E">
        <w:rPr>
          <w:b/>
        </w:rPr>
        <w:t>:</w:t>
      </w:r>
      <w:r>
        <w:rPr>
          <w:b/>
        </w:rPr>
        <w:t xml:space="preserve"> RAN1 to further discuss whether same CSI-RS can be used across </w:t>
      </w:r>
      <w:r>
        <w:rPr>
          <w:b/>
          <w:bCs/>
          <w:szCs w:val="16"/>
          <w:lang w:val="en-GB" w:eastAsia="ko-KR"/>
        </w:rPr>
        <w:t xml:space="preserve">SBFD and non-SBFD symbols considering possible different panels and number of CSI-RS ports in both symbol types. </w:t>
      </w:r>
    </w:p>
    <w:p w14:paraId="59CB77A0" w14:textId="128081E2" w:rsidR="001A1990" w:rsidRDefault="001A1990" w:rsidP="001A1990">
      <w:pPr>
        <w:rPr>
          <w:rFonts w:eastAsia="Batang"/>
          <w:b/>
          <w:szCs w:val="24"/>
          <w:lang w:val="en-GB"/>
        </w:rPr>
      </w:pPr>
      <w:r w:rsidRPr="008B0460">
        <w:rPr>
          <w:rFonts w:eastAsia="Batang"/>
          <w:b/>
          <w:szCs w:val="24"/>
          <w:u w:val="single"/>
          <w:lang w:val="en-GB"/>
        </w:rPr>
        <w:t xml:space="preserve">Proposal </w:t>
      </w:r>
      <w:r w:rsidR="00902679">
        <w:rPr>
          <w:rFonts w:eastAsia="Batang"/>
          <w:b/>
          <w:szCs w:val="24"/>
          <w:u w:val="single"/>
          <w:lang w:val="en-GB"/>
        </w:rPr>
        <w:t>52</w:t>
      </w:r>
      <w:r>
        <w:rPr>
          <w:rFonts w:eastAsia="Batang"/>
          <w:b/>
          <w:szCs w:val="24"/>
          <w:u w:val="single"/>
          <w:lang w:val="en-GB"/>
        </w:rPr>
        <w:t xml:space="preserve">: </w:t>
      </w:r>
      <w:r w:rsidRPr="00C20486">
        <w:rPr>
          <w:rFonts w:eastAsia="Batang"/>
          <w:b/>
          <w:szCs w:val="24"/>
          <w:lang w:val="en-GB"/>
        </w:rPr>
        <w:t xml:space="preserve">Support RAN1 to study </w:t>
      </w:r>
      <w:r w:rsidRPr="000A1F10">
        <w:rPr>
          <w:rFonts w:eastAsia="Batang"/>
          <w:b/>
          <w:szCs w:val="24"/>
          <w:lang w:val="en-GB"/>
        </w:rPr>
        <w:t xml:space="preserve">potential enhancement on </w:t>
      </w:r>
      <w:r>
        <w:rPr>
          <w:rFonts w:eastAsia="Batang"/>
          <w:b/>
          <w:szCs w:val="24"/>
          <w:lang w:val="en-GB"/>
        </w:rPr>
        <w:t>beam configuration</w:t>
      </w:r>
      <w:r w:rsidRPr="00C20486">
        <w:rPr>
          <w:rFonts w:eastAsia="Batang"/>
          <w:b/>
          <w:szCs w:val="24"/>
          <w:lang w:val="en-GB"/>
        </w:rPr>
        <w:t xml:space="preserve"> for UL transmissions and DL receptions </w:t>
      </w:r>
      <w:r>
        <w:rPr>
          <w:rFonts w:eastAsia="Batang"/>
          <w:b/>
          <w:szCs w:val="24"/>
          <w:lang w:val="en-GB"/>
        </w:rPr>
        <w:t xml:space="preserve">across </w:t>
      </w:r>
      <w:r w:rsidRPr="00C20486">
        <w:rPr>
          <w:rFonts w:eastAsia="Batang"/>
          <w:b/>
          <w:szCs w:val="24"/>
          <w:lang w:val="en-GB"/>
        </w:rPr>
        <w:t>SBFD symbols and non-SBFD symbols.</w:t>
      </w:r>
    </w:p>
    <w:p w14:paraId="6DB922F8" w14:textId="785DA046" w:rsidR="001A1990" w:rsidRPr="00D36E40" w:rsidRDefault="001A1990" w:rsidP="001A1990">
      <w:pPr>
        <w:rPr>
          <w:b/>
        </w:rPr>
      </w:pPr>
      <w:r w:rsidRPr="006B0B6E">
        <w:rPr>
          <w:rFonts w:eastAsia="Batang"/>
          <w:b/>
          <w:szCs w:val="24"/>
          <w:u w:val="single"/>
          <w:lang w:val="en-GB"/>
        </w:rPr>
        <w:t xml:space="preserve">Proposal </w:t>
      </w:r>
      <w:r w:rsidR="00902679">
        <w:rPr>
          <w:rFonts w:eastAsia="Batang"/>
          <w:b/>
          <w:szCs w:val="24"/>
          <w:u w:val="single"/>
          <w:lang w:val="en-GB"/>
        </w:rPr>
        <w:t>53</w:t>
      </w:r>
      <w:r>
        <w:rPr>
          <w:rFonts w:eastAsia="Batang"/>
          <w:b/>
          <w:szCs w:val="24"/>
          <w:u w:val="single"/>
          <w:lang w:val="en-GB"/>
        </w:rPr>
        <w:t>:</w:t>
      </w:r>
      <w:r w:rsidRPr="00663F9B">
        <w:rPr>
          <w:rFonts w:eastAsia="Batang"/>
          <w:b/>
          <w:szCs w:val="24"/>
          <w:lang w:val="en-GB"/>
        </w:rPr>
        <w:t xml:space="preserve"> RAN1 to further study </w:t>
      </w:r>
      <w:r w:rsidRPr="00D36E40">
        <w:rPr>
          <w:b/>
        </w:rPr>
        <w:t>separate operation parameters can be pre-configured for TDD and SBFD slots.</w:t>
      </w:r>
    </w:p>
    <w:p w14:paraId="46B996FD" w14:textId="77777777" w:rsidR="00982C22" w:rsidRDefault="00982C22" w:rsidP="00DC71DD">
      <w:pPr>
        <w:spacing w:after="0"/>
        <w:jc w:val="both"/>
        <w:rPr>
          <w:rFonts w:eastAsia="Batang"/>
          <w:b/>
          <w:szCs w:val="22"/>
          <w:u w:val="single"/>
          <w:lang w:val="en-GB"/>
        </w:rPr>
      </w:pPr>
    </w:p>
    <w:p w14:paraId="1EB28A6C" w14:textId="0AB6DC1C" w:rsidR="00CD7163" w:rsidRPr="004B62EA" w:rsidRDefault="00CD7163" w:rsidP="00CD7163">
      <w:pPr>
        <w:jc w:val="both"/>
        <w:rPr>
          <w:lang w:eastAsia="zh-CN"/>
        </w:rPr>
      </w:pPr>
      <w:r w:rsidRPr="00E5108F">
        <w:rPr>
          <w:rFonts w:eastAsia="Batang"/>
          <w:b/>
          <w:szCs w:val="24"/>
          <w:u w:val="single"/>
          <w:lang w:val="en-GB"/>
        </w:rPr>
        <w:t xml:space="preserve">Proposal </w:t>
      </w:r>
      <w:r w:rsidR="004B2391">
        <w:rPr>
          <w:rFonts w:eastAsia="Batang"/>
          <w:b/>
          <w:szCs w:val="24"/>
          <w:u w:val="single"/>
          <w:lang w:val="en-GB"/>
        </w:rPr>
        <w:t>54</w:t>
      </w:r>
      <w:r w:rsidRPr="00E5108F">
        <w:rPr>
          <w:b/>
          <w:lang w:eastAsia="zh-CN"/>
        </w:rPr>
        <w:t>:</w:t>
      </w:r>
      <w:r w:rsidRPr="00E5108F">
        <w:rPr>
          <w:b/>
          <w:bCs/>
          <w:lang w:eastAsia="zh-CN"/>
        </w:rPr>
        <w:t xml:space="preserve"> The restriction rules on the DL/UL channel/RS multiplexing can be relaxed </w:t>
      </w:r>
      <w:r>
        <w:rPr>
          <w:b/>
          <w:bCs/>
          <w:lang w:eastAsia="zh-CN"/>
        </w:rPr>
        <w:t xml:space="preserve">in SBFD symbols </w:t>
      </w:r>
      <w:r w:rsidRPr="00E5108F">
        <w:rPr>
          <w:b/>
          <w:bCs/>
          <w:lang w:eastAsia="zh-CN"/>
        </w:rPr>
        <w:t xml:space="preserve">for a </w:t>
      </w:r>
      <w:r>
        <w:rPr>
          <w:b/>
          <w:bCs/>
          <w:lang w:eastAsia="zh-CN"/>
        </w:rPr>
        <w:t>SBFD-</w:t>
      </w:r>
      <w:r w:rsidRPr="00E5108F">
        <w:rPr>
          <w:b/>
          <w:bCs/>
          <w:lang w:eastAsia="zh-CN"/>
        </w:rPr>
        <w:t>aware</w:t>
      </w:r>
      <w:r>
        <w:rPr>
          <w:b/>
          <w:bCs/>
          <w:lang w:eastAsia="zh-CN"/>
        </w:rPr>
        <w:t xml:space="preserve"> UE</w:t>
      </w:r>
      <w:r w:rsidRPr="00E5108F">
        <w:rPr>
          <w:b/>
          <w:bCs/>
          <w:lang w:eastAsia="zh-CN"/>
        </w:rPr>
        <w:t xml:space="preserve"> to improve</w:t>
      </w:r>
      <w:r w:rsidRPr="000741DE">
        <w:rPr>
          <w:b/>
          <w:bCs/>
          <w:lang w:eastAsia="zh-CN"/>
        </w:rPr>
        <w:t xml:space="preserve"> resource utilization, reduce DL/UL switching delay and traffic latency</w:t>
      </w:r>
      <w:r>
        <w:rPr>
          <w:lang w:eastAsia="zh-CN"/>
        </w:rPr>
        <w:t xml:space="preserve">. </w:t>
      </w:r>
    </w:p>
    <w:p w14:paraId="053ECC30" w14:textId="2426CD01" w:rsidR="008B7670" w:rsidRDefault="008B7670" w:rsidP="008B7670">
      <w:pPr>
        <w:spacing w:after="0"/>
        <w:jc w:val="both"/>
        <w:rPr>
          <w:b/>
          <w:lang w:eastAsia="zh-CN"/>
        </w:rPr>
      </w:pPr>
      <w:r w:rsidRPr="00663F9B">
        <w:rPr>
          <w:rFonts w:eastAsia="Batang"/>
          <w:b/>
          <w:szCs w:val="24"/>
          <w:u w:val="single"/>
          <w:lang w:val="en-GB"/>
        </w:rPr>
        <w:t xml:space="preserve">Proposal </w:t>
      </w:r>
      <w:r w:rsidR="004B2391">
        <w:rPr>
          <w:rFonts w:eastAsia="Batang"/>
          <w:b/>
          <w:szCs w:val="24"/>
          <w:u w:val="single"/>
          <w:lang w:val="en-GB"/>
        </w:rPr>
        <w:t>55</w:t>
      </w:r>
      <w:r w:rsidRPr="00663F9B">
        <w:rPr>
          <w:b/>
          <w:lang w:eastAsia="zh-CN"/>
        </w:rPr>
        <w:t>:</w:t>
      </w:r>
      <w:r w:rsidRPr="00F963C7">
        <w:rPr>
          <w:b/>
          <w:lang w:eastAsia="zh-CN"/>
        </w:rPr>
        <w:t xml:space="preserve"> </w:t>
      </w:r>
      <w:r>
        <w:rPr>
          <w:b/>
          <w:lang w:eastAsia="zh-CN"/>
        </w:rPr>
        <w:t>RAN1 to further study the SBFD-aware UE collision scenarios in SBFD symbols for the following cases, e.g.</w:t>
      </w:r>
    </w:p>
    <w:p w14:paraId="552C0329" w14:textId="77777777" w:rsidR="008B7670" w:rsidRPr="003848CC" w:rsidRDefault="008B7670" w:rsidP="008B7670">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Semi SFI D/U vs RRC U/D</w:t>
      </w:r>
    </w:p>
    <w:p w14:paraId="14821ECE" w14:textId="77777777" w:rsidR="008B7670" w:rsidRPr="003848CC" w:rsidRDefault="008B7670" w:rsidP="008B7670">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Semi SFI D/U vs Dynamic U/D</w:t>
      </w:r>
    </w:p>
    <w:p w14:paraId="5EE46F52" w14:textId="77777777" w:rsidR="008B7670" w:rsidRPr="003848CC" w:rsidRDefault="008B7670" w:rsidP="008B7670">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RRC D/U vs RRC U/D</w:t>
      </w:r>
    </w:p>
    <w:p w14:paraId="7C8F7640" w14:textId="77777777" w:rsidR="008B7670" w:rsidRDefault="008B7670" w:rsidP="008B7670">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 xml:space="preserve">SBFD </w:t>
      </w:r>
      <w:r>
        <w:rPr>
          <w:rFonts w:ascii="Times New Roman" w:eastAsia="SimSun" w:hAnsi="Times New Roman"/>
          <w:b/>
          <w:iCs/>
          <w:sz w:val="20"/>
          <w:szCs w:val="16"/>
          <w:lang w:val="en-GB" w:eastAsia="ko-KR"/>
        </w:rPr>
        <w:t xml:space="preserve">symbols </w:t>
      </w:r>
      <w:r w:rsidRPr="003848CC">
        <w:rPr>
          <w:rFonts w:ascii="Times New Roman" w:eastAsia="SimSun" w:hAnsi="Times New Roman"/>
          <w:b/>
          <w:iCs/>
          <w:sz w:val="20"/>
          <w:szCs w:val="16"/>
          <w:lang w:val="en-GB" w:eastAsia="ko-KR"/>
        </w:rPr>
        <w:t xml:space="preserve">with </w:t>
      </w:r>
      <w:r>
        <w:rPr>
          <w:rFonts w:ascii="Times New Roman" w:eastAsia="SimSun" w:hAnsi="Times New Roman"/>
          <w:b/>
          <w:iCs/>
          <w:sz w:val="20"/>
          <w:szCs w:val="16"/>
          <w:lang w:val="en-GB" w:eastAsia="ko-KR"/>
        </w:rPr>
        <w:t xml:space="preserve">valid </w:t>
      </w:r>
      <w:r w:rsidRPr="003848CC">
        <w:rPr>
          <w:rFonts w:ascii="Times New Roman" w:eastAsia="SimSun" w:hAnsi="Times New Roman"/>
          <w:b/>
          <w:iCs/>
          <w:sz w:val="20"/>
          <w:szCs w:val="16"/>
          <w:lang w:val="en-GB" w:eastAsia="ko-KR"/>
        </w:rPr>
        <w:t xml:space="preserve">ROs </w:t>
      </w:r>
    </w:p>
    <w:p w14:paraId="26B870CF" w14:textId="77777777" w:rsidR="008B7670" w:rsidRPr="007B0990" w:rsidRDefault="008B7670" w:rsidP="008B7670">
      <w:pPr>
        <w:pStyle w:val="ListParagraph"/>
        <w:numPr>
          <w:ilvl w:val="0"/>
          <w:numId w:val="11"/>
        </w:numPr>
        <w:jc w:val="both"/>
        <w:rPr>
          <w:rFonts w:eastAsia="SimSun"/>
          <w:b/>
          <w:szCs w:val="16"/>
          <w:lang w:val="en-GB" w:eastAsia="ko-KR"/>
        </w:rPr>
      </w:pPr>
      <w:r w:rsidRPr="007B0990">
        <w:rPr>
          <w:rFonts w:ascii="Times New Roman" w:eastAsia="SimSun" w:hAnsi="Times New Roman"/>
          <w:b/>
          <w:iCs/>
          <w:sz w:val="20"/>
          <w:szCs w:val="16"/>
          <w:lang w:val="en-GB" w:eastAsia="ko-KR"/>
        </w:rPr>
        <w:t>SBFD symbols with SSBs</w:t>
      </w:r>
    </w:p>
    <w:p w14:paraId="0CCC7CE9" w14:textId="77777777" w:rsidR="008B7670" w:rsidRDefault="008B7670" w:rsidP="008B7670">
      <w:pPr>
        <w:spacing w:after="0"/>
        <w:rPr>
          <w:rFonts w:eastAsia="Batang"/>
          <w:b/>
          <w:szCs w:val="24"/>
          <w:u w:val="single"/>
          <w:lang w:val="en-GB"/>
        </w:rPr>
      </w:pPr>
    </w:p>
    <w:p w14:paraId="1BE0A39B" w14:textId="7F9366FE" w:rsidR="008B7670" w:rsidRPr="00363418" w:rsidRDefault="008B7670" w:rsidP="008B7670">
      <w:pPr>
        <w:spacing w:after="0"/>
        <w:jc w:val="both"/>
        <w:rPr>
          <w:rFonts w:eastAsia="Batang"/>
          <w:b/>
          <w:szCs w:val="24"/>
          <w:lang w:val="en-GB"/>
        </w:rPr>
      </w:pPr>
      <w:r w:rsidRPr="00F17DD2">
        <w:rPr>
          <w:rFonts w:eastAsia="Batang"/>
          <w:b/>
          <w:szCs w:val="24"/>
          <w:u w:val="single"/>
          <w:lang w:val="en-GB"/>
        </w:rPr>
        <w:t xml:space="preserve">Proposal </w:t>
      </w:r>
      <w:r w:rsidR="004B2391">
        <w:rPr>
          <w:rFonts w:eastAsia="Batang"/>
          <w:b/>
          <w:szCs w:val="24"/>
          <w:u w:val="single"/>
          <w:lang w:val="en-GB"/>
        </w:rPr>
        <w:t>56</w:t>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subband in SBFD symbol. </w:t>
      </w:r>
    </w:p>
    <w:p w14:paraId="13F12430" w14:textId="77777777" w:rsidR="008B7670" w:rsidRPr="00455193" w:rsidRDefault="008B7670" w:rsidP="008B7670">
      <w:pPr>
        <w:pStyle w:val="ListParagraph"/>
        <w:numPr>
          <w:ilvl w:val="0"/>
          <w:numId w:val="80"/>
        </w:numPr>
        <w:jc w:val="both"/>
        <w:rPr>
          <w:rFonts w:eastAsia="Batang"/>
          <w:b/>
          <w:szCs w:val="24"/>
          <w:lang w:val="en-GB"/>
        </w:rPr>
      </w:pPr>
      <w:r w:rsidRPr="00455193">
        <w:rPr>
          <w:rFonts w:ascii="Times New Roman" w:eastAsia="Batang" w:hAnsi="Times New Roman"/>
          <w:b/>
          <w:sz w:val="20"/>
          <w:szCs w:val="24"/>
          <w:lang w:val="en-GB"/>
        </w:rPr>
        <w:t>FFS: whether SSB can be multiplexed with UL signal can be further discussed</w:t>
      </w:r>
    </w:p>
    <w:p w14:paraId="5F20B7FA" w14:textId="77777777" w:rsidR="008B7670" w:rsidRDefault="008B7670" w:rsidP="0015524D">
      <w:pPr>
        <w:spacing w:after="0"/>
        <w:jc w:val="both"/>
        <w:rPr>
          <w:rFonts w:eastAsia="Batang"/>
          <w:b/>
          <w:szCs w:val="24"/>
          <w:u w:val="single"/>
          <w:lang w:val="en-GB"/>
        </w:rPr>
      </w:pPr>
    </w:p>
    <w:p w14:paraId="78AC20F2" w14:textId="54E310FD" w:rsidR="003153CB" w:rsidRPr="00363418" w:rsidRDefault="003153CB" w:rsidP="003153CB">
      <w:pPr>
        <w:spacing w:after="0"/>
        <w:jc w:val="both"/>
        <w:rPr>
          <w:rFonts w:eastAsia="Batang"/>
          <w:b/>
          <w:szCs w:val="24"/>
          <w:lang w:val="en-GB"/>
        </w:rPr>
      </w:pPr>
      <w:r w:rsidRPr="00F17DD2">
        <w:rPr>
          <w:rFonts w:eastAsia="Batang"/>
          <w:b/>
          <w:szCs w:val="24"/>
          <w:u w:val="single"/>
          <w:lang w:val="en-GB"/>
        </w:rPr>
        <w:t xml:space="preserve">Proposal </w:t>
      </w:r>
      <w:r w:rsidR="004B2391">
        <w:rPr>
          <w:rFonts w:eastAsia="Batang"/>
          <w:b/>
          <w:szCs w:val="24"/>
          <w:u w:val="single"/>
          <w:lang w:val="en-GB"/>
        </w:rPr>
        <w:t>57</w:t>
      </w:r>
      <w:r w:rsidRPr="00363418">
        <w:rPr>
          <w:rFonts w:eastAsia="Batang"/>
          <w:b/>
          <w:szCs w:val="24"/>
          <w:u w:val="single"/>
          <w:lang w:val="en-GB"/>
        </w:rPr>
        <w:t xml:space="preserve">: </w:t>
      </w:r>
      <w:r w:rsidRPr="00363418">
        <w:rPr>
          <w:rFonts w:eastAsia="Batang"/>
          <w:b/>
          <w:szCs w:val="24"/>
          <w:lang w:val="en-GB"/>
        </w:rPr>
        <w:t xml:space="preserve">RO can be configured in UL subband in SBFD symbol. </w:t>
      </w:r>
    </w:p>
    <w:p w14:paraId="7E78D9B3" w14:textId="77777777" w:rsidR="003153CB" w:rsidRDefault="003153CB" w:rsidP="003153CB">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FFS: whether RO can be multiplexed with DL signal can be further discussed.</w:t>
      </w:r>
    </w:p>
    <w:p w14:paraId="7D44968B" w14:textId="77777777" w:rsidR="003153CB" w:rsidRPr="00363418" w:rsidRDefault="003153CB" w:rsidP="003153CB">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FFS: whether RO in SBFD symbols can be used  at least for only SBFD-aware</w:t>
      </w:r>
    </w:p>
    <w:p w14:paraId="4B504FB3" w14:textId="77777777" w:rsidR="003153CB" w:rsidRDefault="003153CB" w:rsidP="003153CB">
      <w:pPr>
        <w:jc w:val="both"/>
        <w:rPr>
          <w:lang w:val="en-GB" w:eastAsia="zh-CN"/>
        </w:rPr>
      </w:pPr>
    </w:p>
    <w:p w14:paraId="0E83FDCC" w14:textId="260F9759" w:rsidR="003153CB" w:rsidRDefault="003153CB" w:rsidP="003153CB">
      <w:pPr>
        <w:spacing w:after="0"/>
        <w:jc w:val="both"/>
        <w:rPr>
          <w:rFonts w:eastAsia="Batang"/>
          <w:b/>
          <w:szCs w:val="24"/>
          <w:u w:val="single"/>
          <w:lang w:val="en-GB"/>
        </w:rPr>
      </w:pPr>
      <w:r w:rsidRPr="00663F9B">
        <w:rPr>
          <w:rFonts w:eastAsia="Batang"/>
          <w:b/>
          <w:szCs w:val="24"/>
          <w:u w:val="single"/>
          <w:lang w:val="en-GB"/>
        </w:rPr>
        <w:lastRenderedPageBreak/>
        <w:t xml:space="preserve">Proposal </w:t>
      </w:r>
      <w:r w:rsidR="004B2391">
        <w:rPr>
          <w:rFonts w:eastAsia="Batang"/>
          <w:b/>
          <w:szCs w:val="24"/>
          <w:u w:val="single"/>
          <w:lang w:val="en-GB"/>
        </w:rPr>
        <w:t>58</w:t>
      </w:r>
      <w:r w:rsidRPr="00663F9B">
        <w:rPr>
          <w:b/>
          <w:lang w:eastAsia="zh-CN"/>
        </w:rPr>
        <w:t>:</w:t>
      </w:r>
      <w:r w:rsidRPr="00F963C7">
        <w:rPr>
          <w:b/>
          <w:lang w:eastAsia="zh-CN"/>
        </w:rPr>
        <w:t xml:space="preserve"> The restriction rules on the DL/UL channel/RS multiplexing can be relaxed </w:t>
      </w:r>
      <w:r>
        <w:rPr>
          <w:b/>
          <w:bCs/>
          <w:lang w:eastAsia="zh-CN"/>
        </w:rPr>
        <w:t xml:space="preserve">in SBFD symbols </w:t>
      </w:r>
      <w:r w:rsidRPr="00F963C7">
        <w:rPr>
          <w:b/>
          <w:lang w:eastAsia="zh-CN"/>
        </w:rPr>
        <w:t>for both connected UEs and idle UEs</w:t>
      </w:r>
      <w:r w:rsidRPr="00F963C7">
        <w:rPr>
          <w:lang w:eastAsia="zh-CN"/>
        </w:rPr>
        <w:t>.</w:t>
      </w:r>
    </w:p>
    <w:p w14:paraId="3D10ED9C" w14:textId="77777777" w:rsidR="003153CB" w:rsidRDefault="003153CB" w:rsidP="0015524D">
      <w:pPr>
        <w:spacing w:after="0"/>
        <w:jc w:val="both"/>
        <w:rPr>
          <w:rFonts w:eastAsia="Batang"/>
          <w:b/>
          <w:szCs w:val="24"/>
          <w:u w:val="single"/>
          <w:lang w:val="en-GB"/>
        </w:rPr>
      </w:pPr>
    </w:p>
    <w:p w14:paraId="73993FC3" w14:textId="3F2DF837" w:rsidR="00260269" w:rsidRPr="00BF758E" w:rsidRDefault="00260269" w:rsidP="00260269">
      <w:pPr>
        <w:jc w:val="both"/>
        <w:rPr>
          <w:b/>
          <w:iCs/>
          <w:szCs w:val="16"/>
          <w:lang w:val="en-GB" w:eastAsia="ko-KR"/>
        </w:rPr>
      </w:pPr>
      <w:r w:rsidRPr="008B0460">
        <w:rPr>
          <w:rFonts w:eastAsia="Batang"/>
          <w:b/>
          <w:szCs w:val="24"/>
          <w:u w:val="single"/>
          <w:lang w:val="en-GB"/>
        </w:rPr>
        <w:t xml:space="preserve">Proposal </w:t>
      </w:r>
      <w:r w:rsidR="004B2391">
        <w:rPr>
          <w:rFonts w:eastAsia="Batang"/>
          <w:b/>
          <w:szCs w:val="24"/>
          <w:u w:val="single"/>
          <w:lang w:val="en-GB"/>
        </w:rPr>
        <w:t>59</w:t>
      </w:r>
      <w:r w:rsidRPr="008B0460">
        <w:rPr>
          <w:b/>
          <w:iCs/>
          <w:szCs w:val="16"/>
          <w:lang w:val="en-GB" w:eastAsia="ko-KR"/>
        </w:rPr>
        <w:t xml:space="preserve">: </w:t>
      </w:r>
      <w:r>
        <w:rPr>
          <w:b/>
          <w:iCs/>
          <w:szCs w:val="16"/>
          <w:lang w:val="en-GB" w:eastAsia="ko-KR"/>
        </w:rPr>
        <w:t>RAN1 to further discuss CLI measurement resources configuration in the DL and/or UL subbands</w:t>
      </w:r>
    </w:p>
    <w:p w14:paraId="4B5ABE45" w14:textId="61982960" w:rsidR="00260269" w:rsidRDefault="00260269" w:rsidP="00260269">
      <w:pPr>
        <w:rPr>
          <w:b/>
          <w:iCs/>
          <w:szCs w:val="16"/>
          <w:lang w:val="en-GB" w:eastAsia="ko-KR"/>
        </w:rPr>
      </w:pPr>
      <w:r w:rsidRPr="008B0460">
        <w:rPr>
          <w:rFonts w:eastAsia="Batang"/>
          <w:b/>
          <w:szCs w:val="24"/>
          <w:u w:val="single"/>
          <w:lang w:val="en-GB"/>
        </w:rPr>
        <w:t xml:space="preserve">Proposal </w:t>
      </w:r>
      <w:r w:rsidR="004B2391">
        <w:rPr>
          <w:rFonts w:eastAsia="Batang"/>
          <w:b/>
          <w:szCs w:val="24"/>
          <w:u w:val="single"/>
          <w:lang w:val="en-GB"/>
        </w:rPr>
        <w:t>60</w:t>
      </w:r>
      <w:r w:rsidRPr="008B0460">
        <w:rPr>
          <w:b/>
          <w:iCs/>
          <w:szCs w:val="16"/>
          <w:lang w:val="en-GB" w:eastAsia="ko-KR"/>
        </w:rPr>
        <w:t xml:space="preserve">: </w:t>
      </w:r>
      <w:r>
        <w:rPr>
          <w:b/>
          <w:iCs/>
          <w:szCs w:val="16"/>
          <w:lang w:val="en-GB" w:eastAsia="ko-KR"/>
        </w:rPr>
        <w:t xml:space="preserve">For UL subband, RAN1 to further discuss CLI measurements reporting based on CLI-SRS-RSRP, and CLI-RSSI for UL-subband configured CLI resources and CLI-SINR and CLI-RSSI for CLI resources configured at the DL subband. </w:t>
      </w:r>
    </w:p>
    <w:p w14:paraId="1DF9946C" w14:textId="25782816" w:rsidR="00B42573" w:rsidRDefault="00B42573" w:rsidP="00B42573">
      <w:pPr>
        <w:jc w:val="both"/>
        <w:rPr>
          <w:lang w:val="en-GB"/>
        </w:rPr>
      </w:pPr>
      <w:r w:rsidRPr="008B0460">
        <w:rPr>
          <w:rFonts w:eastAsia="Batang"/>
          <w:b/>
          <w:szCs w:val="24"/>
          <w:u w:val="single"/>
          <w:lang w:val="en-GB"/>
        </w:rPr>
        <w:t xml:space="preserve">Proposal </w:t>
      </w:r>
      <w:r w:rsidR="004B2391">
        <w:rPr>
          <w:rFonts w:eastAsia="Batang"/>
          <w:b/>
          <w:szCs w:val="24"/>
          <w:u w:val="single"/>
          <w:lang w:val="en-GB"/>
        </w:rPr>
        <w:t>61</w:t>
      </w:r>
      <w:r w:rsidRPr="008B0460">
        <w:rPr>
          <w:b/>
          <w:iCs/>
          <w:szCs w:val="16"/>
          <w:lang w:val="en-GB" w:eastAsia="ko-KR"/>
        </w:rPr>
        <w:t xml:space="preserve">: </w:t>
      </w:r>
      <w:r>
        <w:rPr>
          <w:b/>
          <w:iCs/>
          <w:szCs w:val="16"/>
          <w:lang w:val="en-GB" w:eastAsia="ko-KR"/>
        </w:rPr>
        <w:t>UE implicitly determines the non-contiguous frequency resources for CLI-RSSI measurement in the DL subband(s).</w:t>
      </w:r>
    </w:p>
    <w:p w14:paraId="446E119F" w14:textId="0DA6902A" w:rsidR="00FF1E33" w:rsidRDefault="00FF1E33" w:rsidP="00FF1E33">
      <w:pPr>
        <w:jc w:val="both"/>
        <w:rPr>
          <w:b/>
          <w:iCs/>
          <w:szCs w:val="16"/>
          <w:lang w:val="en-GB" w:eastAsia="ko-KR"/>
        </w:rPr>
      </w:pPr>
      <w:r w:rsidRPr="008B0460">
        <w:rPr>
          <w:rFonts w:eastAsia="Batang"/>
          <w:b/>
          <w:szCs w:val="24"/>
          <w:u w:val="single"/>
          <w:lang w:val="en-GB"/>
        </w:rPr>
        <w:t xml:space="preserve">Proposal </w:t>
      </w:r>
      <w:r w:rsidR="004B2391">
        <w:rPr>
          <w:rFonts w:eastAsia="Batang"/>
          <w:b/>
          <w:szCs w:val="24"/>
          <w:u w:val="single"/>
          <w:lang w:val="en-GB"/>
        </w:rPr>
        <w:t>62</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subband-based CLI reporting</w:t>
      </w:r>
      <w:r>
        <w:rPr>
          <w:b/>
          <w:iCs/>
          <w:szCs w:val="16"/>
          <w:lang w:val="en-GB" w:eastAsia="ko-KR"/>
        </w:rPr>
        <w:t xml:space="preserve"> for accurate measurement of CLI leakage in SBFD. RAN1 to further discuss subband configurations within the CLI resource. </w:t>
      </w:r>
    </w:p>
    <w:p w14:paraId="5886F674" w14:textId="49F54943" w:rsidR="00E35E4A" w:rsidRDefault="00E35E4A" w:rsidP="00E35E4A">
      <w:pPr>
        <w:spacing w:after="0"/>
        <w:jc w:val="both"/>
        <w:rPr>
          <w:b/>
          <w:iCs/>
          <w:szCs w:val="16"/>
          <w:lang w:val="en-GB" w:eastAsia="ko-KR"/>
        </w:rPr>
      </w:pPr>
      <w:r w:rsidRPr="008B0460">
        <w:rPr>
          <w:rFonts w:eastAsia="Batang"/>
          <w:b/>
          <w:szCs w:val="24"/>
          <w:u w:val="single"/>
          <w:lang w:val="en-GB"/>
        </w:rPr>
        <w:t xml:space="preserve">Proposal </w:t>
      </w:r>
      <w:r w:rsidR="004B2391">
        <w:rPr>
          <w:rFonts w:eastAsia="Batang"/>
          <w:b/>
          <w:szCs w:val="24"/>
          <w:u w:val="single"/>
          <w:lang w:val="en-GB"/>
        </w:rPr>
        <w:t>63</w:t>
      </w:r>
      <w:r w:rsidRPr="008B0460">
        <w:rPr>
          <w:b/>
          <w:iCs/>
          <w:szCs w:val="16"/>
          <w:lang w:val="en-GB" w:eastAsia="ko-KR"/>
        </w:rPr>
        <w:t xml:space="preserve">: </w:t>
      </w:r>
      <w:r>
        <w:rPr>
          <w:b/>
          <w:iCs/>
          <w:szCs w:val="16"/>
          <w:lang w:val="en-GB" w:eastAsia="ko-KR"/>
        </w:rPr>
        <w:t xml:space="preserve">To reduce subband CLI reporting overhead, UE report CLI measurements in specific subband(s) where CLI exceeds a configured CLI threshold. </w:t>
      </w:r>
    </w:p>
    <w:p w14:paraId="4CA9B687" w14:textId="77777777" w:rsidR="00E35E4A" w:rsidRPr="003848CC" w:rsidRDefault="00E35E4A" w:rsidP="00E35E4A">
      <w:pPr>
        <w:pStyle w:val="ListParagraph"/>
        <w:numPr>
          <w:ilvl w:val="0"/>
          <w:numId w:val="76"/>
        </w:numPr>
        <w:jc w:val="both"/>
        <w:rPr>
          <w:b/>
          <w:iCs/>
          <w:szCs w:val="16"/>
          <w:lang w:val="en-GB" w:eastAsia="ko-KR"/>
        </w:rPr>
      </w:pPr>
      <w:r w:rsidRPr="003848CC">
        <w:rPr>
          <w:rFonts w:ascii="Times New Roman" w:eastAsia="SimSun" w:hAnsi="Times New Roman"/>
          <w:b/>
          <w:iCs/>
          <w:sz w:val="20"/>
          <w:szCs w:val="16"/>
          <w:lang w:val="en-GB" w:eastAsia="ko-KR"/>
        </w:rPr>
        <w:t xml:space="preserve">In addition, differential CLI reporting </w:t>
      </w:r>
      <w:r>
        <w:rPr>
          <w:rFonts w:ascii="Times New Roman" w:eastAsia="SimSun" w:hAnsi="Times New Roman"/>
          <w:b/>
          <w:iCs/>
          <w:sz w:val="20"/>
          <w:szCs w:val="16"/>
          <w:lang w:val="en-GB" w:eastAsia="ko-KR"/>
        </w:rPr>
        <w:t xml:space="preserve">could be considered to reduce the overhead. </w:t>
      </w:r>
    </w:p>
    <w:p w14:paraId="0FE02480" w14:textId="77777777" w:rsidR="004B2391" w:rsidRDefault="004B2391" w:rsidP="00F41B06">
      <w:pPr>
        <w:jc w:val="both"/>
        <w:rPr>
          <w:rFonts w:eastAsia="Batang"/>
          <w:b/>
          <w:szCs w:val="24"/>
          <w:u w:val="single"/>
          <w:lang w:val="en-GB"/>
        </w:rPr>
      </w:pPr>
    </w:p>
    <w:p w14:paraId="5E8B5D6D" w14:textId="31ABC679" w:rsidR="00F41B06" w:rsidRDefault="00F41B06" w:rsidP="00F41B06">
      <w:pPr>
        <w:jc w:val="both"/>
        <w:rPr>
          <w:b/>
          <w:iCs/>
          <w:szCs w:val="16"/>
          <w:lang w:val="en-GB" w:eastAsia="ko-KR"/>
        </w:rPr>
      </w:pPr>
      <w:r w:rsidRPr="008B0460">
        <w:rPr>
          <w:rFonts w:eastAsia="Batang"/>
          <w:b/>
          <w:szCs w:val="24"/>
          <w:u w:val="single"/>
          <w:lang w:val="en-GB"/>
        </w:rPr>
        <w:t xml:space="preserve">Proposal </w:t>
      </w:r>
      <w:r w:rsidR="004B2391">
        <w:rPr>
          <w:rFonts w:eastAsia="Batang"/>
          <w:b/>
          <w:szCs w:val="24"/>
          <w:u w:val="single"/>
          <w:lang w:val="en-GB"/>
        </w:rPr>
        <w:t>64</w:t>
      </w:r>
      <w:r w:rsidRPr="008B0460">
        <w:rPr>
          <w:b/>
          <w:iCs/>
          <w:szCs w:val="16"/>
          <w:lang w:val="en-GB" w:eastAsia="ko-KR"/>
        </w:rPr>
        <w:t xml:space="preserve">: </w:t>
      </w:r>
      <w:r>
        <w:rPr>
          <w:b/>
          <w:iCs/>
          <w:szCs w:val="16"/>
          <w:lang w:val="en-GB" w:eastAsia="ko-KR"/>
        </w:rPr>
        <w:t xml:space="preserve">gNB to exchange information of the CLI resource configurations and/or CLI measurements.  </w:t>
      </w:r>
    </w:p>
    <w:p w14:paraId="6AE7A3EF" w14:textId="25E9D053" w:rsidR="00B02A52" w:rsidRDefault="00B02A52" w:rsidP="00B02A52">
      <w:pPr>
        <w:jc w:val="both"/>
        <w:rPr>
          <w:lang w:val="en-GB" w:eastAsia="zh-CN"/>
        </w:rPr>
      </w:pPr>
      <w:r w:rsidRPr="008B0460">
        <w:rPr>
          <w:rFonts w:eastAsia="Batang"/>
          <w:b/>
          <w:szCs w:val="24"/>
          <w:u w:val="single"/>
          <w:lang w:val="en-GB"/>
        </w:rPr>
        <w:t xml:space="preserve">Proposal </w:t>
      </w:r>
      <w:r w:rsidR="004B2391">
        <w:rPr>
          <w:rFonts w:eastAsia="Batang"/>
          <w:b/>
          <w:szCs w:val="24"/>
          <w:u w:val="single"/>
          <w:lang w:val="en-GB"/>
        </w:rPr>
        <w:t>65</w:t>
      </w:r>
      <w:r w:rsidRPr="008B0460">
        <w:rPr>
          <w:b/>
          <w:iCs/>
          <w:szCs w:val="16"/>
          <w:lang w:val="en-GB" w:eastAsia="ko-KR"/>
        </w:rPr>
        <w:t xml:space="preserve">: </w:t>
      </w:r>
      <w:r>
        <w:rPr>
          <w:b/>
          <w:iCs/>
          <w:szCs w:val="16"/>
          <w:lang w:val="en-GB" w:eastAsia="ko-KR"/>
        </w:rPr>
        <w:t>Support exchange of the UL/DL subband locations between the cells.</w:t>
      </w:r>
    </w:p>
    <w:p w14:paraId="16BA1C83" w14:textId="15E9B4C1" w:rsidR="00913132" w:rsidRPr="00455193" w:rsidRDefault="00913132" w:rsidP="00913132">
      <w:pPr>
        <w:jc w:val="both"/>
        <w:rPr>
          <w:b/>
          <w:iCs/>
          <w:szCs w:val="16"/>
          <w:lang w:val="en-GB" w:eastAsia="ko-KR"/>
        </w:rPr>
      </w:pPr>
      <w:r w:rsidRPr="008B0460">
        <w:rPr>
          <w:rFonts w:eastAsia="Batang"/>
          <w:b/>
          <w:szCs w:val="24"/>
          <w:u w:val="single"/>
          <w:lang w:val="en-GB"/>
        </w:rPr>
        <w:t xml:space="preserve">Proposal </w:t>
      </w:r>
      <w:r w:rsidR="004B2391">
        <w:rPr>
          <w:rFonts w:eastAsia="Batang"/>
          <w:b/>
          <w:szCs w:val="24"/>
          <w:u w:val="single"/>
          <w:lang w:val="en-GB"/>
        </w:rPr>
        <w:t>66</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subband-based </w:t>
      </w:r>
      <w:r>
        <w:rPr>
          <w:b/>
          <w:iCs/>
          <w:szCs w:val="16"/>
          <w:lang w:val="en-GB" w:eastAsia="ko-KR"/>
        </w:rPr>
        <w:t xml:space="preserve">inter-gNB </w:t>
      </w:r>
      <w:r w:rsidRPr="002A53FC">
        <w:rPr>
          <w:b/>
          <w:iCs/>
          <w:szCs w:val="16"/>
          <w:lang w:val="en-GB" w:eastAsia="ko-KR"/>
        </w:rPr>
        <w:t>CLI reporting</w:t>
      </w:r>
      <w:r>
        <w:rPr>
          <w:b/>
          <w:iCs/>
          <w:szCs w:val="16"/>
          <w:lang w:val="en-GB" w:eastAsia="ko-KR"/>
        </w:rPr>
        <w:t xml:space="preserve"> for accurate measurement of CLI leakage in SBFD.</w:t>
      </w:r>
    </w:p>
    <w:p w14:paraId="43880064" w14:textId="77777777" w:rsidR="00ED2912" w:rsidRDefault="00ED2912" w:rsidP="001572B6"/>
    <w:p w14:paraId="64099BEB" w14:textId="7A9C77BA" w:rsidR="002F77EB" w:rsidRPr="00674B75" w:rsidRDefault="00127F9C" w:rsidP="00FD4DCA">
      <w:pPr>
        <w:pStyle w:val="Heading1"/>
        <w:jc w:val="both"/>
        <w:rPr>
          <w:lang w:eastAsia="zh-CN"/>
        </w:rPr>
      </w:pPr>
      <w:r>
        <w:rPr>
          <w:lang w:eastAsia="zh-CN"/>
        </w:rPr>
        <w:t>R</w:t>
      </w:r>
      <w:r w:rsidR="00E523F3" w:rsidRPr="00674B75">
        <w:rPr>
          <w:lang w:eastAsia="zh-CN"/>
        </w:rPr>
        <w:t>eferences</w:t>
      </w:r>
      <w:bookmarkStart w:id="78" w:name="_Ref457730460"/>
      <w:bookmarkStart w:id="79" w:name="_Ref450735844"/>
      <w:bookmarkStart w:id="80" w:name="_Ref450342757"/>
    </w:p>
    <w:p w14:paraId="0BCE515D" w14:textId="70B1F79D" w:rsidR="004A7ADB" w:rsidRPr="00E06A94" w:rsidRDefault="004A7ADB" w:rsidP="004A7ADB">
      <w:pPr>
        <w:pStyle w:val="References"/>
        <w:numPr>
          <w:ilvl w:val="0"/>
          <w:numId w:val="2"/>
        </w:numPr>
        <w:autoSpaceDE/>
        <w:autoSpaceDN/>
        <w:snapToGrid/>
        <w:spacing w:after="80" w:line="256" w:lineRule="auto"/>
      </w:pPr>
      <w:bookmarkStart w:id="81" w:name="_Ref47616084"/>
      <w:bookmarkStart w:id="82" w:name="_Ref32439522"/>
      <w:bookmarkEnd w:id="78"/>
      <w:bookmarkEnd w:id="79"/>
      <w:bookmarkEnd w:id="80"/>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81"/>
    </w:p>
    <w:p w14:paraId="3FF0D910" w14:textId="38F643E6" w:rsidR="00F66C5A" w:rsidRDefault="0060669D" w:rsidP="00F66C5A">
      <w:pPr>
        <w:pStyle w:val="References"/>
        <w:numPr>
          <w:ilvl w:val="0"/>
          <w:numId w:val="2"/>
        </w:numPr>
        <w:autoSpaceDE/>
        <w:autoSpaceDN/>
        <w:snapToGrid/>
        <w:spacing w:after="80" w:line="256" w:lineRule="auto"/>
      </w:pPr>
      <w:bookmarkStart w:id="83" w:name="_Ref102098929"/>
      <w:r w:rsidRPr="0060669D">
        <w:t>R1-167779, On DL Rapp PA model for waveform evaluation below 6 GHz, Nokia, Gothenburg, Sweden, August 2016</w:t>
      </w:r>
      <w:bookmarkEnd w:id="82"/>
      <w:bookmarkEnd w:id="83"/>
    </w:p>
    <w:p w14:paraId="59A988E0" w14:textId="74101BC6" w:rsidR="00BE53BF" w:rsidRDefault="00A6511E" w:rsidP="00B63ABA">
      <w:pPr>
        <w:pStyle w:val="References"/>
        <w:numPr>
          <w:ilvl w:val="0"/>
          <w:numId w:val="2"/>
        </w:numPr>
        <w:autoSpaceDE/>
        <w:autoSpaceDN/>
        <w:snapToGrid/>
        <w:spacing w:after="80" w:line="256" w:lineRule="auto"/>
      </w:pPr>
      <w:bookmarkStart w:id="84" w:name="_Ref111190747"/>
      <w:r w:rsidRPr="00A6511E">
        <w:t>R1-</w:t>
      </w:r>
      <w:r w:rsidR="00D2317C" w:rsidRPr="00D2317C">
        <w:t xml:space="preserve"> </w:t>
      </w:r>
      <w:r w:rsidR="001104A4" w:rsidRPr="001104A4">
        <w:t>230141</w:t>
      </w:r>
      <w:r w:rsidR="001F01ED">
        <w:t>2</w:t>
      </w:r>
      <w:r>
        <w:t>, “</w:t>
      </w:r>
      <w:r w:rsidR="00AD05CC" w:rsidRPr="00AD05CC">
        <w:t>On potential enhancements on dynamic/flexible TDD</w:t>
      </w:r>
      <w:r>
        <w:t>”</w:t>
      </w:r>
      <w:r w:rsidR="00AD05CC">
        <w:t>, Qualcomm RAN1 #11</w:t>
      </w:r>
      <w:r w:rsidR="00FA6817">
        <w:t>2</w:t>
      </w:r>
      <w:r w:rsidR="00AD05CC">
        <w:t>.</w:t>
      </w:r>
      <w:bookmarkEnd w:id="84"/>
    </w:p>
    <w:p w14:paraId="3622FED4" w14:textId="6C700CB9" w:rsidR="000F17F8" w:rsidRPr="00A555ED" w:rsidRDefault="000F17F8" w:rsidP="00B63ABA">
      <w:pPr>
        <w:pStyle w:val="References"/>
        <w:numPr>
          <w:ilvl w:val="0"/>
          <w:numId w:val="2"/>
        </w:numPr>
        <w:autoSpaceDE/>
        <w:autoSpaceDN/>
        <w:snapToGrid/>
        <w:spacing w:after="80" w:line="256" w:lineRule="auto"/>
      </w:pPr>
      <w:bookmarkStart w:id="85" w:name="_Ref115117050"/>
      <w:r w:rsidRPr="000F17F8">
        <w:t>R1-2207976</w:t>
      </w:r>
      <w:r>
        <w:t>,</w:t>
      </w:r>
      <w:r w:rsidRPr="000F17F8">
        <w:tab/>
        <w:t>Summary #4 of subband non-overlapping full duplex</w:t>
      </w:r>
      <w:r>
        <w:t xml:space="preserve">, </w:t>
      </w:r>
      <w:r w:rsidRPr="000F17F8">
        <w:t>Moderator (CATT)</w:t>
      </w:r>
      <w:bookmarkEnd w:id="85"/>
    </w:p>
    <w:sectPr w:rsidR="000F17F8" w:rsidRPr="00A555ED" w:rsidSect="00671B4F">
      <w:headerReference w:type="even" r:id="rId107"/>
      <w:footerReference w:type="even" r:id="rId108"/>
      <w:footerReference w:type="default" r:id="rId10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530B6" w14:textId="77777777" w:rsidR="00254E1A" w:rsidRDefault="00254E1A">
      <w:r>
        <w:separator/>
      </w:r>
    </w:p>
  </w:endnote>
  <w:endnote w:type="continuationSeparator" w:id="0">
    <w:p w14:paraId="268C219C" w14:textId="77777777" w:rsidR="00254E1A" w:rsidRDefault="00254E1A">
      <w:r>
        <w:continuationSeparator/>
      </w:r>
    </w:p>
  </w:endnote>
  <w:endnote w:type="continuationNotice" w:id="1">
    <w:p w14:paraId="2DE11E6E" w14:textId="77777777" w:rsidR="00254E1A" w:rsidRDefault="00254E1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DBC79" w14:textId="77777777" w:rsidR="00254E1A" w:rsidRDefault="00254E1A">
      <w:r>
        <w:separator/>
      </w:r>
    </w:p>
  </w:footnote>
  <w:footnote w:type="continuationSeparator" w:id="0">
    <w:p w14:paraId="0448511D" w14:textId="77777777" w:rsidR="00254E1A" w:rsidRDefault="00254E1A">
      <w:r>
        <w:continuationSeparator/>
      </w:r>
    </w:p>
  </w:footnote>
  <w:footnote w:type="continuationNotice" w:id="1">
    <w:p w14:paraId="2A447B1D" w14:textId="77777777" w:rsidR="00254E1A" w:rsidRDefault="00254E1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CB76CD"/>
    <w:multiLevelType w:val="hybridMultilevel"/>
    <w:tmpl w:val="ED0EDE68"/>
    <w:lvl w:ilvl="0" w:tplc="BBA08DEE">
      <w:start w:val="1"/>
      <w:numFmt w:val="bullet"/>
      <w:lvlText w:val=""/>
      <w:lvlJc w:val="left"/>
      <w:pPr>
        <w:tabs>
          <w:tab w:val="num" w:pos="720"/>
        </w:tabs>
        <w:ind w:left="720" w:hanging="360"/>
      </w:pPr>
      <w:rPr>
        <w:rFonts w:ascii="Symbol" w:hAnsi="Symbol" w:hint="default"/>
      </w:rPr>
    </w:lvl>
    <w:lvl w:ilvl="1" w:tplc="75D88386" w:tentative="1">
      <w:start w:val="1"/>
      <w:numFmt w:val="bullet"/>
      <w:lvlText w:val=""/>
      <w:lvlJc w:val="left"/>
      <w:pPr>
        <w:tabs>
          <w:tab w:val="num" w:pos="1440"/>
        </w:tabs>
        <w:ind w:left="1440" w:hanging="360"/>
      </w:pPr>
      <w:rPr>
        <w:rFonts w:ascii="Symbol" w:hAnsi="Symbol" w:hint="default"/>
      </w:rPr>
    </w:lvl>
    <w:lvl w:ilvl="2" w:tplc="0C90728A" w:tentative="1">
      <w:start w:val="1"/>
      <w:numFmt w:val="bullet"/>
      <w:lvlText w:val=""/>
      <w:lvlJc w:val="left"/>
      <w:pPr>
        <w:tabs>
          <w:tab w:val="num" w:pos="2160"/>
        </w:tabs>
        <w:ind w:left="2160" w:hanging="360"/>
      </w:pPr>
      <w:rPr>
        <w:rFonts w:ascii="Symbol" w:hAnsi="Symbol" w:hint="default"/>
      </w:rPr>
    </w:lvl>
    <w:lvl w:ilvl="3" w:tplc="99062AA6" w:tentative="1">
      <w:start w:val="1"/>
      <w:numFmt w:val="bullet"/>
      <w:lvlText w:val=""/>
      <w:lvlJc w:val="left"/>
      <w:pPr>
        <w:tabs>
          <w:tab w:val="num" w:pos="2880"/>
        </w:tabs>
        <w:ind w:left="2880" w:hanging="360"/>
      </w:pPr>
      <w:rPr>
        <w:rFonts w:ascii="Symbol" w:hAnsi="Symbol" w:hint="default"/>
      </w:rPr>
    </w:lvl>
    <w:lvl w:ilvl="4" w:tplc="6FC2FB7C" w:tentative="1">
      <w:start w:val="1"/>
      <w:numFmt w:val="bullet"/>
      <w:lvlText w:val=""/>
      <w:lvlJc w:val="left"/>
      <w:pPr>
        <w:tabs>
          <w:tab w:val="num" w:pos="3600"/>
        </w:tabs>
        <w:ind w:left="3600" w:hanging="360"/>
      </w:pPr>
      <w:rPr>
        <w:rFonts w:ascii="Symbol" w:hAnsi="Symbol" w:hint="default"/>
      </w:rPr>
    </w:lvl>
    <w:lvl w:ilvl="5" w:tplc="7362EB62" w:tentative="1">
      <w:start w:val="1"/>
      <w:numFmt w:val="bullet"/>
      <w:lvlText w:val=""/>
      <w:lvlJc w:val="left"/>
      <w:pPr>
        <w:tabs>
          <w:tab w:val="num" w:pos="4320"/>
        </w:tabs>
        <w:ind w:left="4320" w:hanging="360"/>
      </w:pPr>
      <w:rPr>
        <w:rFonts w:ascii="Symbol" w:hAnsi="Symbol" w:hint="default"/>
      </w:rPr>
    </w:lvl>
    <w:lvl w:ilvl="6" w:tplc="97BEDD4E" w:tentative="1">
      <w:start w:val="1"/>
      <w:numFmt w:val="bullet"/>
      <w:lvlText w:val=""/>
      <w:lvlJc w:val="left"/>
      <w:pPr>
        <w:tabs>
          <w:tab w:val="num" w:pos="5040"/>
        </w:tabs>
        <w:ind w:left="5040" w:hanging="360"/>
      </w:pPr>
      <w:rPr>
        <w:rFonts w:ascii="Symbol" w:hAnsi="Symbol" w:hint="default"/>
      </w:rPr>
    </w:lvl>
    <w:lvl w:ilvl="7" w:tplc="B6AED294" w:tentative="1">
      <w:start w:val="1"/>
      <w:numFmt w:val="bullet"/>
      <w:lvlText w:val=""/>
      <w:lvlJc w:val="left"/>
      <w:pPr>
        <w:tabs>
          <w:tab w:val="num" w:pos="5760"/>
        </w:tabs>
        <w:ind w:left="5760" w:hanging="360"/>
      </w:pPr>
      <w:rPr>
        <w:rFonts w:ascii="Symbol" w:hAnsi="Symbol" w:hint="default"/>
      </w:rPr>
    </w:lvl>
    <w:lvl w:ilvl="8" w:tplc="2A2EA1E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5652615"/>
    <w:multiLevelType w:val="hybridMultilevel"/>
    <w:tmpl w:val="47A8482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4"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5" w15:restartNumberingAfterBreak="0">
    <w:nsid w:val="06F231E8"/>
    <w:multiLevelType w:val="hybridMultilevel"/>
    <w:tmpl w:val="A18296C4"/>
    <w:lvl w:ilvl="0" w:tplc="79925F24">
      <w:start w:val="1"/>
      <w:numFmt w:val="bullet"/>
      <w:lvlText w:val="◦"/>
      <w:lvlJc w:val="left"/>
      <w:pPr>
        <w:tabs>
          <w:tab w:val="num" w:pos="720"/>
        </w:tabs>
        <w:ind w:left="720" w:hanging="360"/>
      </w:pPr>
      <w:rPr>
        <w:rFonts w:ascii="Microsoft Sans Serif" w:hAnsi="Microsoft Sans Serif" w:hint="default"/>
      </w:rPr>
    </w:lvl>
    <w:lvl w:ilvl="1" w:tplc="42029FEE">
      <w:start w:val="1"/>
      <w:numFmt w:val="bullet"/>
      <w:lvlText w:val="◦"/>
      <w:lvlJc w:val="left"/>
      <w:pPr>
        <w:tabs>
          <w:tab w:val="num" w:pos="1440"/>
        </w:tabs>
        <w:ind w:left="1440" w:hanging="360"/>
      </w:pPr>
      <w:rPr>
        <w:rFonts w:ascii="Microsoft Sans Serif" w:hAnsi="Microsoft Sans Serif" w:hint="default"/>
      </w:rPr>
    </w:lvl>
    <w:lvl w:ilvl="2" w:tplc="FC722B3E" w:tentative="1">
      <w:start w:val="1"/>
      <w:numFmt w:val="bullet"/>
      <w:lvlText w:val="◦"/>
      <w:lvlJc w:val="left"/>
      <w:pPr>
        <w:tabs>
          <w:tab w:val="num" w:pos="2160"/>
        </w:tabs>
        <w:ind w:left="2160" w:hanging="360"/>
      </w:pPr>
      <w:rPr>
        <w:rFonts w:ascii="Microsoft Sans Serif" w:hAnsi="Microsoft Sans Serif" w:hint="default"/>
      </w:rPr>
    </w:lvl>
    <w:lvl w:ilvl="3" w:tplc="4C2A7CD8" w:tentative="1">
      <w:start w:val="1"/>
      <w:numFmt w:val="bullet"/>
      <w:lvlText w:val="◦"/>
      <w:lvlJc w:val="left"/>
      <w:pPr>
        <w:tabs>
          <w:tab w:val="num" w:pos="2880"/>
        </w:tabs>
        <w:ind w:left="2880" w:hanging="360"/>
      </w:pPr>
      <w:rPr>
        <w:rFonts w:ascii="Microsoft Sans Serif" w:hAnsi="Microsoft Sans Serif" w:hint="default"/>
      </w:rPr>
    </w:lvl>
    <w:lvl w:ilvl="4" w:tplc="CBF4DDBE" w:tentative="1">
      <w:start w:val="1"/>
      <w:numFmt w:val="bullet"/>
      <w:lvlText w:val="◦"/>
      <w:lvlJc w:val="left"/>
      <w:pPr>
        <w:tabs>
          <w:tab w:val="num" w:pos="3600"/>
        </w:tabs>
        <w:ind w:left="3600" w:hanging="360"/>
      </w:pPr>
      <w:rPr>
        <w:rFonts w:ascii="Microsoft Sans Serif" w:hAnsi="Microsoft Sans Serif" w:hint="default"/>
      </w:rPr>
    </w:lvl>
    <w:lvl w:ilvl="5" w:tplc="3F90E872" w:tentative="1">
      <w:start w:val="1"/>
      <w:numFmt w:val="bullet"/>
      <w:lvlText w:val="◦"/>
      <w:lvlJc w:val="left"/>
      <w:pPr>
        <w:tabs>
          <w:tab w:val="num" w:pos="4320"/>
        </w:tabs>
        <w:ind w:left="4320" w:hanging="360"/>
      </w:pPr>
      <w:rPr>
        <w:rFonts w:ascii="Microsoft Sans Serif" w:hAnsi="Microsoft Sans Serif" w:hint="default"/>
      </w:rPr>
    </w:lvl>
    <w:lvl w:ilvl="6" w:tplc="F602691E" w:tentative="1">
      <w:start w:val="1"/>
      <w:numFmt w:val="bullet"/>
      <w:lvlText w:val="◦"/>
      <w:lvlJc w:val="left"/>
      <w:pPr>
        <w:tabs>
          <w:tab w:val="num" w:pos="5040"/>
        </w:tabs>
        <w:ind w:left="5040" w:hanging="360"/>
      </w:pPr>
      <w:rPr>
        <w:rFonts w:ascii="Microsoft Sans Serif" w:hAnsi="Microsoft Sans Serif" w:hint="default"/>
      </w:rPr>
    </w:lvl>
    <w:lvl w:ilvl="7" w:tplc="042A02E4" w:tentative="1">
      <w:start w:val="1"/>
      <w:numFmt w:val="bullet"/>
      <w:lvlText w:val="◦"/>
      <w:lvlJc w:val="left"/>
      <w:pPr>
        <w:tabs>
          <w:tab w:val="num" w:pos="5760"/>
        </w:tabs>
        <w:ind w:left="5760" w:hanging="360"/>
      </w:pPr>
      <w:rPr>
        <w:rFonts w:ascii="Microsoft Sans Serif" w:hAnsi="Microsoft Sans Serif" w:hint="default"/>
      </w:rPr>
    </w:lvl>
    <w:lvl w:ilvl="8" w:tplc="23804B40" w:tentative="1">
      <w:start w:val="1"/>
      <w:numFmt w:val="bullet"/>
      <w:lvlText w:val="◦"/>
      <w:lvlJc w:val="left"/>
      <w:pPr>
        <w:tabs>
          <w:tab w:val="num" w:pos="6480"/>
        </w:tabs>
        <w:ind w:left="6480" w:hanging="360"/>
      </w:pPr>
      <w:rPr>
        <w:rFonts w:ascii="Microsoft Sans Serif" w:hAnsi="Microsoft Sans Serif" w:hint="default"/>
      </w:rPr>
    </w:lvl>
  </w:abstractNum>
  <w:abstractNum w:abstractNumId="6" w15:restartNumberingAfterBreak="0">
    <w:nsid w:val="085C6F09"/>
    <w:multiLevelType w:val="multilevel"/>
    <w:tmpl w:val="396C306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BB149E6"/>
    <w:multiLevelType w:val="multilevel"/>
    <w:tmpl w:val="6AC47446"/>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8" w15:restartNumberingAfterBreak="0">
    <w:nsid w:val="0F2A6564"/>
    <w:multiLevelType w:val="hybridMultilevel"/>
    <w:tmpl w:val="E8D24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502B6A"/>
    <w:multiLevelType w:val="hybridMultilevel"/>
    <w:tmpl w:val="6CE86B82"/>
    <w:lvl w:ilvl="0" w:tplc="D6E245DA">
      <w:start w:val="1"/>
      <w:numFmt w:val="bullet"/>
      <w:lvlText w:val=""/>
      <w:lvlJc w:val="left"/>
      <w:pPr>
        <w:tabs>
          <w:tab w:val="num" w:pos="720"/>
        </w:tabs>
        <w:ind w:left="720" w:hanging="360"/>
      </w:pPr>
      <w:rPr>
        <w:rFonts w:ascii="Symbol" w:hAnsi="Symbol" w:hint="default"/>
      </w:rPr>
    </w:lvl>
    <w:lvl w:ilvl="1" w:tplc="12B65108" w:tentative="1">
      <w:start w:val="1"/>
      <w:numFmt w:val="bullet"/>
      <w:lvlText w:val=""/>
      <w:lvlJc w:val="left"/>
      <w:pPr>
        <w:tabs>
          <w:tab w:val="num" w:pos="1440"/>
        </w:tabs>
        <w:ind w:left="1440" w:hanging="360"/>
      </w:pPr>
      <w:rPr>
        <w:rFonts w:ascii="Symbol" w:hAnsi="Symbol" w:hint="default"/>
      </w:rPr>
    </w:lvl>
    <w:lvl w:ilvl="2" w:tplc="37D8AEB2" w:tentative="1">
      <w:start w:val="1"/>
      <w:numFmt w:val="bullet"/>
      <w:lvlText w:val=""/>
      <w:lvlJc w:val="left"/>
      <w:pPr>
        <w:tabs>
          <w:tab w:val="num" w:pos="2160"/>
        </w:tabs>
        <w:ind w:left="2160" w:hanging="360"/>
      </w:pPr>
      <w:rPr>
        <w:rFonts w:ascii="Symbol" w:hAnsi="Symbol" w:hint="default"/>
      </w:rPr>
    </w:lvl>
    <w:lvl w:ilvl="3" w:tplc="8D9E8F18" w:tentative="1">
      <w:start w:val="1"/>
      <w:numFmt w:val="bullet"/>
      <w:lvlText w:val=""/>
      <w:lvlJc w:val="left"/>
      <w:pPr>
        <w:tabs>
          <w:tab w:val="num" w:pos="2880"/>
        </w:tabs>
        <w:ind w:left="2880" w:hanging="360"/>
      </w:pPr>
      <w:rPr>
        <w:rFonts w:ascii="Symbol" w:hAnsi="Symbol" w:hint="default"/>
      </w:rPr>
    </w:lvl>
    <w:lvl w:ilvl="4" w:tplc="2750AF20" w:tentative="1">
      <w:start w:val="1"/>
      <w:numFmt w:val="bullet"/>
      <w:lvlText w:val=""/>
      <w:lvlJc w:val="left"/>
      <w:pPr>
        <w:tabs>
          <w:tab w:val="num" w:pos="3600"/>
        </w:tabs>
        <w:ind w:left="3600" w:hanging="360"/>
      </w:pPr>
      <w:rPr>
        <w:rFonts w:ascii="Symbol" w:hAnsi="Symbol" w:hint="default"/>
      </w:rPr>
    </w:lvl>
    <w:lvl w:ilvl="5" w:tplc="EBE68298" w:tentative="1">
      <w:start w:val="1"/>
      <w:numFmt w:val="bullet"/>
      <w:lvlText w:val=""/>
      <w:lvlJc w:val="left"/>
      <w:pPr>
        <w:tabs>
          <w:tab w:val="num" w:pos="4320"/>
        </w:tabs>
        <w:ind w:left="4320" w:hanging="360"/>
      </w:pPr>
      <w:rPr>
        <w:rFonts w:ascii="Symbol" w:hAnsi="Symbol" w:hint="default"/>
      </w:rPr>
    </w:lvl>
    <w:lvl w:ilvl="6" w:tplc="7500EEC2" w:tentative="1">
      <w:start w:val="1"/>
      <w:numFmt w:val="bullet"/>
      <w:lvlText w:val=""/>
      <w:lvlJc w:val="left"/>
      <w:pPr>
        <w:tabs>
          <w:tab w:val="num" w:pos="5040"/>
        </w:tabs>
        <w:ind w:left="5040" w:hanging="360"/>
      </w:pPr>
      <w:rPr>
        <w:rFonts w:ascii="Symbol" w:hAnsi="Symbol" w:hint="default"/>
      </w:rPr>
    </w:lvl>
    <w:lvl w:ilvl="7" w:tplc="3B7428DA" w:tentative="1">
      <w:start w:val="1"/>
      <w:numFmt w:val="bullet"/>
      <w:lvlText w:val=""/>
      <w:lvlJc w:val="left"/>
      <w:pPr>
        <w:tabs>
          <w:tab w:val="num" w:pos="5760"/>
        </w:tabs>
        <w:ind w:left="5760" w:hanging="360"/>
      </w:pPr>
      <w:rPr>
        <w:rFonts w:ascii="Symbol" w:hAnsi="Symbol" w:hint="default"/>
      </w:rPr>
    </w:lvl>
    <w:lvl w:ilvl="8" w:tplc="8026BD96"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0622E2C"/>
    <w:multiLevelType w:val="hybridMultilevel"/>
    <w:tmpl w:val="13D65BB4"/>
    <w:lvl w:ilvl="0" w:tplc="8F0C4C94">
      <w:start w:val="1"/>
      <w:numFmt w:val="bullet"/>
      <w:lvlText w:val=""/>
      <w:lvlJc w:val="left"/>
      <w:pPr>
        <w:tabs>
          <w:tab w:val="num" w:pos="720"/>
        </w:tabs>
        <w:ind w:left="720" w:hanging="360"/>
      </w:pPr>
      <w:rPr>
        <w:rFonts w:ascii="Wingdings 2" w:hAnsi="Wingdings 2" w:hint="default"/>
      </w:rPr>
    </w:lvl>
    <w:lvl w:ilvl="1" w:tplc="2952A698" w:tentative="1">
      <w:start w:val="1"/>
      <w:numFmt w:val="bullet"/>
      <w:lvlText w:val=""/>
      <w:lvlJc w:val="left"/>
      <w:pPr>
        <w:tabs>
          <w:tab w:val="num" w:pos="1440"/>
        </w:tabs>
        <w:ind w:left="1440" w:hanging="360"/>
      </w:pPr>
      <w:rPr>
        <w:rFonts w:ascii="Wingdings 2" w:hAnsi="Wingdings 2" w:hint="default"/>
      </w:rPr>
    </w:lvl>
    <w:lvl w:ilvl="2" w:tplc="B5144BC2">
      <w:start w:val="1"/>
      <w:numFmt w:val="bullet"/>
      <w:lvlText w:val=""/>
      <w:lvlJc w:val="left"/>
      <w:pPr>
        <w:tabs>
          <w:tab w:val="num" w:pos="2160"/>
        </w:tabs>
        <w:ind w:left="2160" w:hanging="360"/>
      </w:pPr>
      <w:rPr>
        <w:rFonts w:ascii="Wingdings 2" w:hAnsi="Wingdings 2" w:hint="default"/>
      </w:rPr>
    </w:lvl>
    <w:lvl w:ilvl="3" w:tplc="D5B28EB2">
      <w:numFmt w:val="bullet"/>
      <w:lvlText w:val=""/>
      <w:lvlJc w:val="left"/>
      <w:pPr>
        <w:tabs>
          <w:tab w:val="num" w:pos="2880"/>
        </w:tabs>
        <w:ind w:left="2880" w:hanging="360"/>
      </w:pPr>
      <w:rPr>
        <w:rFonts w:ascii="Wingdings 2" w:hAnsi="Wingdings 2" w:hint="default"/>
      </w:rPr>
    </w:lvl>
    <w:lvl w:ilvl="4" w:tplc="A4E0D632" w:tentative="1">
      <w:start w:val="1"/>
      <w:numFmt w:val="bullet"/>
      <w:lvlText w:val=""/>
      <w:lvlJc w:val="left"/>
      <w:pPr>
        <w:tabs>
          <w:tab w:val="num" w:pos="3600"/>
        </w:tabs>
        <w:ind w:left="3600" w:hanging="360"/>
      </w:pPr>
      <w:rPr>
        <w:rFonts w:ascii="Wingdings 2" w:hAnsi="Wingdings 2" w:hint="default"/>
      </w:rPr>
    </w:lvl>
    <w:lvl w:ilvl="5" w:tplc="DC54255C" w:tentative="1">
      <w:start w:val="1"/>
      <w:numFmt w:val="bullet"/>
      <w:lvlText w:val=""/>
      <w:lvlJc w:val="left"/>
      <w:pPr>
        <w:tabs>
          <w:tab w:val="num" w:pos="4320"/>
        </w:tabs>
        <w:ind w:left="4320" w:hanging="360"/>
      </w:pPr>
      <w:rPr>
        <w:rFonts w:ascii="Wingdings 2" w:hAnsi="Wingdings 2" w:hint="default"/>
      </w:rPr>
    </w:lvl>
    <w:lvl w:ilvl="6" w:tplc="87E25594" w:tentative="1">
      <w:start w:val="1"/>
      <w:numFmt w:val="bullet"/>
      <w:lvlText w:val=""/>
      <w:lvlJc w:val="left"/>
      <w:pPr>
        <w:tabs>
          <w:tab w:val="num" w:pos="5040"/>
        </w:tabs>
        <w:ind w:left="5040" w:hanging="360"/>
      </w:pPr>
      <w:rPr>
        <w:rFonts w:ascii="Wingdings 2" w:hAnsi="Wingdings 2" w:hint="default"/>
      </w:rPr>
    </w:lvl>
    <w:lvl w:ilvl="7" w:tplc="8AF43436" w:tentative="1">
      <w:start w:val="1"/>
      <w:numFmt w:val="bullet"/>
      <w:lvlText w:val=""/>
      <w:lvlJc w:val="left"/>
      <w:pPr>
        <w:tabs>
          <w:tab w:val="num" w:pos="5760"/>
        </w:tabs>
        <w:ind w:left="5760" w:hanging="360"/>
      </w:pPr>
      <w:rPr>
        <w:rFonts w:ascii="Wingdings 2" w:hAnsi="Wingdings 2" w:hint="default"/>
      </w:rPr>
    </w:lvl>
    <w:lvl w:ilvl="8" w:tplc="7F488CFC" w:tentative="1">
      <w:start w:val="1"/>
      <w:numFmt w:val="bullet"/>
      <w:lvlText w:val=""/>
      <w:lvlJc w:val="left"/>
      <w:pPr>
        <w:tabs>
          <w:tab w:val="num" w:pos="6480"/>
        </w:tabs>
        <w:ind w:left="6480" w:hanging="360"/>
      </w:pPr>
      <w:rPr>
        <w:rFonts w:ascii="Wingdings 2" w:hAnsi="Wingdings 2" w:hint="default"/>
      </w:rPr>
    </w:lvl>
  </w:abstractNum>
  <w:abstractNum w:abstractNumId="11" w15:restartNumberingAfterBreak="0">
    <w:nsid w:val="142748AF"/>
    <w:multiLevelType w:val="hybridMultilevel"/>
    <w:tmpl w:val="576C4BBA"/>
    <w:lvl w:ilvl="0" w:tplc="D0307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DF3543"/>
    <w:multiLevelType w:val="hybridMultilevel"/>
    <w:tmpl w:val="8466CF78"/>
    <w:lvl w:ilvl="0" w:tplc="C428BB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7206980"/>
    <w:multiLevelType w:val="hybridMultilevel"/>
    <w:tmpl w:val="23A28A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C77583"/>
    <w:multiLevelType w:val="hybridMultilevel"/>
    <w:tmpl w:val="9BFC8AD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 w15:restartNumberingAfterBreak="0">
    <w:nsid w:val="17FA7632"/>
    <w:multiLevelType w:val="hybridMultilevel"/>
    <w:tmpl w:val="991AE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hint="default"/>
      </w:rPr>
    </w:lvl>
    <w:lvl w:ilvl="1" w:tplc="F2DA3274">
      <w:start w:val="1"/>
      <w:numFmt w:val="bullet"/>
      <w:lvlText w:val="•"/>
      <w:lvlJc w:val="left"/>
      <w:pPr>
        <w:tabs>
          <w:tab w:val="num" w:pos="1440"/>
        </w:tabs>
        <w:ind w:left="1440" w:hanging="360"/>
      </w:pPr>
      <w:rPr>
        <w:rFonts w:ascii="Arial" w:hAnsi="Arial" w:hint="default"/>
      </w:rPr>
    </w:lvl>
    <w:lvl w:ilvl="2" w:tplc="00C02EDA" w:tentative="1">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CCA28B6"/>
    <w:multiLevelType w:val="hybridMultilevel"/>
    <w:tmpl w:val="03B0CB88"/>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8"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20483113"/>
    <w:multiLevelType w:val="hybridMultilevel"/>
    <w:tmpl w:val="CF3CB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2E1B26"/>
    <w:multiLevelType w:val="hybridMultilevel"/>
    <w:tmpl w:val="75223624"/>
    <w:lvl w:ilvl="0" w:tplc="4E7A2328">
      <w:start w:val="1"/>
      <w:numFmt w:val="bullet"/>
      <w:lvlText w:val=""/>
      <w:lvlJc w:val="left"/>
      <w:pPr>
        <w:tabs>
          <w:tab w:val="num" w:pos="720"/>
        </w:tabs>
        <w:ind w:left="720" w:hanging="360"/>
      </w:pPr>
      <w:rPr>
        <w:rFonts w:ascii="Symbol" w:hAnsi="Symbol" w:hint="default"/>
      </w:rPr>
    </w:lvl>
    <w:lvl w:ilvl="1" w:tplc="00FE7A46" w:tentative="1">
      <w:start w:val="1"/>
      <w:numFmt w:val="bullet"/>
      <w:lvlText w:val=""/>
      <w:lvlJc w:val="left"/>
      <w:pPr>
        <w:tabs>
          <w:tab w:val="num" w:pos="1440"/>
        </w:tabs>
        <w:ind w:left="1440" w:hanging="360"/>
      </w:pPr>
      <w:rPr>
        <w:rFonts w:ascii="Symbol" w:hAnsi="Symbol" w:hint="default"/>
      </w:rPr>
    </w:lvl>
    <w:lvl w:ilvl="2" w:tplc="44C211F4" w:tentative="1">
      <w:start w:val="1"/>
      <w:numFmt w:val="bullet"/>
      <w:lvlText w:val=""/>
      <w:lvlJc w:val="left"/>
      <w:pPr>
        <w:tabs>
          <w:tab w:val="num" w:pos="2160"/>
        </w:tabs>
        <w:ind w:left="2160" w:hanging="360"/>
      </w:pPr>
      <w:rPr>
        <w:rFonts w:ascii="Symbol" w:hAnsi="Symbol" w:hint="default"/>
      </w:rPr>
    </w:lvl>
    <w:lvl w:ilvl="3" w:tplc="29307998" w:tentative="1">
      <w:start w:val="1"/>
      <w:numFmt w:val="bullet"/>
      <w:lvlText w:val=""/>
      <w:lvlJc w:val="left"/>
      <w:pPr>
        <w:tabs>
          <w:tab w:val="num" w:pos="2880"/>
        </w:tabs>
        <w:ind w:left="2880" w:hanging="360"/>
      </w:pPr>
      <w:rPr>
        <w:rFonts w:ascii="Symbol" w:hAnsi="Symbol" w:hint="default"/>
      </w:rPr>
    </w:lvl>
    <w:lvl w:ilvl="4" w:tplc="4DA2C22E" w:tentative="1">
      <w:start w:val="1"/>
      <w:numFmt w:val="bullet"/>
      <w:lvlText w:val=""/>
      <w:lvlJc w:val="left"/>
      <w:pPr>
        <w:tabs>
          <w:tab w:val="num" w:pos="3600"/>
        </w:tabs>
        <w:ind w:left="3600" w:hanging="360"/>
      </w:pPr>
      <w:rPr>
        <w:rFonts w:ascii="Symbol" w:hAnsi="Symbol" w:hint="default"/>
      </w:rPr>
    </w:lvl>
    <w:lvl w:ilvl="5" w:tplc="FB9666F6" w:tentative="1">
      <w:start w:val="1"/>
      <w:numFmt w:val="bullet"/>
      <w:lvlText w:val=""/>
      <w:lvlJc w:val="left"/>
      <w:pPr>
        <w:tabs>
          <w:tab w:val="num" w:pos="4320"/>
        </w:tabs>
        <w:ind w:left="4320" w:hanging="360"/>
      </w:pPr>
      <w:rPr>
        <w:rFonts w:ascii="Symbol" w:hAnsi="Symbol" w:hint="default"/>
      </w:rPr>
    </w:lvl>
    <w:lvl w:ilvl="6" w:tplc="5908FACA" w:tentative="1">
      <w:start w:val="1"/>
      <w:numFmt w:val="bullet"/>
      <w:lvlText w:val=""/>
      <w:lvlJc w:val="left"/>
      <w:pPr>
        <w:tabs>
          <w:tab w:val="num" w:pos="5040"/>
        </w:tabs>
        <w:ind w:left="5040" w:hanging="360"/>
      </w:pPr>
      <w:rPr>
        <w:rFonts w:ascii="Symbol" w:hAnsi="Symbol" w:hint="default"/>
      </w:rPr>
    </w:lvl>
    <w:lvl w:ilvl="7" w:tplc="AAD414EA" w:tentative="1">
      <w:start w:val="1"/>
      <w:numFmt w:val="bullet"/>
      <w:lvlText w:val=""/>
      <w:lvlJc w:val="left"/>
      <w:pPr>
        <w:tabs>
          <w:tab w:val="num" w:pos="5760"/>
        </w:tabs>
        <w:ind w:left="5760" w:hanging="360"/>
      </w:pPr>
      <w:rPr>
        <w:rFonts w:ascii="Symbol" w:hAnsi="Symbol" w:hint="default"/>
      </w:rPr>
    </w:lvl>
    <w:lvl w:ilvl="8" w:tplc="AD52D43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7B0CB7"/>
    <w:multiLevelType w:val="hybridMultilevel"/>
    <w:tmpl w:val="DE1A0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CE4ED4"/>
    <w:multiLevelType w:val="hybridMultilevel"/>
    <w:tmpl w:val="7E448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8E19CF"/>
    <w:multiLevelType w:val="hybridMultilevel"/>
    <w:tmpl w:val="8E9A1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29FA0E1A"/>
    <w:multiLevelType w:val="hybridMultilevel"/>
    <w:tmpl w:val="81066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13678E"/>
    <w:multiLevelType w:val="hybridMultilevel"/>
    <w:tmpl w:val="240AED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9" w15:restartNumberingAfterBreak="0">
    <w:nsid w:val="2CEA4633"/>
    <w:multiLevelType w:val="hybridMultilevel"/>
    <w:tmpl w:val="8E3AB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ED4369"/>
    <w:multiLevelType w:val="hybridMultilevel"/>
    <w:tmpl w:val="AC1AE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2" w15:restartNumberingAfterBreak="0">
    <w:nsid w:val="307B0C85"/>
    <w:multiLevelType w:val="hybridMultilevel"/>
    <w:tmpl w:val="DDDA6D22"/>
    <w:lvl w:ilvl="0" w:tplc="4556460E">
      <w:start w:val="1"/>
      <w:numFmt w:val="decimal"/>
      <w:lvlText w:val="%1."/>
      <w:lvlJc w:val="left"/>
      <w:pPr>
        <w:tabs>
          <w:tab w:val="num" w:pos="720"/>
        </w:tabs>
        <w:ind w:left="720" w:hanging="360"/>
      </w:pPr>
    </w:lvl>
    <w:lvl w:ilvl="1" w:tplc="065A194E" w:tentative="1">
      <w:start w:val="1"/>
      <w:numFmt w:val="decimal"/>
      <w:lvlText w:val="%2."/>
      <w:lvlJc w:val="left"/>
      <w:pPr>
        <w:tabs>
          <w:tab w:val="num" w:pos="1440"/>
        </w:tabs>
        <w:ind w:left="1440" w:hanging="360"/>
      </w:pPr>
    </w:lvl>
    <w:lvl w:ilvl="2" w:tplc="19C864D4" w:tentative="1">
      <w:start w:val="1"/>
      <w:numFmt w:val="decimal"/>
      <w:lvlText w:val="%3."/>
      <w:lvlJc w:val="left"/>
      <w:pPr>
        <w:tabs>
          <w:tab w:val="num" w:pos="2160"/>
        </w:tabs>
        <w:ind w:left="2160" w:hanging="360"/>
      </w:pPr>
    </w:lvl>
    <w:lvl w:ilvl="3" w:tplc="977298AE" w:tentative="1">
      <w:start w:val="1"/>
      <w:numFmt w:val="decimal"/>
      <w:lvlText w:val="%4."/>
      <w:lvlJc w:val="left"/>
      <w:pPr>
        <w:tabs>
          <w:tab w:val="num" w:pos="2880"/>
        </w:tabs>
        <w:ind w:left="2880" w:hanging="360"/>
      </w:pPr>
    </w:lvl>
    <w:lvl w:ilvl="4" w:tplc="CCBCBD6C" w:tentative="1">
      <w:start w:val="1"/>
      <w:numFmt w:val="decimal"/>
      <w:lvlText w:val="%5."/>
      <w:lvlJc w:val="left"/>
      <w:pPr>
        <w:tabs>
          <w:tab w:val="num" w:pos="3600"/>
        </w:tabs>
        <w:ind w:left="3600" w:hanging="360"/>
      </w:pPr>
    </w:lvl>
    <w:lvl w:ilvl="5" w:tplc="7C8462AA" w:tentative="1">
      <w:start w:val="1"/>
      <w:numFmt w:val="decimal"/>
      <w:lvlText w:val="%6."/>
      <w:lvlJc w:val="left"/>
      <w:pPr>
        <w:tabs>
          <w:tab w:val="num" w:pos="4320"/>
        </w:tabs>
        <w:ind w:left="4320" w:hanging="360"/>
      </w:pPr>
    </w:lvl>
    <w:lvl w:ilvl="6" w:tplc="7C4E218E" w:tentative="1">
      <w:start w:val="1"/>
      <w:numFmt w:val="decimal"/>
      <w:lvlText w:val="%7."/>
      <w:lvlJc w:val="left"/>
      <w:pPr>
        <w:tabs>
          <w:tab w:val="num" w:pos="5040"/>
        </w:tabs>
        <w:ind w:left="5040" w:hanging="360"/>
      </w:pPr>
    </w:lvl>
    <w:lvl w:ilvl="7" w:tplc="91CA6148" w:tentative="1">
      <w:start w:val="1"/>
      <w:numFmt w:val="decimal"/>
      <w:lvlText w:val="%8."/>
      <w:lvlJc w:val="left"/>
      <w:pPr>
        <w:tabs>
          <w:tab w:val="num" w:pos="5760"/>
        </w:tabs>
        <w:ind w:left="5760" w:hanging="360"/>
      </w:pPr>
    </w:lvl>
    <w:lvl w:ilvl="8" w:tplc="7BEEE354" w:tentative="1">
      <w:start w:val="1"/>
      <w:numFmt w:val="decimal"/>
      <w:lvlText w:val="%9."/>
      <w:lvlJc w:val="left"/>
      <w:pPr>
        <w:tabs>
          <w:tab w:val="num" w:pos="6480"/>
        </w:tabs>
        <w:ind w:left="6480" w:hanging="360"/>
      </w:pPr>
    </w:lvl>
  </w:abstractNum>
  <w:abstractNum w:abstractNumId="33" w15:restartNumberingAfterBreak="0">
    <w:nsid w:val="32E11247"/>
    <w:multiLevelType w:val="hybridMultilevel"/>
    <w:tmpl w:val="CE7887D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4"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55D6254"/>
    <w:multiLevelType w:val="hybridMultilevel"/>
    <w:tmpl w:val="B600B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35AC3654"/>
    <w:multiLevelType w:val="hybridMultilevel"/>
    <w:tmpl w:val="D7E2B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FF2D46"/>
    <w:multiLevelType w:val="hybridMultilevel"/>
    <w:tmpl w:val="2F565BC8"/>
    <w:lvl w:ilvl="0" w:tplc="7E3C2D36">
      <w:start w:val="1"/>
      <w:numFmt w:val="bullet"/>
      <w:lvlText w:val=""/>
      <w:lvlJc w:val="left"/>
      <w:pPr>
        <w:tabs>
          <w:tab w:val="num" w:pos="720"/>
        </w:tabs>
        <w:ind w:left="720" w:hanging="360"/>
      </w:pPr>
      <w:rPr>
        <w:rFonts w:ascii="Symbol" w:hAnsi="Symbol" w:hint="default"/>
      </w:rPr>
    </w:lvl>
    <w:lvl w:ilvl="1" w:tplc="B59CC648" w:tentative="1">
      <w:start w:val="1"/>
      <w:numFmt w:val="bullet"/>
      <w:lvlText w:val=""/>
      <w:lvlJc w:val="left"/>
      <w:pPr>
        <w:tabs>
          <w:tab w:val="num" w:pos="1440"/>
        </w:tabs>
        <w:ind w:left="1440" w:hanging="360"/>
      </w:pPr>
      <w:rPr>
        <w:rFonts w:ascii="Symbol" w:hAnsi="Symbol" w:hint="default"/>
      </w:rPr>
    </w:lvl>
    <w:lvl w:ilvl="2" w:tplc="61B27140" w:tentative="1">
      <w:start w:val="1"/>
      <w:numFmt w:val="bullet"/>
      <w:lvlText w:val=""/>
      <w:lvlJc w:val="left"/>
      <w:pPr>
        <w:tabs>
          <w:tab w:val="num" w:pos="2160"/>
        </w:tabs>
        <w:ind w:left="2160" w:hanging="360"/>
      </w:pPr>
      <w:rPr>
        <w:rFonts w:ascii="Symbol" w:hAnsi="Symbol" w:hint="default"/>
      </w:rPr>
    </w:lvl>
    <w:lvl w:ilvl="3" w:tplc="41C23E38" w:tentative="1">
      <w:start w:val="1"/>
      <w:numFmt w:val="bullet"/>
      <w:lvlText w:val=""/>
      <w:lvlJc w:val="left"/>
      <w:pPr>
        <w:tabs>
          <w:tab w:val="num" w:pos="2880"/>
        </w:tabs>
        <w:ind w:left="2880" w:hanging="360"/>
      </w:pPr>
      <w:rPr>
        <w:rFonts w:ascii="Symbol" w:hAnsi="Symbol" w:hint="default"/>
      </w:rPr>
    </w:lvl>
    <w:lvl w:ilvl="4" w:tplc="6AD8407C" w:tentative="1">
      <w:start w:val="1"/>
      <w:numFmt w:val="bullet"/>
      <w:lvlText w:val=""/>
      <w:lvlJc w:val="left"/>
      <w:pPr>
        <w:tabs>
          <w:tab w:val="num" w:pos="3600"/>
        </w:tabs>
        <w:ind w:left="3600" w:hanging="360"/>
      </w:pPr>
      <w:rPr>
        <w:rFonts w:ascii="Symbol" w:hAnsi="Symbol" w:hint="default"/>
      </w:rPr>
    </w:lvl>
    <w:lvl w:ilvl="5" w:tplc="293070C4" w:tentative="1">
      <w:start w:val="1"/>
      <w:numFmt w:val="bullet"/>
      <w:lvlText w:val=""/>
      <w:lvlJc w:val="left"/>
      <w:pPr>
        <w:tabs>
          <w:tab w:val="num" w:pos="4320"/>
        </w:tabs>
        <w:ind w:left="4320" w:hanging="360"/>
      </w:pPr>
      <w:rPr>
        <w:rFonts w:ascii="Symbol" w:hAnsi="Symbol" w:hint="default"/>
      </w:rPr>
    </w:lvl>
    <w:lvl w:ilvl="6" w:tplc="696E05DA" w:tentative="1">
      <w:start w:val="1"/>
      <w:numFmt w:val="bullet"/>
      <w:lvlText w:val=""/>
      <w:lvlJc w:val="left"/>
      <w:pPr>
        <w:tabs>
          <w:tab w:val="num" w:pos="5040"/>
        </w:tabs>
        <w:ind w:left="5040" w:hanging="360"/>
      </w:pPr>
      <w:rPr>
        <w:rFonts w:ascii="Symbol" w:hAnsi="Symbol" w:hint="default"/>
      </w:rPr>
    </w:lvl>
    <w:lvl w:ilvl="7" w:tplc="D3829BD0" w:tentative="1">
      <w:start w:val="1"/>
      <w:numFmt w:val="bullet"/>
      <w:lvlText w:val=""/>
      <w:lvlJc w:val="left"/>
      <w:pPr>
        <w:tabs>
          <w:tab w:val="num" w:pos="5760"/>
        </w:tabs>
        <w:ind w:left="5760" w:hanging="360"/>
      </w:pPr>
      <w:rPr>
        <w:rFonts w:ascii="Symbol" w:hAnsi="Symbol" w:hint="default"/>
      </w:rPr>
    </w:lvl>
    <w:lvl w:ilvl="8" w:tplc="24C877EC"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36D00EDC"/>
    <w:multiLevelType w:val="hybridMultilevel"/>
    <w:tmpl w:val="8460C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F6221E"/>
    <w:multiLevelType w:val="hybridMultilevel"/>
    <w:tmpl w:val="46ACAA66"/>
    <w:lvl w:ilvl="0" w:tplc="84866868">
      <w:start w:val="1"/>
      <w:numFmt w:val="bullet"/>
      <w:lvlText w:val="•"/>
      <w:lvlJc w:val="left"/>
      <w:pPr>
        <w:tabs>
          <w:tab w:val="num" w:pos="720"/>
        </w:tabs>
        <w:ind w:left="720" w:hanging="360"/>
      </w:pPr>
      <w:rPr>
        <w:rFonts w:ascii="Arial" w:hAnsi="Arial" w:hint="default"/>
      </w:rPr>
    </w:lvl>
    <w:lvl w:ilvl="1" w:tplc="DA5ECEBC" w:tentative="1">
      <w:start w:val="1"/>
      <w:numFmt w:val="bullet"/>
      <w:lvlText w:val="•"/>
      <w:lvlJc w:val="left"/>
      <w:pPr>
        <w:tabs>
          <w:tab w:val="num" w:pos="1440"/>
        </w:tabs>
        <w:ind w:left="1440" w:hanging="360"/>
      </w:pPr>
      <w:rPr>
        <w:rFonts w:ascii="Arial" w:hAnsi="Arial" w:hint="default"/>
      </w:rPr>
    </w:lvl>
    <w:lvl w:ilvl="2" w:tplc="8E82AEA8" w:tentative="1">
      <w:start w:val="1"/>
      <w:numFmt w:val="bullet"/>
      <w:lvlText w:val="•"/>
      <w:lvlJc w:val="left"/>
      <w:pPr>
        <w:tabs>
          <w:tab w:val="num" w:pos="2160"/>
        </w:tabs>
        <w:ind w:left="2160" w:hanging="360"/>
      </w:pPr>
      <w:rPr>
        <w:rFonts w:ascii="Arial" w:hAnsi="Arial" w:hint="default"/>
      </w:rPr>
    </w:lvl>
    <w:lvl w:ilvl="3" w:tplc="02143192" w:tentative="1">
      <w:start w:val="1"/>
      <w:numFmt w:val="bullet"/>
      <w:lvlText w:val="•"/>
      <w:lvlJc w:val="left"/>
      <w:pPr>
        <w:tabs>
          <w:tab w:val="num" w:pos="2880"/>
        </w:tabs>
        <w:ind w:left="2880" w:hanging="360"/>
      </w:pPr>
      <w:rPr>
        <w:rFonts w:ascii="Arial" w:hAnsi="Arial" w:hint="default"/>
      </w:rPr>
    </w:lvl>
    <w:lvl w:ilvl="4" w:tplc="10841380" w:tentative="1">
      <w:start w:val="1"/>
      <w:numFmt w:val="bullet"/>
      <w:lvlText w:val="•"/>
      <w:lvlJc w:val="left"/>
      <w:pPr>
        <w:tabs>
          <w:tab w:val="num" w:pos="3600"/>
        </w:tabs>
        <w:ind w:left="3600" w:hanging="360"/>
      </w:pPr>
      <w:rPr>
        <w:rFonts w:ascii="Arial" w:hAnsi="Arial" w:hint="default"/>
      </w:rPr>
    </w:lvl>
    <w:lvl w:ilvl="5" w:tplc="93E07F30" w:tentative="1">
      <w:start w:val="1"/>
      <w:numFmt w:val="bullet"/>
      <w:lvlText w:val="•"/>
      <w:lvlJc w:val="left"/>
      <w:pPr>
        <w:tabs>
          <w:tab w:val="num" w:pos="4320"/>
        </w:tabs>
        <w:ind w:left="4320" w:hanging="360"/>
      </w:pPr>
      <w:rPr>
        <w:rFonts w:ascii="Arial" w:hAnsi="Arial" w:hint="default"/>
      </w:rPr>
    </w:lvl>
    <w:lvl w:ilvl="6" w:tplc="D1A67218" w:tentative="1">
      <w:start w:val="1"/>
      <w:numFmt w:val="bullet"/>
      <w:lvlText w:val="•"/>
      <w:lvlJc w:val="left"/>
      <w:pPr>
        <w:tabs>
          <w:tab w:val="num" w:pos="5040"/>
        </w:tabs>
        <w:ind w:left="5040" w:hanging="360"/>
      </w:pPr>
      <w:rPr>
        <w:rFonts w:ascii="Arial" w:hAnsi="Arial" w:hint="default"/>
      </w:rPr>
    </w:lvl>
    <w:lvl w:ilvl="7" w:tplc="97D41554" w:tentative="1">
      <w:start w:val="1"/>
      <w:numFmt w:val="bullet"/>
      <w:lvlText w:val="•"/>
      <w:lvlJc w:val="left"/>
      <w:pPr>
        <w:tabs>
          <w:tab w:val="num" w:pos="5760"/>
        </w:tabs>
        <w:ind w:left="5760" w:hanging="360"/>
      </w:pPr>
      <w:rPr>
        <w:rFonts w:ascii="Arial" w:hAnsi="Arial" w:hint="default"/>
      </w:rPr>
    </w:lvl>
    <w:lvl w:ilvl="8" w:tplc="7FC8ABFA"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 w15:restartNumberingAfterBreak="0">
    <w:nsid w:val="3CB12099"/>
    <w:multiLevelType w:val="hybridMultilevel"/>
    <w:tmpl w:val="AE346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40722092"/>
    <w:multiLevelType w:val="hybridMultilevel"/>
    <w:tmpl w:val="56DC9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8F591B"/>
    <w:multiLevelType w:val="hybridMultilevel"/>
    <w:tmpl w:val="4F24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AD566F"/>
    <w:multiLevelType w:val="hybridMultilevel"/>
    <w:tmpl w:val="3D50A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7635B3F"/>
    <w:multiLevelType w:val="hybridMultilevel"/>
    <w:tmpl w:val="9B82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8DF4D2F"/>
    <w:multiLevelType w:val="hybridMultilevel"/>
    <w:tmpl w:val="7478A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447ACC"/>
    <w:multiLevelType w:val="hybridMultilevel"/>
    <w:tmpl w:val="4F34163E"/>
    <w:lvl w:ilvl="0" w:tplc="B2481092">
      <w:start w:val="1"/>
      <w:numFmt w:val="lowerRoman"/>
      <w:lvlText w:val="%1."/>
      <w:lvlJc w:val="right"/>
      <w:pPr>
        <w:tabs>
          <w:tab w:val="num" w:pos="720"/>
        </w:tabs>
        <w:ind w:left="720" w:hanging="360"/>
      </w:pPr>
    </w:lvl>
    <w:lvl w:ilvl="1" w:tplc="19680EB6">
      <w:start w:val="1"/>
      <w:numFmt w:val="lowerRoman"/>
      <w:lvlText w:val="%2."/>
      <w:lvlJc w:val="right"/>
      <w:pPr>
        <w:tabs>
          <w:tab w:val="num" w:pos="1440"/>
        </w:tabs>
        <w:ind w:left="1440" w:hanging="360"/>
      </w:pPr>
    </w:lvl>
    <w:lvl w:ilvl="2" w:tplc="D77E754E">
      <w:start w:val="1"/>
      <w:numFmt w:val="lowerRoman"/>
      <w:lvlText w:val="%3."/>
      <w:lvlJc w:val="right"/>
      <w:pPr>
        <w:tabs>
          <w:tab w:val="num" w:pos="2160"/>
        </w:tabs>
        <w:ind w:left="2160" w:hanging="360"/>
      </w:pPr>
    </w:lvl>
    <w:lvl w:ilvl="3" w:tplc="A81A84FE" w:tentative="1">
      <w:start w:val="1"/>
      <w:numFmt w:val="lowerRoman"/>
      <w:lvlText w:val="%4."/>
      <w:lvlJc w:val="right"/>
      <w:pPr>
        <w:tabs>
          <w:tab w:val="num" w:pos="2880"/>
        </w:tabs>
        <w:ind w:left="2880" w:hanging="360"/>
      </w:pPr>
    </w:lvl>
    <w:lvl w:ilvl="4" w:tplc="8F5644E2" w:tentative="1">
      <w:start w:val="1"/>
      <w:numFmt w:val="lowerRoman"/>
      <w:lvlText w:val="%5."/>
      <w:lvlJc w:val="right"/>
      <w:pPr>
        <w:tabs>
          <w:tab w:val="num" w:pos="3600"/>
        </w:tabs>
        <w:ind w:left="3600" w:hanging="360"/>
      </w:pPr>
    </w:lvl>
    <w:lvl w:ilvl="5" w:tplc="F970EEB0" w:tentative="1">
      <w:start w:val="1"/>
      <w:numFmt w:val="lowerRoman"/>
      <w:lvlText w:val="%6."/>
      <w:lvlJc w:val="right"/>
      <w:pPr>
        <w:tabs>
          <w:tab w:val="num" w:pos="4320"/>
        </w:tabs>
        <w:ind w:left="4320" w:hanging="360"/>
      </w:pPr>
    </w:lvl>
    <w:lvl w:ilvl="6" w:tplc="9BEE5F04" w:tentative="1">
      <w:start w:val="1"/>
      <w:numFmt w:val="lowerRoman"/>
      <w:lvlText w:val="%7."/>
      <w:lvlJc w:val="right"/>
      <w:pPr>
        <w:tabs>
          <w:tab w:val="num" w:pos="5040"/>
        </w:tabs>
        <w:ind w:left="5040" w:hanging="360"/>
      </w:pPr>
    </w:lvl>
    <w:lvl w:ilvl="7" w:tplc="ABD6D2EA" w:tentative="1">
      <w:start w:val="1"/>
      <w:numFmt w:val="lowerRoman"/>
      <w:lvlText w:val="%8."/>
      <w:lvlJc w:val="right"/>
      <w:pPr>
        <w:tabs>
          <w:tab w:val="num" w:pos="5760"/>
        </w:tabs>
        <w:ind w:left="5760" w:hanging="360"/>
      </w:pPr>
    </w:lvl>
    <w:lvl w:ilvl="8" w:tplc="0E54FDAC" w:tentative="1">
      <w:start w:val="1"/>
      <w:numFmt w:val="lowerRoman"/>
      <w:lvlText w:val="%9."/>
      <w:lvlJc w:val="right"/>
      <w:pPr>
        <w:tabs>
          <w:tab w:val="num" w:pos="6480"/>
        </w:tabs>
        <w:ind w:left="6480" w:hanging="360"/>
      </w:pPr>
    </w:lvl>
  </w:abstractNum>
  <w:abstractNum w:abstractNumId="49" w15:restartNumberingAfterBreak="0">
    <w:nsid w:val="4A7B1208"/>
    <w:multiLevelType w:val="hybridMultilevel"/>
    <w:tmpl w:val="2C6EC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1" w15:restartNumberingAfterBreak="0">
    <w:nsid w:val="4E28222B"/>
    <w:multiLevelType w:val="hybridMultilevel"/>
    <w:tmpl w:val="2B98D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FAE1E8E"/>
    <w:multiLevelType w:val="hybridMultilevel"/>
    <w:tmpl w:val="B24A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3BD4C76"/>
    <w:multiLevelType w:val="hybridMultilevel"/>
    <w:tmpl w:val="FAAE9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C43CA6"/>
    <w:multiLevelType w:val="hybridMultilevel"/>
    <w:tmpl w:val="E8CEDDE2"/>
    <w:lvl w:ilvl="0" w:tplc="DC7AD972">
      <w:start w:val="1"/>
      <w:numFmt w:val="bullet"/>
      <w:lvlText w:val="•"/>
      <w:lvlJc w:val="left"/>
      <w:pPr>
        <w:tabs>
          <w:tab w:val="num" w:pos="360"/>
        </w:tabs>
        <w:ind w:left="360" w:hanging="360"/>
      </w:pPr>
      <w:rPr>
        <w:rFonts w:ascii="Arial" w:hAnsi="Arial" w:hint="default"/>
      </w:rPr>
    </w:lvl>
    <w:lvl w:ilvl="1" w:tplc="A114F3B0">
      <w:start w:val="1"/>
      <w:numFmt w:val="bullet"/>
      <w:lvlText w:val="•"/>
      <w:lvlJc w:val="left"/>
      <w:pPr>
        <w:tabs>
          <w:tab w:val="num" w:pos="1080"/>
        </w:tabs>
        <w:ind w:left="1080" w:hanging="360"/>
      </w:pPr>
      <w:rPr>
        <w:rFonts w:ascii="Arial" w:hAnsi="Arial" w:hint="default"/>
      </w:rPr>
    </w:lvl>
    <w:lvl w:ilvl="2" w:tplc="6FEE5AD0">
      <w:numFmt w:val="bullet"/>
      <w:lvlText w:val="•"/>
      <w:lvlJc w:val="left"/>
      <w:pPr>
        <w:tabs>
          <w:tab w:val="num" w:pos="1800"/>
        </w:tabs>
        <w:ind w:left="1800" w:hanging="360"/>
      </w:pPr>
      <w:rPr>
        <w:rFonts w:ascii="Microsoft Sans Serif" w:hAnsi="Microsoft Sans Serif" w:hint="default"/>
      </w:rPr>
    </w:lvl>
    <w:lvl w:ilvl="3" w:tplc="357E7B80" w:tentative="1">
      <w:start w:val="1"/>
      <w:numFmt w:val="bullet"/>
      <w:lvlText w:val="•"/>
      <w:lvlJc w:val="left"/>
      <w:pPr>
        <w:tabs>
          <w:tab w:val="num" w:pos="2520"/>
        </w:tabs>
        <w:ind w:left="2520" w:hanging="360"/>
      </w:pPr>
      <w:rPr>
        <w:rFonts w:ascii="Arial" w:hAnsi="Arial" w:hint="default"/>
      </w:rPr>
    </w:lvl>
    <w:lvl w:ilvl="4" w:tplc="5894B7EA" w:tentative="1">
      <w:start w:val="1"/>
      <w:numFmt w:val="bullet"/>
      <w:lvlText w:val="•"/>
      <w:lvlJc w:val="left"/>
      <w:pPr>
        <w:tabs>
          <w:tab w:val="num" w:pos="3240"/>
        </w:tabs>
        <w:ind w:left="3240" w:hanging="360"/>
      </w:pPr>
      <w:rPr>
        <w:rFonts w:ascii="Arial" w:hAnsi="Arial" w:hint="default"/>
      </w:rPr>
    </w:lvl>
    <w:lvl w:ilvl="5" w:tplc="16D8BB36" w:tentative="1">
      <w:start w:val="1"/>
      <w:numFmt w:val="bullet"/>
      <w:lvlText w:val="•"/>
      <w:lvlJc w:val="left"/>
      <w:pPr>
        <w:tabs>
          <w:tab w:val="num" w:pos="3960"/>
        </w:tabs>
        <w:ind w:left="3960" w:hanging="360"/>
      </w:pPr>
      <w:rPr>
        <w:rFonts w:ascii="Arial" w:hAnsi="Arial" w:hint="default"/>
      </w:rPr>
    </w:lvl>
    <w:lvl w:ilvl="6" w:tplc="BD784168" w:tentative="1">
      <w:start w:val="1"/>
      <w:numFmt w:val="bullet"/>
      <w:lvlText w:val="•"/>
      <w:lvlJc w:val="left"/>
      <w:pPr>
        <w:tabs>
          <w:tab w:val="num" w:pos="4680"/>
        </w:tabs>
        <w:ind w:left="4680" w:hanging="360"/>
      </w:pPr>
      <w:rPr>
        <w:rFonts w:ascii="Arial" w:hAnsi="Arial" w:hint="default"/>
      </w:rPr>
    </w:lvl>
    <w:lvl w:ilvl="7" w:tplc="A44A5CF4" w:tentative="1">
      <w:start w:val="1"/>
      <w:numFmt w:val="bullet"/>
      <w:lvlText w:val="•"/>
      <w:lvlJc w:val="left"/>
      <w:pPr>
        <w:tabs>
          <w:tab w:val="num" w:pos="5400"/>
        </w:tabs>
        <w:ind w:left="5400" w:hanging="360"/>
      </w:pPr>
      <w:rPr>
        <w:rFonts w:ascii="Arial" w:hAnsi="Arial" w:hint="default"/>
      </w:rPr>
    </w:lvl>
    <w:lvl w:ilvl="8" w:tplc="7DFA422A"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56E31503"/>
    <w:multiLevelType w:val="hybridMultilevel"/>
    <w:tmpl w:val="ACE8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9AF55E7"/>
    <w:multiLevelType w:val="hybridMultilevel"/>
    <w:tmpl w:val="774C09B2"/>
    <w:lvl w:ilvl="0" w:tplc="3C0ACB1C">
      <w:start w:val="1"/>
      <w:numFmt w:val="bullet"/>
      <w:lvlText w:val=""/>
      <w:lvlJc w:val="left"/>
      <w:pPr>
        <w:tabs>
          <w:tab w:val="num" w:pos="720"/>
        </w:tabs>
        <w:ind w:left="720" w:hanging="360"/>
      </w:pPr>
      <w:rPr>
        <w:rFonts w:ascii="Wingdings 2" w:hAnsi="Wingdings 2" w:hint="default"/>
      </w:rPr>
    </w:lvl>
    <w:lvl w:ilvl="1" w:tplc="7DE8CC2A">
      <w:start w:val="1"/>
      <w:numFmt w:val="bullet"/>
      <w:lvlText w:val=""/>
      <w:lvlJc w:val="left"/>
      <w:pPr>
        <w:tabs>
          <w:tab w:val="num" w:pos="1440"/>
        </w:tabs>
        <w:ind w:left="1440" w:hanging="360"/>
      </w:pPr>
      <w:rPr>
        <w:rFonts w:ascii="Wingdings 2" w:hAnsi="Wingdings 2" w:hint="default"/>
      </w:rPr>
    </w:lvl>
    <w:lvl w:ilvl="2" w:tplc="15B2C57A">
      <w:numFmt w:val="bullet"/>
      <w:lvlText w:val=""/>
      <w:lvlJc w:val="left"/>
      <w:pPr>
        <w:tabs>
          <w:tab w:val="num" w:pos="2160"/>
        </w:tabs>
        <w:ind w:left="2160" w:hanging="360"/>
      </w:pPr>
      <w:rPr>
        <w:rFonts w:ascii="Wingdings 2" w:hAnsi="Wingdings 2" w:hint="default"/>
      </w:rPr>
    </w:lvl>
    <w:lvl w:ilvl="3" w:tplc="6F9ADE72" w:tentative="1">
      <w:start w:val="1"/>
      <w:numFmt w:val="bullet"/>
      <w:lvlText w:val=""/>
      <w:lvlJc w:val="left"/>
      <w:pPr>
        <w:tabs>
          <w:tab w:val="num" w:pos="2880"/>
        </w:tabs>
        <w:ind w:left="2880" w:hanging="360"/>
      </w:pPr>
      <w:rPr>
        <w:rFonts w:ascii="Wingdings 2" w:hAnsi="Wingdings 2" w:hint="default"/>
      </w:rPr>
    </w:lvl>
    <w:lvl w:ilvl="4" w:tplc="7AB4B8B8" w:tentative="1">
      <w:start w:val="1"/>
      <w:numFmt w:val="bullet"/>
      <w:lvlText w:val=""/>
      <w:lvlJc w:val="left"/>
      <w:pPr>
        <w:tabs>
          <w:tab w:val="num" w:pos="3600"/>
        </w:tabs>
        <w:ind w:left="3600" w:hanging="360"/>
      </w:pPr>
      <w:rPr>
        <w:rFonts w:ascii="Wingdings 2" w:hAnsi="Wingdings 2" w:hint="default"/>
      </w:rPr>
    </w:lvl>
    <w:lvl w:ilvl="5" w:tplc="EF0EABDE" w:tentative="1">
      <w:start w:val="1"/>
      <w:numFmt w:val="bullet"/>
      <w:lvlText w:val=""/>
      <w:lvlJc w:val="left"/>
      <w:pPr>
        <w:tabs>
          <w:tab w:val="num" w:pos="4320"/>
        </w:tabs>
        <w:ind w:left="4320" w:hanging="360"/>
      </w:pPr>
      <w:rPr>
        <w:rFonts w:ascii="Wingdings 2" w:hAnsi="Wingdings 2" w:hint="default"/>
      </w:rPr>
    </w:lvl>
    <w:lvl w:ilvl="6" w:tplc="1786BE32" w:tentative="1">
      <w:start w:val="1"/>
      <w:numFmt w:val="bullet"/>
      <w:lvlText w:val=""/>
      <w:lvlJc w:val="left"/>
      <w:pPr>
        <w:tabs>
          <w:tab w:val="num" w:pos="5040"/>
        </w:tabs>
        <w:ind w:left="5040" w:hanging="360"/>
      </w:pPr>
      <w:rPr>
        <w:rFonts w:ascii="Wingdings 2" w:hAnsi="Wingdings 2" w:hint="default"/>
      </w:rPr>
    </w:lvl>
    <w:lvl w:ilvl="7" w:tplc="2E7CD872" w:tentative="1">
      <w:start w:val="1"/>
      <w:numFmt w:val="bullet"/>
      <w:lvlText w:val=""/>
      <w:lvlJc w:val="left"/>
      <w:pPr>
        <w:tabs>
          <w:tab w:val="num" w:pos="5760"/>
        </w:tabs>
        <w:ind w:left="5760" w:hanging="360"/>
      </w:pPr>
      <w:rPr>
        <w:rFonts w:ascii="Wingdings 2" w:hAnsi="Wingdings 2" w:hint="default"/>
      </w:rPr>
    </w:lvl>
    <w:lvl w:ilvl="8" w:tplc="4934CF8A" w:tentative="1">
      <w:start w:val="1"/>
      <w:numFmt w:val="bullet"/>
      <w:lvlText w:val=""/>
      <w:lvlJc w:val="left"/>
      <w:pPr>
        <w:tabs>
          <w:tab w:val="num" w:pos="6480"/>
        </w:tabs>
        <w:ind w:left="6480" w:hanging="360"/>
      </w:pPr>
      <w:rPr>
        <w:rFonts w:ascii="Wingdings 2" w:hAnsi="Wingdings 2" w:hint="default"/>
      </w:rPr>
    </w:lvl>
  </w:abstractNum>
  <w:abstractNum w:abstractNumId="57" w15:restartNumberingAfterBreak="0">
    <w:nsid w:val="59B66368"/>
    <w:multiLevelType w:val="hybridMultilevel"/>
    <w:tmpl w:val="B5F2A91C"/>
    <w:lvl w:ilvl="0" w:tplc="3918D728">
      <w:start w:val="1"/>
      <w:numFmt w:val="bullet"/>
      <w:lvlText w:val="•"/>
      <w:lvlJc w:val="left"/>
      <w:pPr>
        <w:tabs>
          <w:tab w:val="num" w:pos="720"/>
        </w:tabs>
        <w:ind w:left="720" w:hanging="360"/>
      </w:pPr>
      <w:rPr>
        <w:rFonts w:ascii="Arial" w:hAnsi="Arial" w:hint="default"/>
      </w:rPr>
    </w:lvl>
    <w:lvl w:ilvl="1" w:tplc="9E6633B4">
      <w:numFmt w:val="bullet"/>
      <w:lvlText w:val="◦"/>
      <w:lvlJc w:val="left"/>
      <w:pPr>
        <w:tabs>
          <w:tab w:val="num" w:pos="1440"/>
        </w:tabs>
        <w:ind w:left="1440" w:hanging="360"/>
      </w:pPr>
      <w:rPr>
        <w:rFonts w:ascii="Microsoft Sans Serif" w:hAnsi="Microsoft Sans Serif" w:hint="default"/>
      </w:rPr>
    </w:lvl>
    <w:lvl w:ilvl="2" w:tplc="F8907982">
      <w:numFmt w:val="bullet"/>
      <w:lvlText w:val="•"/>
      <w:lvlJc w:val="left"/>
      <w:pPr>
        <w:tabs>
          <w:tab w:val="num" w:pos="2160"/>
        </w:tabs>
        <w:ind w:left="2160" w:hanging="360"/>
      </w:pPr>
      <w:rPr>
        <w:rFonts w:ascii="Microsoft Sans Serif" w:hAnsi="Microsoft Sans Serif" w:hint="default"/>
      </w:rPr>
    </w:lvl>
    <w:lvl w:ilvl="3" w:tplc="FA7054DC" w:tentative="1">
      <w:start w:val="1"/>
      <w:numFmt w:val="bullet"/>
      <w:lvlText w:val="•"/>
      <w:lvlJc w:val="left"/>
      <w:pPr>
        <w:tabs>
          <w:tab w:val="num" w:pos="2880"/>
        </w:tabs>
        <w:ind w:left="2880" w:hanging="360"/>
      </w:pPr>
      <w:rPr>
        <w:rFonts w:ascii="Arial" w:hAnsi="Arial" w:hint="default"/>
      </w:rPr>
    </w:lvl>
    <w:lvl w:ilvl="4" w:tplc="F168AE20" w:tentative="1">
      <w:start w:val="1"/>
      <w:numFmt w:val="bullet"/>
      <w:lvlText w:val="•"/>
      <w:lvlJc w:val="left"/>
      <w:pPr>
        <w:tabs>
          <w:tab w:val="num" w:pos="3600"/>
        </w:tabs>
        <w:ind w:left="3600" w:hanging="360"/>
      </w:pPr>
      <w:rPr>
        <w:rFonts w:ascii="Arial" w:hAnsi="Arial" w:hint="default"/>
      </w:rPr>
    </w:lvl>
    <w:lvl w:ilvl="5" w:tplc="6D106AE6" w:tentative="1">
      <w:start w:val="1"/>
      <w:numFmt w:val="bullet"/>
      <w:lvlText w:val="•"/>
      <w:lvlJc w:val="left"/>
      <w:pPr>
        <w:tabs>
          <w:tab w:val="num" w:pos="4320"/>
        </w:tabs>
        <w:ind w:left="4320" w:hanging="360"/>
      </w:pPr>
      <w:rPr>
        <w:rFonts w:ascii="Arial" w:hAnsi="Arial" w:hint="default"/>
      </w:rPr>
    </w:lvl>
    <w:lvl w:ilvl="6" w:tplc="5830BB78" w:tentative="1">
      <w:start w:val="1"/>
      <w:numFmt w:val="bullet"/>
      <w:lvlText w:val="•"/>
      <w:lvlJc w:val="left"/>
      <w:pPr>
        <w:tabs>
          <w:tab w:val="num" w:pos="5040"/>
        </w:tabs>
        <w:ind w:left="5040" w:hanging="360"/>
      </w:pPr>
      <w:rPr>
        <w:rFonts w:ascii="Arial" w:hAnsi="Arial" w:hint="default"/>
      </w:rPr>
    </w:lvl>
    <w:lvl w:ilvl="7" w:tplc="86CE2EA4" w:tentative="1">
      <w:start w:val="1"/>
      <w:numFmt w:val="bullet"/>
      <w:lvlText w:val="•"/>
      <w:lvlJc w:val="left"/>
      <w:pPr>
        <w:tabs>
          <w:tab w:val="num" w:pos="5760"/>
        </w:tabs>
        <w:ind w:left="5760" w:hanging="360"/>
      </w:pPr>
      <w:rPr>
        <w:rFonts w:ascii="Arial" w:hAnsi="Arial" w:hint="default"/>
      </w:rPr>
    </w:lvl>
    <w:lvl w:ilvl="8" w:tplc="A0C2AF54"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5A2D3EFE"/>
    <w:multiLevelType w:val="hybridMultilevel"/>
    <w:tmpl w:val="9B48B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B477F46"/>
    <w:multiLevelType w:val="hybridMultilevel"/>
    <w:tmpl w:val="FBB6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BA5166C"/>
    <w:multiLevelType w:val="hybridMultilevel"/>
    <w:tmpl w:val="C50CF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62"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61013019"/>
    <w:multiLevelType w:val="hybridMultilevel"/>
    <w:tmpl w:val="DA629286"/>
    <w:lvl w:ilvl="0" w:tplc="AE4C4106">
      <w:start w:val="1"/>
      <w:numFmt w:val="bullet"/>
      <w:lvlText w:val="◦"/>
      <w:lvlJc w:val="left"/>
      <w:pPr>
        <w:tabs>
          <w:tab w:val="num" w:pos="360"/>
        </w:tabs>
        <w:ind w:left="360" w:hanging="360"/>
      </w:pPr>
      <w:rPr>
        <w:rFonts w:ascii="Microsoft Sans Serif" w:hAnsi="Microsoft Sans Serif" w:hint="default"/>
      </w:rPr>
    </w:lvl>
    <w:lvl w:ilvl="1" w:tplc="D4DA5ACA">
      <w:start w:val="1"/>
      <w:numFmt w:val="bullet"/>
      <w:lvlText w:val="◦"/>
      <w:lvlJc w:val="left"/>
      <w:pPr>
        <w:tabs>
          <w:tab w:val="num" w:pos="1080"/>
        </w:tabs>
        <w:ind w:left="1080" w:hanging="360"/>
      </w:pPr>
      <w:rPr>
        <w:rFonts w:ascii="Microsoft Sans Serif" w:hAnsi="Microsoft Sans Serif" w:hint="default"/>
      </w:rPr>
    </w:lvl>
    <w:lvl w:ilvl="2" w:tplc="4EA6A5CE">
      <w:numFmt w:val="bullet"/>
      <w:lvlText w:val="•"/>
      <w:lvlJc w:val="left"/>
      <w:pPr>
        <w:tabs>
          <w:tab w:val="num" w:pos="1800"/>
        </w:tabs>
        <w:ind w:left="1800" w:hanging="360"/>
      </w:pPr>
      <w:rPr>
        <w:rFonts w:ascii="Microsoft Sans Serif" w:hAnsi="Microsoft Sans Serif" w:hint="default"/>
      </w:rPr>
    </w:lvl>
    <w:lvl w:ilvl="3" w:tplc="3D4A9138" w:tentative="1">
      <w:start w:val="1"/>
      <w:numFmt w:val="bullet"/>
      <w:lvlText w:val="◦"/>
      <w:lvlJc w:val="left"/>
      <w:pPr>
        <w:tabs>
          <w:tab w:val="num" w:pos="2520"/>
        </w:tabs>
        <w:ind w:left="2520" w:hanging="360"/>
      </w:pPr>
      <w:rPr>
        <w:rFonts w:ascii="Microsoft Sans Serif" w:hAnsi="Microsoft Sans Serif" w:hint="default"/>
      </w:rPr>
    </w:lvl>
    <w:lvl w:ilvl="4" w:tplc="ACF6E67E" w:tentative="1">
      <w:start w:val="1"/>
      <w:numFmt w:val="bullet"/>
      <w:lvlText w:val="◦"/>
      <w:lvlJc w:val="left"/>
      <w:pPr>
        <w:tabs>
          <w:tab w:val="num" w:pos="3240"/>
        </w:tabs>
        <w:ind w:left="3240" w:hanging="360"/>
      </w:pPr>
      <w:rPr>
        <w:rFonts w:ascii="Microsoft Sans Serif" w:hAnsi="Microsoft Sans Serif" w:hint="default"/>
      </w:rPr>
    </w:lvl>
    <w:lvl w:ilvl="5" w:tplc="31A62EB8" w:tentative="1">
      <w:start w:val="1"/>
      <w:numFmt w:val="bullet"/>
      <w:lvlText w:val="◦"/>
      <w:lvlJc w:val="left"/>
      <w:pPr>
        <w:tabs>
          <w:tab w:val="num" w:pos="3960"/>
        </w:tabs>
        <w:ind w:left="3960" w:hanging="360"/>
      </w:pPr>
      <w:rPr>
        <w:rFonts w:ascii="Microsoft Sans Serif" w:hAnsi="Microsoft Sans Serif" w:hint="default"/>
      </w:rPr>
    </w:lvl>
    <w:lvl w:ilvl="6" w:tplc="AFCA5500" w:tentative="1">
      <w:start w:val="1"/>
      <w:numFmt w:val="bullet"/>
      <w:lvlText w:val="◦"/>
      <w:lvlJc w:val="left"/>
      <w:pPr>
        <w:tabs>
          <w:tab w:val="num" w:pos="4680"/>
        </w:tabs>
        <w:ind w:left="4680" w:hanging="360"/>
      </w:pPr>
      <w:rPr>
        <w:rFonts w:ascii="Microsoft Sans Serif" w:hAnsi="Microsoft Sans Serif" w:hint="default"/>
      </w:rPr>
    </w:lvl>
    <w:lvl w:ilvl="7" w:tplc="4F02975C" w:tentative="1">
      <w:start w:val="1"/>
      <w:numFmt w:val="bullet"/>
      <w:lvlText w:val="◦"/>
      <w:lvlJc w:val="left"/>
      <w:pPr>
        <w:tabs>
          <w:tab w:val="num" w:pos="5400"/>
        </w:tabs>
        <w:ind w:left="5400" w:hanging="360"/>
      </w:pPr>
      <w:rPr>
        <w:rFonts w:ascii="Microsoft Sans Serif" w:hAnsi="Microsoft Sans Serif" w:hint="default"/>
      </w:rPr>
    </w:lvl>
    <w:lvl w:ilvl="8" w:tplc="53101570" w:tentative="1">
      <w:start w:val="1"/>
      <w:numFmt w:val="bullet"/>
      <w:lvlText w:val="◦"/>
      <w:lvlJc w:val="left"/>
      <w:pPr>
        <w:tabs>
          <w:tab w:val="num" w:pos="6120"/>
        </w:tabs>
        <w:ind w:left="6120" w:hanging="360"/>
      </w:pPr>
      <w:rPr>
        <w:rFonts w:ascii="Microsoft Sans Serif" w:hAnsi="Microsoft Sans Serif" w:hint="default"/>
      </w:rPr>
    </w:lvl>
  </w:abstractNum>
  <w:abstractNum w:abstractNumId="64" w15:restartNumberingAfterBreak="0">
    <w:nsid w:val="62F04F1F"/>
    <w:multiLevelType w:val="hybridMultilevel"/>
    <w:tmpl w:val="416C5D06"/>
    <w:lvl w:ilvl="0" w:tplc="06487C42">
      <w:start w:val="1"/>
      <w:numFmt w:val="bullet"/>
      <w:lvlText w:val="◦"/>
      <w:lvlJc w:val="left"/>
      <w:pPr>
        <w:tabs>
          <w:tab w:val="num" w:pos="720"/>
        </w:tabs>
        <w:ind w:left="720" w:hanging="360"/>
      </w:pPr>
      <w:rPr>
        <w:rFonts w:ascii="Microsoft Sans Serif" w:hAnsi="Microsoft Sans Serif" w:hint="default"/>
      </w:rPr>
    </w:lvl>
    <w:lvl w:ilvl="1" w:tplc="8FDC78F0">
      <w:start w:val="1"/>
      <w:numFmt w:val="bullet"/>
      <w:lvlText w:val="◦"/>
      <w:lvlJc w:val="left"/>
      <w:pPr>
        <w:tabs>
          <w:tab w:val="num" w:pos="1440"/>
        </w:tabs>
        <w:ind w:left="1440" w:hanging="360"/>
      </w:pPr>
      <w:rPr>
        <w:rFonts w:ascii="Microsoft Sans Serif" w:hAnsi="Microsoft Sans Serif" w:hint="default"/>
      </w:rPr>
    </w:lvl>
    <w:lvl w:ilvl="2" w:tplc="F51CDF2A">
      <w:numFmt w:val="bullet"/>
      <w:lvlText w:val="•"/>
      <w:lvlJc w:val="left"/>
      <w:pPr>
        <w:tabs>
          <w:tab w:val="num" w:pos="2160"/>
        </w:tabs>
        <w:ind w:left="2160" w:hanging="360"/>
      </w:pPr>
      <w:rPr>
        <w:rFonts w:ascii="Microsoft Sans Serif" w:hAnsi="Microsoft Sans Serif" w:hint="default"/>
      </w:rPr>
    </w:lvl>
    <w:lvl w:ilvl="3" w:tplc="C8E6AFEC" w:tentative="1">
      <w:start w:val="1"/>
      <w:numFmt w:val="bullet"/>
      <w:lvlText w:val="◦"/>
      <w:lvlJc w:val="left"/>
      <w:pPr>
        <w:tabs>
          <w:tab w:val="num" w:pos="2880"/>
        </w:tabs>
        <w:ind w:left="2880" w:hanging="360"/>
      </w:pPr>
      <w:rPr>
        <w:rFonts w:ascii="Microsoft Sans Serif" w:hAnsi="Microsoft Sans Serif" w:hint="default"/>
      </w:rPr>
    </w:lvl>
    <w:lvl w:ilvl="4" w:tplc="6DD86FF8" w:tentative="1">
      <w:start w:val="1"/>
      <w:numFmt w:val="bullet"/>
      <w:lvlText w:val="◦"/>
      <w:lvlJc w:val="left"/>
      <w:pPr>
        <w:tabs>
          <w:tab w:val="num" w:pos="3600"/>
        </w:tabs>
        <w:ind w:left="3600" w:hanging="360"/>
      </w:pPr>
      <w:rPr>
        <w:rFonts w:ascii="Microsoft Sans Serif" w:hAnsi="Microsoft Sans Serif" w:hint="default"/>
      </w:rPr>
    </w:lvl>
    <w:lvl w:ilvl="5" w:tplc="0D2A4264" w:tentative="1">
      <w:start w:val="1"/>
      <w:numFmt w:val="bullet"/>
      <w:lvlText w:val="◦"/>
      <w:lvlJc w:val="left"/>
      <w:pPr>
        <w:tabs>
          <w:tab w:val="num" w:pos="4320"/>
        </w:tabs>
        <w:ind w:left="4320" w:hanging="360"/>
      </w:pPr>
      <w:rPr>
        <w:rFonts w:ascii="Microsoft Sans Serif" w:hAnsi="Microsoft Sans Serif" w:hint="default"/>
      </w:rPr>
    </w:lvl>
    <w:lvl w:ilvl="6" w:tplc="8BF22A30" w:tentative="1">
      <w:start w:val="1"/>
      <w:numFmt w:val="bullet"/>
      <w:lvlText w:val="◦"/>
      <w:lvlJc w:val="left"/>
      <w:pPr>
        <w:tabs>
          <w:tab w:val="num" w:pos="5040"/>
        </w:tabs>
        <w:ind w:left="5040" w:hanging="360"/>
      </w:pPr>
      <w:rPr>
        <w:rFonts w:ascii="Microsoft Sans Serif" w:hAnsi="Microsoft Sans Serif" w:hint="default"/>
      </w:rPr>
    </w:lvl>
    <w:lvl w:ilvl="7" w:tplc="D88E605E" w:tentative="1">
      <w:start w:val="1"/>
      <w:numFmt w:val="bullet"/>
      <w:lvlText w:val="◦"/>
      <w:lvlJc w:val="left"/>
      <w:pPr>
        <w:tabs>
          <w:tab w:val="num" w:pos="5760"/>
        </w:tabs>
        <w:ind w:left="5760" w:hanging="360"/>
      </w:pPr>
      <w:rPr>
        <w:rFonts w:ascii="Microsoft Sans Serif" w:hAnsi="Microsoft Sans Serif" w:hint="default"/>
      </w:rPr>
    </w:lvl>
    <w:lvl w:ilvl="8" w:tplc="7CA8D5CC" w:tentative="1">
      <w:start w:val="1"/>
      <w:numFmt w:val="bullet"/>
      <w:lvlText w:val="◦"/>
      <w:lvlJc w:val="left"/>
      <w:pPr>
        <w:tabs>
          <w:tab w:val="num" w:pos="6480"/>
        </w:tabs>
        <w:ind w:left="6480" w:hanging="360"/>
      </w:pPr>
      <w:rPr>
        <w:rFonts w:ascii="Microsoft Sans Serif" w:hAnsi="Microsoft Sans Serif" w:hint="default"/>
      </w:rPr>
    </w:lvl>
  </w:abstractNum>
  <w:abstractNum w:abstractNumId="65"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81D7267"/>
    <w:multiLevelType w:val="hybridMultilevel"/>
    <w:tmpl w:val="76E800CE"/>
    <w:lvl w:ilvl="0" w:tplc="3E8860D0">
      <w:start w:val="1"/>
      <w:numFmt w:val="bullet"/>
      <w:lvlText w:val="•"/>
      <w:lvlJc w:val="left"/>
      <w:pPr>
        <w:tabs>
          <w:tab w:val="num" w:pos="720"/>
        </w:tabs>
        <w:ind w:left="720" w:hanging="360"/>
      </w:pPr>
      <w:rPr>
        <w:rFonts w:ascii="Microsoft Sans Serif" w:hAnsi="Microsoft Sans Serif" w:hint="default"/>
      </w:rPr>
    </w:lvl>
    <w:lvl w:ilvl="1" w:tplc="90463950" w:tentative="1">
      <w:start w:val="1"/>
      <w:numFmt w:val="bullet"/>
      <w:lvlText w:val="•"/>
      <w:lvlJc w:val="left"/>
      <w:pPr>
        <w:tabs>
          <w:tab w:val="num" w:pos="1440"/>
        </w:tabs>
        <w:ind w:left="1440" w:hanging="360"/>
      </w:pPr>
      <w:rPr>
        <w:rFonts w:ascii="Microsoft Sans Serif" w:hAnsi="Microsoft Sans Serif" w:hint="default"/>
      </w:rPr>
    </w:lvl>
    <w:lvl w:ilvl="2" w:tplc="00308022">
      <w:start w:val="1"/>
      <w:numFmt w:val="bullet"/>
      <w:lvlText w:val="•"/>
      <w:lvlJc w:val="left"/>
      <w:pPr>
        <w:tabs>
          <w:tab w:val="num" w:pos="2160"/>
        </w:tabs>
        <w:ind w:left="2160" w:hanging="360"/>
      </w:pPr>
      <w:rPr>
        <w:rFonts w:ascii="Microsoft Sans Serif" w:hAnsi="Microsoft Sans Serif" w:hint="default"/>
      </w:rPr>
    </w:lvl>
    <w:lvl w:ilvl="3" w:tplc="2E445832" w:tentative="1">
      <w:start w:val="1"/>
      <w:numFmt w:val="bullet"/>
      <w:lvlText w:val="•"/>
      <w:lvlJc w:val="left"/>
      <w:pPr>
        <w:tabs>
          <w:tab w:val="num" w:pos="2880"/>
        </w:tabs>
        <w:ind w:left="2880" w:hanging="360"/>
      </w:pPr>
      <w:rPr>
        <w:rFonts w:ascii="Microsoft Sans Serif" w:hAnsi="Microsoft Sans Serif" w:hint="default"/>
      </w:rPr>
    </w:lvl>
    <w:lvl w:ilvl="4" w:tplc="008A06CE" w:tentative="1">
      <w:start w:val="1"/>
      <w:numFmt w:val="bullet"/>
      <w:lvlText w:val="•"/>
      <w:lvlJc w:val="left"/>
      <w:pPr>
        <w:tabs>
          <w:tab w:val="num" w:pos="3600"/>
        </w:tabs>
        <w:ind w:left="3600" w:hanging="360"/>
      </w:pPr>
      <w:rPr>
        <w:rFonts w:ascii="Microsoft Sans Serif" w:hAnsi="Microsoft Sans Serif" w:hint="default"/>
      </w:rPr>
    </w:lvl>
    <w:lvl w:ilvl="5" w:tplc="87E021B4" w:tentative="1">
      <w:start w:val="1"/>
      <w:numFmt w:val="bullet"/>
      <w:lvlText w:val="•"/>
      <w:lvlJc w:val="left"/>
      <w:pPr>
        <w:tabs>
          <w:tab w:val="num" w:pos="4320"/>
        </w:tabs>
        <w:ind w:left="4320" w:hanging="360"/>
      </w:pPr>
      <w:rPr>
        <w:rFonts w:ascii="Microsoft Sans Serif" w:hAnsi="Microsoft Sans Serif" w:hint="default"/>
      </w:rPr>
    </w:lvl>
    <w:lvl w:ilvl="6" w:tplc="6C1836E8" w:tentative="1">
      <w:start w:val="1"/>
      <w:numFmt w:val="bullet"/>
      <w:lvlText w:val="•"/>
      <w:lvlJc w:val="left"/>
      <w:pPr>
        <w:tabs>
          <w:tab w:val="num" w:pos="5040"/>
        </w:tabs>
        <w:ind w:left="5040" w:hanging="360"/>
      </w:pPr>
      <w:rPr>
        <w:rFonts w:ascii="Microsoft Sans Serif" w:hAnsi="Microsoft Sans Serif" w:hint="default"/>
      </w:rPr>
    </w:lvl>
    <w:lvl w:ilvl="7" w:tplc="AEE0459C" w:tentative="1">
      <w:start w:val="1"/>
      <w:numFmt w:val="bullet"/>
      <w:lvlText w:val="•"/>
      <w:lvlJc w:val="left"/>
      <w:pPr>
        <w:tabs>
          <w:tab w:val="num" w:pos="5760"/>
        </w:tabs>
        <w:ind w:left="5760" w:hanging="360"/>
      </w:pPr>
      <w:rPr>
        <w:rFonts w:ascii="Microsoft Sans Serif" w:hAnsi="Microsoft Sans Serif" w:hint="default"/>
      </w:rPr>
    </w:lvl>
    <w:lvl w:ilvl="8" w:tplc="D5C68356" w:tentative="1">
      <w:start w:val="1"/>
      <w:numFmt w:val="bullet"/>
      <w:lvlText w:val="•"/>
      <w:lvlJc w:val="left"/>
      <w:pPr>
        <w:tabs>
          <w:tab w:val="num" w:pos="6480"/>
        </w:tabs>
        <w:ind w:left="6480" w:hanging="360"/>
      </w:pPr>
      <w:rPr>
        <w:rFonts w:ascii="Microsoft Sans Serif" w:hAnsi="Microsoft Sans Serif" w:hint="default"/>
      </w:rPr>
    </w:lvl>
  </w:abstractNum>
  <w:abstractNum w:abstractNumId="67" w15:restartNumberingAfterBreak="0">
    <w:nsid w:val="682C240B"/>
    <w:multiLevelType w:val="multilevel"/>
    <w:tmpl w:val="682C240B"/>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692328CA"/>
    <w:multiLevelType w:val="hybridMultilevel"/>
    <w:tmpl w:val="1F94C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B206E49"/>
    <w:multiLevelType w:val="hybridMultilevel"/>
    <w:tmpl w:val="6D68D052"/>
    <w:lvl w:ilvl="0" w:tplc="92EA8CC6">
      <w:start w:val="1"/>
      <w:numFmt w:val="bullet"/>
      <w:lvlText w:val=""/>
      <w:lvlJc w:val="left"/>
      <w:pPr>
        <w:tabs>
          <w:tab w:val="num" w:pos="720"/>
        </w:tabs>
        <w:ind w:left="720" w:hanging="360"/>
      </w:pPr>
      <w:rPr>
        <w:rFonts w:ascii="Wingdings 2" w:hAnsi="Wingdings 2" w:hint="default"/>
      </w:rPr>
    </w:lvl>
    <w:lvl w:ilvl="1" w:tplc="1C403808">
      <w:start w:val="1"/>
      <w:numFmt w:val="bullet"/>
      <w:lvlText w:val=""/>
      <w:lvlJc w:val="left"/>
      <w:pPr>
        <w:tabs>
          <w:tab w:val="num" w:pos="1440"/>
        </w:tabs>
        <w:ind w:left="1440" w:hanging="360"/>
      </w:pPr>
      <w:rPr>
        <w:rFonts w:ascii="Wingdings 2" w:hAnsi="Wingdings 2" w:hint="default"/>
      </w:rPr>
    </w:lvl>
    <w:lvl w:ilvl="2" w:tplc="136C7A3E">
      <w:numFmt w:val="bullet"/>
      <w:lvlText w:val=""/>
      <w:lvlJc w:val="left"/>
      <w:pPr>
        <w:tabs>
          <w:tab w:val="num" w:pos="2160"/>
        </w:tabs>
        <w:ind w:left="2160" w:hanging="360"/>
      </w:pPr>
      <w:rPr>
        <w:rFonts w:ascii="Wingdings 2" w:hAnsi="Wingdings 2" w:hint="default"/>
      </w:rPr>
    </w:lvl>
    <w:lvl w:ilvl="3" w:tplc="2D3003D4" w:tentative="1">
      <w:start w:val="1"/>
      <w:numFmt w:val="bullet"/>
      <w:lvlText w:val=""/>
      <w:lvlJc w:val="left"/>
      <w:pPr>
        <w:tabs>
          <w:tab w:val="num" w:pos="2880"/>
        </w:tabs>
        <w:ind w:left="2880" w:hanging="360"/>
      </w:pPr>
      <w:rPr>
        <w:rFonts w:ascii="Wingdings 2" w:hAnsi="Wingdings 2" w:hint="default"/>
      </w:rPr>
    </w:lvl>
    <w:lvl w:ilvl="4" w:tplc="24423DF6" w:tentative="1">
      <w:start w:val="1"/>
      <w:numFmt w:val="bullet"/>
      <w:lvlText w:val=""/>
      <w:lvlJc w:val="left"/>
      <w:pPr>
        <w:tabs>
          <w:tab w:val="num" w:pos="3600"/>
        </w:tabs>
        <w:ind w:left="3600" w:hanging="360"/>
      </w:pPr>
      <w:rPr>
        <w:rFonts w:ascii="Wingdings 2" w:hAnsi="Wingdings 2" w:hint="default"/>
      </w:rPr>
    </w:lvl>
    <w:lvl w:ilvl="5" w:tplc="92589BFA" w:tentative="1">
      <w:start w:val="1"/>
      <w:numFmt w:val="bullet"/>
      <w:lvlText w:val=""/>
      <w:lvlJc w:val="left"/>
      <w:pPr>
        <w:tabs>
          <w:tab w:val="num" w:pos="4320"/>
        </w:tabs>
        <w:ind w:left="4320" w:hanging="360"/>
      </w:pPr>
      <w:rPr>
        <w:rFonts w:ascii="Wingdings 2" w:hAnsi="Wingdings 2" w:hint="default"/>
      </w:rPr>
    </w:lvl>
    <w:lvl w:ilvl="6" w:tplc="6DD02752" w:tentative="1">
      <w:start w:val="1"/>
      <w:numFmt w:val="bullet"/>
      <w:lvlText w:val=""/>
      <w:lvlJc w:val="left"/>
      <w:pPr>
        <w:tabs>
          <w:tab w:val="num" w:pos="5040"/>
        </w:tabs>
        <w:ind w:left="5040" w:hanging="360"/>
      </w:pPr>
      <w:rPr>
        <w:rFonts w:ascii="Wingdings 2" w:hAnsi="Wingdings 2" w:hint="default"/>
      </w:rPr>
    </w:lvl>
    <w:lvl w:ilvl="7" w:tplc="E8246EDA" w:tentative="1">
      <w:start w:val="1"/>
      <w:numFmt w:val="bullet"/>
      <w:lvlText w:val=""/>
      <w:lvlJc w:val="left"/>
      <w:pPr>
        <w:tabs>
          <w:tab w:val="num" w:pos="5760"/>
        </w:tabs>
        <w:ind w:left="5760" w:hanging="360"/>
      </w:pPr>
      <w:rPr>
        <w:rFonts w:ascii="Wingdings 2" w:hAnsi="Wingdings 2" w:hint="default"/>
      </w:rPr>
    </w:lvl>
    <w:lvl w:ilvl="8" w:tplc="30DE07D8" w:tentative="1">
      <w:start w:val="1"/>
      <w:numFmt w:val="bullet"/>
      <w:lvlText w:val=""/>
      <w:lvlJc w:val="left"/>
      <w:pPr>
        <w:tabs>
          <w:tab w:val="num" w:pos="6480"/>
        </w:tabs>
        <w:ind w:left="6480" w:hanging="360"/>
      </w:pPr>
      <w:rPr>
        <w:rFonts w:ascii="Wingdings 2" w:hAnsi="Wingdings 2" w:hint="default"/>
      </w:rPr>
    </w:lvl>
  </w:abstractNum>
  <w:abstractNum w:abstractNumId="70" w15:restartNumberingAfterBreak="0">
    <w:nsid w:val="6D925596"/>
    <w:multiLevelType w:val="hybridMultilevel"/>
    <w:tmpl w:val="56B4A370"/>
    <w:lvl w:ilvl="0" w:tplc="8F70294A">
      <w:start w:val="1"/>
      <w:numFmt w:val="bullet"/>
      <w:lvlText w:val="•"/>
      <w:lvlJc w:val="left"/>
      <w:pPr>
        <w:tabs>
          <w:tab w:val="num" w:pos="720"/>
        </w:tabs>
        <w:ind w:left="720" w:hanging="360"/>
      </w:pPr>
      <w:rPr>
        <w:rFonts w:ascii="Arial" w:hAnsi="Arial" w:hint="default"/>
      </w:rPr>
    </w:lvl>
    <w:lvl w:ilvl="1" w:tplc="70BE8D90" w:tentative="1">
      <w:start w:val="1"/>
      <w:numFmt w:val="bullet"/>
      <w:lvlText w:val="•"/>
      <w:lvlJc w:val="left"/>
      <w:pPr>
        <w:tabs>
          <w:tab w:val="num" w:pos="1440"/>
        </w:tabs>
        <w:ind w:left="1440" w:hanging="360"/>
      </w:pPr>
      <w:rPr>
        <w:rFonts w:ascii="Arial" w:hAnsi="Arial" w:hint="default"/>
      </w:rPr>
    </w:lvl>
    <w:lvl w:ilvl="2" w:tplc="351CE6EE">
      <w:start w:val="1"/>
      <w:numFmt w:val="bullet"/>
      <w:lvlText w:val="•"/>
      <w:lvlJc w:val="left"/>
      <w:pPr>
        <w:tabs>
          <w:tab w:val="num" w:pos="2160"/>
        </w:tabs>
        <w:ind w:left="2160" w:hanging="360"/>
      </w:pPr>
      <w:rPr>
        <w:rFonts w:ascii="Arial" w:hAnsi="Arial" w:hint="default"/>
      </w:rPr>
    </w:lvl>
    <w:lvl w:ilvl="3" w:tplc="B51C6A28" w:tentative="1">
      <w:start w:val="1"/>
      <w:numFmt w:val="bullet"/>
      <w:lvlText w:val="•"/>
      <w:lvlJc w:val="left"/>
      <w:pPr>
        <w:tabs>
          <w:tab w:val="num" w:pos="2880"/>
        </w:tabs>
        <w:ind w:left="2880" w:hanging="360"/>
      </w:pPr>
      <w:rPr>
        <w:rFonts w:ascii="Arial" w:hAnsi="Arial" w:hint="default"/>
      </w:rPr>
    </w:lvl>
    <w:lvl w:ilvl="4" w:tplc="FCE21E20" w:tentative="1">
      <w:start w:val="1"/>
      <w:numFmt w:val="bullet"/>
      <w:lvlText w:val="•"/>
      <w:lvlJc w:val="left"/>
      <w:pPr>
        <w:tabs>
          <w:tab w:val="num" w:pos="3600"/>
        </w:tabs>
        <w:ind w:left="3600" w:hanging="360"/>
      </w:pPr>
      <w:rPr>
        <w:rFonts w:ascii="Arial" w:hAnsi="Arial" w:hint="default"/>
      </w:rPr>
    </w:lvl>
    <w:lvl w:ilvl="5" w:tplc="FB4E7B7A" w:tentative="1">
      <w:start w:val="1"/>
      <w:numFmt w:val="bullet"/>
      <w:lvlText w:val="•"/>
      <w:lvlJc w:val="left"/>
      <w:pPr>
        <w:tabs>
          <w:tab w:val="num" w:pos="4320"/>
        </w:tabs>
        <w:ind w:left="4320" w:hanging="360"/>
      </w:pPr>
      <w:rPr>
        <w:rFonts w:ascii="Arial" w:hAnsi="Arial" w:hint="default"/>
      </w:rPr>
    </w:lvl>
    <w:lvl w:ilvl="6" w:tplc="8B40A4BE" w:tentative="1">
      <w:start w:val="1"/>
      <w:numFmt w:val="bullet"/>
      <w:lvlText w:val="•"/>
      <w:lvlJc w:val="left"/>
      <w:pPr>
        <w:tabs>
          <w:tab w:val="num" w:pos="5040"/>
        </w:tabs>
        <w:ind w:left="5040" w:hanging="360"/>
      </w:pPr>
      <w:rPr>
        <w:rFonts w:ascii="Arial" w:hAnsi="Arial" w:hint="default"/>
      </w:rPr>
    </w:lvl>
    <w:lvl w:ilvl="7" w:tplc="B01C9B68" w:tentative="1">
      <w:start w:val="1"/>
      <w:numFmt w:val="bullet"/>
      <w:lvlText w:val="•"/>
      <w:lvlJc w:val="left"/>
      <w:pPr>
        <w:tabs>
          <w:tab w:val="num" w:pos="5760"/>
        </w:tabs>
        <w:ind w:left="5760" w:hanging="360"/>
      </w:pPr>
      <w:rPr>
        <w:rFonts w:ascii="Arial" w:hAnsi="Arial" w:hint="default"/>
      </w:rPr>
    </w:lvl>
    <w:lvl w:ilvl="8" w:tplc="78503734"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6E9D4F4B"/>
    <w:multiLevelType w:val="hybridMultilevel"/>
    <w:tmpl w:val="E520A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0E12AC0"/>
    <w:multiLevelType w:val="hybridMultilevel"/>
    <w:tmpl w:val="6E94BA76"/>
    <w:lvl w:ilvl="0" w:tplc="F148EF78">
      <w:start w:val="1"/>
      <w:numFmt w:val="bullet"/>
      <w:lvlText w:val=""/>
      <w:lvlJc w:val="left"/>
      <w:pPr>
        <w:tabs>
          <w:tab w:val="num" w:pos="720"/>
        </w:tabs>
        <w:ind w:left="720" w:hanging="360"/>
      </w:pPr>
      <w:rPr>
        <w:rFonts w:ascii="Wingdings 2" w:hAnsi="Wingdings 2" w:hint="default"/>
      </w:rPr>
    </w:lvl>
    <w:lvl w:ilvl="1" w:tplc="4F2CC066" w:tentative="1">
      <w:start w:val="1"/>
      <w:numFmt w:val="bullet"/>
      <w:lvlText w:val=""/>
      <w:lvlJc w:val="left"/>
      <w:pPr>
        <w:tabs>
          <w:tab w:val="num" w:pos="1440"/>
        </w:tabs>
        <w:ind w:left="1440" w:hanging="360"/>
      </w:pPr>
      <w:rPr>
        <w:rFonts w:ascii="Wingdings 2" w:hAnsi="Wingdings 2" w:hint="default"/>
      </w:rPr>
    </w:lvl>
    <w:lvl w:ilvl="2" w:tplc="7AA6A66C">
      <w:start w:val="1"/>
      <w:numFmt w:val="bullet"/>
      <w:lvlText w:val=""/>
      <w:lvlJc w:val="left"/>
      <w:pPr>
        <w:tabs>
          <w:tab w:val="num" w:pos="2160"/>
        </w:tabs>
        <w:ind w:left="2160" w:hanging="360"/>
      </w:pPr>
      <w:rPr>
        <w:rFonts w:ascii="Wingdings 2" w:hAnsi="Wingdings 2" w:hint="default"/>
      </w:rPr>
    </w:lvl>
    <w:lvl w:ilvl="3" w:tplc="1DD86B84" w:tentative="1">
      <w:start w:val="1"/>
      <w:numFmt w:val="bullet"/>
      <w:lvlText w:val=""/>
      <w:lvlJc w:val="left"/>
      <w:pPr>
        <w:tabs>
          <w:tab w:val="num" w:pos="2880"/>
        </w:tabs>
        <w:ind w:left="2880" w:hanging="360"/>
      </w:pPr>
      <w:rPr>
        <w:rFonts w:ascii="Wingdings 2" w:hAnsi="Wingdings 2" w:hint="default"/>
      </w:rPr>
    </w:lvl>
    <w:lvl w:ilvl="4" w:tplc="15D86212" w:tentative="1">
      <w:start w:val="1"/>
      <w:numFmt w:val="bullet"/>
      <w:lvlText w:val=""/>
      <w:lvlJc w:val="left"/>
      <w:pPr>
        <w:tabs>
          <w:tab w:val="num" w:pos="3600"/>
        </w:tabs>
        <w:ind w:left="3600" w:hanging="360"/>
      </w:pPr>
      <w:rPr>
        <w:rFonts w:ascii="Wingdings 2" w:hAnsi="Wingdings 2" w:hint="default"/>
      </w:rPr>
    </w:lvl>
    <w:lvl w:ilvl="5" w:tplc="A7388090" w:tentative="1">
      <w:start w:val="1"/>
      <w:numFmt w:val="bullet"/>
      <w:lvlText w:val=""/>
      <w:lvlJc w:val="left"/>
      <w:pPr>
        <w:tabs>
          <w:tab w:val="num" w:pos="4320"/>
        </w:tabs>
        <w:ind w:left="4320" w:hanging="360"/>
      </w:pPr>
      <w:rPr>
        <w:rFonts w:ascii="Wingdings 2" w:hAnsi="Wingdings 2" w:hint="default"/>
      </w:rPr>
    </w:lvl>
    <w:lvl w:ilvl="6" w:tplc="9ACC161E" w:tentative="1">
      <w:start w:val="1"/>
      <w:numFmt w:val="bullet"/>
      <w:lvlText w:val=""/>
      <w:lvlJc w:val="left"/>
      <w:pPr>
        <w:tabs>
          <w:tab w:val="num" w:pos="5040"/>
        </w:tabs>
        <w:ind w:left="5040" w:hanging="360"/>
      </w:pPr>
      <w:rPr>
        <w:rFonts w:ascii="Wingdings 2" w:hAnsi="Wingdings 2" w:hint="default"/>
      </w:rPr>
    </w:lvl>
    <w:lvl w:ilvl="7" w:tplc="D2080402" w:tentative="1">
      <w:start w:val="1"/>
      <w:numFmt w:val="bullet"/>
      <w:lvlText w:val=""/>
      <w:lvlJc w:val="left"/>
      <w:pPr>
        <w:tabs>
          <w:tab w:val="num" w:pos="5760"/>
        </w:tabs>
        <w:ind w:left="5760" w:hanging="360"/>
      </w:pPr>
      <w:rPr>
        <w:rFonts w:ascii="Wingdings 2" w:hAnsi="Wingdings 2" w:hint="default"/>
      </w:rPr>
    </w:lvl>
    <w:lvl w:ilvl="8" w:tplc="1E203CD4" w:tentative="1">
      <w:start w:val="1"/>
      <w:numFmt w:val="bullet"/>
      <w:lvlText w:val=""/>
      <w:lvlJc w:val="left"/>
      <w:pPr>
        <w:tabs>
          <w:tab w:val="num" w:pos="6480"/>
        </w:tabs>
        <w:ind w:left="6480" w:hanging="360"/>
      </w:pPr>
      <w:rPr>
        <w:rFonts w:ascii="Wingdings 2" w:hAnsi="Wingdings 2" w:hint="default"/>
      </w:rPr>
    </w:lvl>
  </w:abstractNum>
  <w:abstractNum w:abstractNumId="73" w15:restartNumberingAfterBreak="0">
    <w:nsid w:val="72CA7CB4"/>
    <w:multiLevelType w:val="hybridMultilevel"/>
    <w:tmpl w:val="A9B2C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36D677B"/>
    <w:multiLevelType w:val="hybridMultilevel"/>
    <w:tmpl w:val="4084750E"/>
    <w:lvl w:ilvl="0" w:tplc="36A84826">
      <w:start w:val="1"/>
      <w:numFmt w:val="bullet"/>
      <w:lvlText w:val=""/>
      <w:lvlJc w:val="left"/>
      <w:pPr>
        <w:tabs>
          <w:tab w:val="num" w:pos="720"/>
        </w:tabs>
        <w:ind w:left="720" w:hanging="360"/>
      </w:pPr>
      <w:rPr>
        <w:rFonts w:ascii="Wingdings 2" w:hAnsi="Wingdings 2" w:hint="default"/>
      </w:rPr>
    </w:lvl>
    <w:lvl w:ilvl="1" w:tplc="3EC2FF66">
      <w:start w:val="1"/>
      <w:numFmt w:val="bullet"/>
      <w:lvlText w:val=""/>
      <w:lvlJc w:val="left"/>
      <w:pPr>
        <w:tabs>
          <w:tab w:val="num" w:pos="1440"/>
        </w:tabs>
        <w:ind w:left="1440" w:hanging="360"/>
      </w:pPr>
      <w:rPr>
        <w:rFonts w:ascii="Wingdings 2" w:hAnsi="Wingdings 2" w:hint="default"/>
      </w:rPr>
    </w:lvl>
    <w:lvl w:ilvl="2" w:tplc="7FCC2F3A">
      <w:numFmt w:val="bullet"/>
      <w:lvlText w:val=""/>
      <w:lvlJc w:val="left"/>
      <w:pPr>
        <w:tabs>
          <w:tab w:val="num" w:pos="2160"/>
        </w:tabs>
        <w:ind w:left="2160" w:hanging="360"/>
      </w:pPr>
      <w:rPr>
        <w:rFonts w:ascii="Wingdings 2" w:hAnsi="Wingdings 2" w:hint="default"/>
      </w:rPr>
    </w:lvl>
    <w:lvl w:ilvl="3" w:tplc="249CEF44" w:tentative="1">
      <w:start w:val="1"/>
      <w:numFmt w:val="bullet"/>
      <w:lvlText w:val=""/>
      <w:lvlJc w:val="left"/>
      <w:pPr>
        <w:tabs>
          <w:tab w:val="num" w:pos="2880"/>
        </w:tabs>
        <w:ind w:left="2880" w:hanging="360"/>
      </w:pPr>
      <w:rPr>
        <w:rFonts w:ascii="Wingdings 2" w:hAnsi="Wingdings 2" w:hint="default"/>
      </w:rPr>
    </w:lvl>
    <w:lvl w:ilvl="4" w:tplc="C6FE8B82" w:tentative="1">
      <w:start w:val="1"/>
      <w:numFmt w:val="bullet"/>
      <w:lvlText w:val=""/>
      <w:lvlJc w:val="left"/>
      <w:pPr>
        <w:tabs>
          <w:tab w:val="num" w:pos="3600"/>
        </w:tabs>
        <w:ind w:left="3600" w:hanging="360"/>
      </w:pPr>
      <w:rPr>
        <w:rFonts w:ascii="Wingdings 2" w:hAnsi="Wingdings 2" w:hint="default"/>
      </w:rPr>
    </w:lvl>
    <w:lvl w:ilvl="5" w:tplc="5DAAA45E" w:tentative="1">
      <w:start w:val="1"/>
      <w:numFmt w:val="bullet"/>
      <w:lvlText w:val=""/>
      <w:lvlJc w:val="left"/>
      <w:pPr>
        <w:tabs>
          <w:tab w:val="num" w:pos="4320"/>
        </w:tabs>
        <w:ind w:left="4320" w:hanging="360"/>
      </w:pPr>
      <w:rPr>
        <w:rFonts w:ascii="Wingdings 2" w:hAnsi="Wingdings 2" w:hint="default"/>
      </w:rPr>
    </w:lvl>
    <w:lvl w:ilvl="6" w:tplc="449C9A58" w:tentative="1">
      <w:start w:val="1"/>
      <w:numFmt w:val="bullet"/>
      <w:lvlText w:val=""/>
      <w:lvlJc w:val="left"/>
      <w:pPr>
        <w:tabs>
          <w:tab w:val="num" w:pos="5040"/>
        </w:tabs>
        <w:ind w:left="5040" w:hanging="360"/>
      </w:pPr>
      <w:rPr>
        <w:rFonts w:ascii="Wingdings 2" w:hAnsi="Wingdings 2" w:hint="default"/>
      </w:rPr>
    </w:lvl>
    <w:lvl w:ilvl="7" w:tplc="A98A9750" w:tentative="1">
      <w:start w:val="1"/>
      <w:numFmt w:val="bullet"/>
      <w:lvlText w:val=""/>
      <w:lvlJc w:val="left"/>
      <w:pPr>
        <w:tabs>
          <w:tab w:val="num" w:pos="5760"/>
        </w:tabs>
        <w:ind w:left="5760" w:hanging="360"/>
      </w:pPr>
      <w:rPr>
        <w:rFonts w:ascii="Wingdings 2" w:hAnsi="Wingdings 2" w:hint="default"/>
      </w:rPr>
    </w:lvl>
    <w:lvl w:ilvl="8" w:tplc="7210540A" w:tentative="1">
      <w:start w:val="1"/>
      <w:numFmt w:val="bullet"/>
      <w:lvlText w:val=""/>
      <w:lvlJc w:val="left"/>
      <w:pPr>
        <w:tabs>
          <w:tab w:val="num" w:pos="6480"/>
        </w:tabs>
        <w:ind w:left="6480" w:hanging="360"/>
      </w:pPr>
      <w:rPr>
        <w:rFonts w:ascii="Wingdings 2" w:hAnsi="Wingdings 2" w:hint="default"/>
      </w:rPr>
    </w:lvl>
  </w:abstractNum>
  <w:abstractNum w:abstractNumId="75" w15:restartNumberingAfterBreak="0">
    <w:nsid w:val="76172DAD"/>
    <w:multiLevelType w:val="hybridMultilevel"/>
    <w:tmpl w:val="E4181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7926AA5"/>
    <w:multiLevelType w:val="hybridMultilevel"/>
    <w:tmpl w:val="88327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8343F48"/>
    <w:multiLevelType w:val="hybridMultilevel"/>
    <w:tmpl w:val="F4D2D91A"/>
    <w:lvl w:ilvl="0" w:tplc="44364FE6">
      <w:start w:val="1"/>
      <w:numFmt w:val="bullet"/>
      <w:lvlText w:val="-"/>
      <w:lvlJc w:val="left"/>
      <w:pPr>
        <w:tabs>
          <w:tab w:val="num" w:pos="720"/>
        </w:tabs>
        <w:ind w:left="720" w:hanging="360"/>
      </w:pPr>
      <w:rPr>
        <w:rFonts w:ascii="Times" w:hAnsi="Times" w:hint="default"/>
      </w:rPr>
    </w:lvl>
    <w:lvl w:ilvl="1" w:tplc="9418FFCA" w:tentative="1">
      <w:start w:val="1"/>
      <w:numFmt w:val="bullet"/>
      <w:lvlText w:val="-"/>
      <w:lvlJc w:val="left"/>
      <w:pPr>
        <w:tabs>
          <w:tab w:val="num" w:pos="1440"/>
        </w:tabs>
        <w:ind w:left="1440" w:hanging="360"/>
      </w:pPr>
      <w:rPr>
        <w:rFonts w:ascii="Times" w:hAnsi="Times" w:hint="default"/>
      </w:rPr>
    </w:lvl>
    <w:lvl w:ilvl="2" w:tplc="AB206EB2" w:tentative="1">
      <w:start w:val="1"/>
      <w:numFmt w:val="bullet"/>
      <w:lvlText w:val="-"/>
      <w:lvlJc w:val="left"/>
      <w:pPr>
        <w:tabs>
          <w:tab w:val="num" w:pos="2160"/>
        </w:tabs>
        <w:ind w:left="2160" w:hanging="360"/>
      </w:pPr>
      <w:rPr>
        <w:rFonts w:ascii="Times" w:hAnsi="Times" w:hint="default"/>
      </w:rPr>
    </w:lvl>
    <w:lvl w:ilvl="3" w:tplc="1B38779C" w:tentative="1">
      <w:start w:val="1"/>
      <w:numFmt w:val="bullet"/>
      <w:lvlText w:val="-"/>
      <w:lvlJc w:val="left"/>
      <w:pPr>
        <w:tabs>
          <w:tab w:val="num" w:pos="2880"/>
        </w:tabs>
        <w:ind w:left="2880" w:hanging="360"/>
      </w:pPr>
      <w:rPr>
        <w:rFonts w:ascii="Times" w:hAnsi="Times" w:hint="default"/>
      </w:rPr>
    </w:lvl>
    <w:lvl w:ilvl="4" w:tplc="2664386A" w:tentative="1">
      <w:start w:val="1"/>
      <w:numFmt w:val="bullet"/>
      <w:lvlText w:val="-"/>
      <w:lvlJc w:val="left"/>
      <w:pPr>
        <w:tabs>
          <w:tab w:val="num" w:pos="3600"/>
        </w:tabs>
        <w:ind w:left="3600" w:hanging="360"/>
      </w:pPr>
      <w:rPr>
        <w:rFonts w:ascii="Times" w:hAnsi="Times" w:hint="default"/>
      </w:rPr>
    </w:lvl>
    <w:lvl w:ilvl="5" w:tplc="BB427866" w:tentative="1">
      <w:start w:val="1"/>
      <w:numFmt w:val="bullet"/>
      <w:lvlText w:val="-"/>
      <w:lvlJc w:val="left"/>
      <w:pPr>
        <w:tabs>
          <w:tab w:val="num" w:pos="4320"/>
        </w:tabs>
        <w:ind w:left="4320" w:hanging="360"/>
      </w:pPr>
      <w:rPr>
        <w:rFonts w:ascii="Times" w:hAnsi="Times" w:hint="default"/>
      </w:rPr>
    </w:lvl>
    <w:lvl w:ilvl="6" w:tplc="583C874E" w:tentative="1">
      <w:start w:val="1"/>
      <w:numFmt w:val="bullet"/>
      <w:lvlText w:val="-"/>
      <w:lvlJc w:val="left"/>
      <w:pPr>
        <w:tabs>
          <w:tab w:val="num" w:pos="5040"/>
        </w:tabs>
        <w:ind w:left="5040" w:hanging="360"/>
      </w:pPr>
      <w:rPr>
        <w:rFonts w:ascii="Times" w:hAnsi="Times" w:hint="default"/>
      </w:rPr>
    </w:lvl>
    <w:lvl w:ilvl="7" w:tplc="5C1E4C8E" w:tentative="1">
      <w:start w:val="1"/>
      <w:numFmt w:val="bullet"/>
      <w:lvlText w:val="-"/>
      <w:lvlJc w:val="left"/>
      <w:pPr>
        <w:tabs>
          <w:tab w:val="num" w:pos="5760"/>
        </w:tabs>
        <w:ind w:left="5760" w:hanging="360"/>
      </w:pPr>
      <w:rPr>
        <w:rFonts w:ascii="Times" w:hAnsi="Times" w:hint="default"/>
      </w:rPr>
    </w:lvl>
    <w:lvl w:ilvl="8" w:tplc="7CCC30FE" w:tentative="1">
      <w:start w:val="1"/>
      <w:numFmt w:val="bullet"/>
      <w:lvlText w:val="-"/>
      <w:lvlJc w:val="left"/>
      <w:pPr>
        <w:tabs>
          <w:tab w:val="num" w:pos="6480"/>
        </w:tabs>
        <w:ind w:left="6480" w:hanging="360"/>
      </w:pPr>
      <w:rPr>
        <w:rFonts w:ascii="Times" w:hAnsi="Times" w:hint="default"/>
      </w:rPr>
    </w:lvl>
  </w:abstractNum>
  <w:abstractNum w:abstractNumId="78" w15:restartNumberingAfterBreak="0">
    <w:nsid w:val="791E5508"/>
    <w:multiLevelType w:val="hybridMultilevel"/>
    <w:tmpl w:val="A4D29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A66653C"/>
    <w:multiLevelType w:val="hybridMultilevel"/>
    <w:tmpl w:val="DFCE6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CE531FA"/>
    <w:multiLevelType w:val="hybridMultilevel"/>
    <w:tmpl w:val="1DF49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F681FE0"/>
    <w:multiLevelType w:val="hybridMultilevel"/>
    <w:tmpl w:val="39EC9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002307">
    <w:abstractNumId w:val="28"/>
  </w:num>
  <w:num w:numId="2" w16cid:durableId="1363747855">
    <w:abstractNumId w:val="0"/>
  </w:num>
  <w:num w:numId="3" w16cid:durableId="269896217">
    <w:abstractNumId w:val="6"/>
  </w:num>
  <w:num w:numId="4" w16cid:durableId="1629823909">
    <w:abstractNumId w:val="40"/>
  </w:num>
  <w:num w:numId="5" w16cid:durableId="1999725837">
    <w:abstractNumId w:val="50"/>
  </w:num>
  <w:num w:numId="6" w16cid:durableId="441152398">
    <w:abstractNumId w:val="4"/>
  </w:num>
  <w:num w:numId="7" w16cid:durableId="1060060704">
    <w:abstractNumId w:val="18"/>
  </w:num>
  <w:num w:numId="8" w16cid:durableId="1047489724">
    <w:abstractNumId w:val="25"/>
  </w:num>
  <w:num w:numId="9" w16cid:durableId="1564634926">
    <w:abstractNumId w:val="61"/>
  </w:num>
  <w:num w:numId="10" w16cid:durableId="646858063">
    <w:abstractNumId w:val="31"/>
  </w:num>
  <w:num w:numId="11" w16cid:durableId="1547063307">
    <w:abstractNumId w:val="21"/>
  </w:num>
  <w:num w:numId="12" w16cid:durableId="1124957727">
    <w:abstractNumId w:val="69"/>
  </w:num>
  <w:num w:numId="13" w16cid:durableId="134298807">
    <w:abstractNumId w:val="56"/>
  </w:num>
  <w:num w:numId="14" w16cid:durableId="934821671">
    <w:abstractNumId w:val="74"/>
  </w:num>
  <w:num w:numId="15" w16cid:durableId="140538127">
    <w:abstractNumId w:val="52"/>
  </w:num>
  <w:num w:numId="16" w16cid:durableId="210308843">
    <w:abstractNumId w:val="33"/>
  </w:num>
  <w:num w:numId="17" w16cid:durableId="1928466427">
    <w:abstractNumId w:val="37"/>
  </w:num>
  <w:num w:numId="18" w16cid:durableId="1151167979">
    <w:abstractNumId w:val="49"/>
  </w:num>
  <w:num w:numId="19" w16cid:durableId="458651071">
    <w:abstractNumId w:val="49"/>
  </w:num>
  <w:num w:numId="20" w16cid:durableId="1127315745">
    <w:abstractNumId w:val="30"/>
  </w:num>
  <w:num w:numId="21" w16cid:durableId="1909727920">
    <w:abstractNumId w:val="59"/>
  </w:num>
  <w:num w:numId="22" w16cid:durableId="1135636230">
    <w:abstractNumId w:val="66"/>
  </w:num>
  <w:num w:numId="23" w16cid:durableId="780302406">
    <w:abstractNumId w:val="63"/>
  </w:num>
  <w:num w:numId="24" w16cid:durableId="443695717">
    <w:abstractNumId w:val="81"/>
  </w:num>
  <w:num w:numId="25" w16cid:durableId="1569195659">
    <w:abstractNumId w:val="76"/>
  </w:num>
  <w:num w:numId="26" w16cid:durableId="1445686068">
    <w:abstractNumId w:val="60"/>
  </w:num>
  <w:num w:numId="27" w16cid:durableId="1686009677">
    <w:abstractNumId w:val="64"/>
  </w:num>
  <w:num w:numId="28" w16cid:durableId="22439690">
    <w:abstractNumId w:val="41"/>
  </w:num>
  <w:num w:numId="29" w16cid:durableId="401487490">
    <w:abstractNumId w:val="38"/>
  </w:num>
  <w:num w:numId="30" w16cid:durableId="670327940">
    <w:abstractNumId w:val="71"/>
  </w:num>
  <w:num w:numId="31" w16cid:durableId="678701045">
    <w:abstractNumId w:val="55"/>
  </w:num>
  <w:num w:numId="32" w16cid:durableId="1221357359">
    <w:abstractNumId w:val="22"/>
  </w:num>
  <w:num w:numId="33" w16cid:durableId="568420482">
    <w:abstractNumId w:val="39"/>
  </w:num>
  <w:num w:numId="34" w16cid:durableId="2051606832">
    <w:abstractNumId w:val="23"/>
  </w:num>
  <w:num w:numId="35" w16cid:durableId="152840574">
    <w:abstractNumId w:val="47"/>
  </w:num>
  <w:num w:numId="36" w16cid:durableId="1469399338">
    <w:abstractNumId w:val="54"/>
  </w:num>
  <w:num w:numId="37" w16cid:durableId="272325654">
    <w:abstractNumId w:val="5"/>
  </w:num>
  <w:num w:numId="38" w16cid:durableId="899706859">
    <w:abstractNumId w:val="77"/>
  </w:num>
  <w:num w:numId="39" w16cid:durableId="1193029359">
    <w:abstractNumId w:val="6"/>
  </w:num>
  <w:num w:numId="40" w16cid:durableId="191260474">
    <w:abstractNumId w:val="53"/>
  </w:num>
  <w:num w:numId="41" w16cid:durableId="1574050878">
    <w:abstractNumId w:val="12"/>
  </w:num>
  <w:num w:numId="42" w16cid:durableId="359822490">
    <w:abstractNumId w:val="10"/>
  </w:num>
  <w:num w:numId="43" w16cid:durableId="1109743186">
    <w:abstractNumId w:val="11"/>
  </w:num>
  <w:num w:numId="44" w16cid:durableId="630092943">
    <w:abstractNumId w:val="44"/>
  </w:num>
  <w:num w:numId="45" w16cid:durableId="1627154664">
    <w:abstractNumId w:val="15"/>
  </w:num>
  <w:num w:numId="46" w16cid:durableId="1914464568">
    <w:abstractNumId w:val="8"/>
  </w:num>
  <w:num w:numId="47" w16cid:durableId="1730029249">
    <w:abstractNumId w:val="68"/>
  </w:num>
  <w:num w:numId="48" w16cid:durableId="1172645557">
    <w:abstractNumId w:val="19"/>
  </w:num>
  <w:num w:numId="49" w16cid:durableId="1580166273">
    <w:abstractNumId w:val="2"/>
  </w:num>
  <w:num w:numId="50" w16cid:durableId="399794673">
    <w:abstractNumId w:val="3"/>
  </w:num>
  <w:num w:numId="51" w16cid:durableId="1161239732">
    <w:abstractNumId w:val="78"/>
  </w:num>
  <w:num w:numId="52" w16cid:durableId="1814371756">
    <w:abstractNumId w:val="24"/>
  </w:num>
  <w:num w:numId="53" w16cid:durableId="2112895822">
    <w:abstractNumId w:val="16"/>
  </w:num>
  <w:num w:numId="54" w16cid:durableId="1536696378">
    <w:abstractNumId w:val="14"/>
  </w:num>
  <w:num w:numId="55" w16cid:durableId="689842069">
    <w:abstractNumId w:val="7"/>
  </w:num>
  <w:num w:numId="56" w16cid:durableId="1832984516">
    <w:abstractNumId w:val="57"/>
  </w:num>
  <w:num w:numId="57" w16cid:durableId="1401831732">
    <w:abstractNumId w:val="6"/>
  </w:num>
  <w:num w:numId="58" w16cid:durableId="2085183733">
    <w:abstractNumId w:val="6"/>
  </w:num>
  <w:num w:numId="59" w16cid:durableId="1191527713">
    <w:abstractNumId w:val="35"/>
  </w:num>
  <w:num w:numId="60" w16cid:durableId="992837088">
    <w:abstractNumId w:val="46"/>
  </w:num>
  <w:num w:numId="61" w16cid:durableId="268465437">
    <w:abstractNumId w:val="36"/>
  </w:num>
  <w:num w:numId="62" w16cid:durableId="1896314096">
    <w:abstractNumId w:val="32"/>
  </w:num>
  <w:num w:numId="63" w16cid:durableId="1083382215">
    <w:abstractNumId w:val="6"/>
  </w:num>
  <w:num w:numId="64" w16cid:durableId="896554692">
    <w:abstractNumId w:val="6"/>
  </w:num>
  <w:num w:numId="65" w16cid:durableId="1076319363">
    <w:abstractNumId w:val="58"/>
  </w:num>
  <w:num w:numId="66" w16cid:durableId="335503976">
    <w:abstractNumId w:val="43"/>
  </w:num>
  <w:num w:numId="67" w16cid:durableId="1045762293">
    <w:abstractNumId w:val="29"/>
  </w:num>
  <w:num w:numId="68" w16cid:durableId="1741440070">
    <w:abstractNumId w:val="79"/>
  </w:num>
  <w:num w:numId="69" w16cid:durableId="1427261730">
    <w:abstractNumId w:val="80"/>
  </w:num>
  <w:num w:numId="70" w16cid:durableId="186524820">
    <w:abstractNumId w:val="73"/>
  </w:num>
  <w:num w:numId="71" w16cid:durableId="1081636772">
    <w:abstractNumId w:val="13"/>
  </w:num>
  <w:num w:numId="72" w16cid:durableId="122235698">
    <w:abstractNumId w:val="6"/>
  </w:num>
  <w:num w:numId="73" w16cid:durableId="1366951208">
    <w:abstractNumId w:val="6"/>
  </w:num>
  <w:num w:numId="74" w16cid:durableId="555049064">
    <w:abstractNumId w:val="6"/>
  </w:num>
  <w:num w:numId="75" w16cid:durableId="1733573553">
    <w:abstractNumId w:val="6"/>
  </w:num>
  <w:num w:numId="76" w16cid:durableId="1802190482">
    <w:abstractNumId w:val="26"/>
  </w:num>
  <w:num w:numId="77" w16cid:durableId="1406223956">
    <w:abstractNumId w:val="1"/>
  </w:num>
  <w:num w:numId="78" w16cid:durableId="1219711488">
    <w:abstractNumId w:val="9"/>
  </w:num>
  <w:num w:numId="79" w16cid:durableId="190994180">
    <w:abstractNumId w:val="20"/>
  </w:num>
  <w:num w:numId="80" w16cid:durableId="355691847">
    <w:abstractNumId w:val="82"/>
  </w:num>
  <w:num w:numId="81" w16cid:durableId="1196966563">
    <w:abstractNumId w:val="72"/>
  </w:num>
  <w:num w:numId="82" w16cid:durableId="973367897">
    <w:abstractNumId w:val="6"/>
  </w:num>
  <w:num w:numId="83" w16cid:durableId="398094473">
    <w:abstractNumId w:val="62"/>
  </w:num>
  <w:num w:numId="84" w16cid:durableId="2127187970">
    <w:abstractNumId w:val="65"/>
  </w:num>
  <w:num w:numId="85" w16cid:durableId="1324047347">
    <w:abstractNumId w:val="42"/>
  </w:num>
  <w:num w:numId="86" w16cid:durableId="1279989121">
    <w:abstractNumId w:val="34"/>
  </w:num>
  <w:num w:numId="87" w16cid:durableId="511340348">
    <w:abstractNumId w:val="67"/>
  </w:num>
  <w:num w:numId="88" w16cid:durableId="998967562">
    <w:abstractNumId w:val="75"/>
  </w:num>
  <w:num w:numId="89" w16cid:durableId="2097482028">
    <w:abstractNumId w:val="27"/>
  </w:num>
  <w:num w:numId="90" w16cid:durableId="608053187">
    <w:abstractNumId w:val="6"/>
  </w:num>
  <w:num w:numId="91" w16cid:durableId="919633279">
    <w:abstractNumId w:val="6"/>
  </w:num>
  <w:num w:numId="92" w16cid:durableId="1053114705">
    <w:abstractNumId w:val="6"/>
  </w:num>
  <w:num w:numId="93" w16cid:durableId="183053976">
    <w:abstractNumId w:val="6"/>
  </w:num>
  <w:num w:numId="94" w16cid:durableId="1019307604">
    <w:abstractNumId w:val="48"/>
  </w:num>
  <w:num w:numId="95" w16cid:durableId="1257979459">
    <w:abstractNumId w:val="51"/>
  </w:num>
  <w:num w:numId="96" w16cid:durableId="1464230048">
    <w:abstractNumId w:val="70"/>
  </w:num>
  <w:num w:numId="97" w16cid:durableId="1220941876">
    <w:abstractNumId w:val="6"/>
  </w:num>
  <w:num w:numId="98" w16cid:durableId="1608346302">
    <w:abstractNumId w:val="45"/>
  </w:num>
  <w:num w:numId="99" w16cid:durableId="383336052">
    <w:abstractNumId w:val="17"/>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8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5D5"/>
    <w:rsid w:val="000007CB"/>
    <w:rsid w:val="000007EB"/>
    <w:rsid w:val="00000B29"/>
    <w:rsid w:val="00000C3F"/>
    <w:rsid w:val="00000ECA"/>
    <w:rsid w:val="00000F7F"/>
    <w:rsid w:val="00000FA4"/>
    <w:rsid w:val="000010BA"/>
    <w:rsid w:val="0000133B"/>
    <w:rsid w:val="00001375"/>
    <w:rsid w:val="000013D6"/>
    <w:rsid w:val="000013FA"/>
    <w:rsid w:val="0000163F"/>
    <w:rsid w:val="0000165B"/>
    <w:rsid w:val="0000173C"/>
    <w:rsid w:val="00001919"/>
    <w:rsid w:val="00001A65"/>
    <w:rsid w:val="00001C0F"/>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1AD"/>
    <w:rsid w:val="00003227"/>
    <w:rsid w:val="00003678"/>
    <w:rsid w:val="000037BF"/>
    <w:rsid w:val="000037EE"/>
    <w:rsid w:val="000037FB"/>
    <w:rsid w:val="000038C2"/>
    <w:rsid w:val="00003AD9"/>
    <w:rsid w:val="00003D0A"/>
    <w:rsid w:val="00003EF4"/>
    <w:rsid w:val="00003F28"/>
    <w:rsid w:val="0000400F"/>
    <w:rsid w:val="00004022"/>
    <w:rsid w:val="0000403F"/>
    <w:rsid w:val="00004627"/>
    <w:rsid w:val="00004885"/>
    <w:rsid w:val="00004D8B"/>
    <w:rsid w:val="00004D8C"/>
    <w:rsid w:val="00004DCB"/>
    <w:rsid w:val="00004E5C"/>
    <w:rsid w:val="000050B5"/>
    <w:rsid w:val="00005156"/>
    <w:rsid w:val="000051F0"/>
    <w:rsid w:val="0000533C"/>
    <w:rsid w:val="00005423"/>
    <w:rsid w:val="0000553B"/>
    <w:rsid w:val="000056D2"/>
    <w:rsid w:val="0000585E"/>
    <w:rsid w:val="000058B2"/>
    <w:rsid w:val="000059A1"/>
    <w:rsid w:val="00005A65"/>
    <w:rsid w:val="00005B6F"/>
    <w:rsid w:val="00005F32"/>
    <w:rsid w:val="00005F6B"/>
    <w:rsid w:val="00006230"/>
    <w:rsid w:val="000063BC"/>
    <w:rsid w:val="000065FA"/>
    <w:rsid w:val="0000663E"/>
    <w:rsid w:val="00006780"/>
    <w:rsid w:val="00006C7A"/>
    <w:rsid w:val="00006CCC"/>
    <w:rsid w:val="00006E62"/>
    <w:rsid w:val="00006E7A"/>
    <w:rsid w:val="000070BE"/>
    <w:rsid w:val="00007495"/>
    <w:rsid w:val="00007499"/>
    <w:rsid w:val="000074BC"/>
    <w:rsid w:val="00007505"/>
    <w:rsid w:val="0000763D"/>
    <w:rsid w:val="000077FF"/>
    <w:rsid w:val="0000792C"/>
    <w:rsid w:val="0000796C"/>
    <w:rsid w:val="00007A6C"/>
    <w:rsid w:val="00007B4B"/>
    <w:rsid w:val="00007C11"/>
    <w:rsid w:val="00007CB0"/>
    <w:rsid w:val="00010144"/>
    <w:rsid w:val="000101EF"/>
    <w:rsid w:val="00010323"/>
    <w:rsid w:val="000103E2"/>
    <w:rsid w:val="0001047C"/>
    <w:rsid w:val="0001055C"/>
    <w:rsid w:val="00010669"/>
    <w:rsid w:val="00010885"/>
    <w:rsid w:val="00010C33"/>
    <w:rsid w:val="00010E97"/>
    <w:rsid w:val="00010FD1"/>
    <w:rsid w:val="00011048"/>
    <w:rsid w:val="0001117C"/>
    <w:rsid w:val="00011187"/>
    <w:rsid w:val="000111D9"/>
    <w:rsid w:val="00011408"/>
    <w:rsid w:val="00011474"/>
    <w:rsid w:val="000114EA"/>
    <w:rsid w:val="00011562"/>
    <w:rsid w:val="000119C7"/>
    <w:rsid w:val="00011C04"/>
    <w:rsid w:val="00011F57"/>
    <w:rsid w:val="00012054"/>
    <w:rsid w:val="000121B3"/>
    <w:rsid w:val="000124D1"/>
    <w:rsid w:val="0001250C"/>
    <w:rsid w:val="0001273F"/>
    <w:rsid w:val="00012A4B"/>
    <w:rsid w:val="00012A91"/>
    <w:rsid w:val="00012B77"/>
    <w:rsid w:val="00012D57"/>
    <w:rsid w:val="0001321B"/>
    <w:rsid w:val="00013326"/>
    <w:rsid w:val="00013342"/>
    <w:rsid w:val="0001338D"/>
    <w:rsid w:val="00013425"/>
    <w:rsid w:val="00013528"/>
    <w:rsid w:val="000137BA"/>
    <w:rsid w:val="00013968"/>
    <w:rsid w:val="0001398C"/>
    <w:rsid w:val="00013B63"/>
    <w:rsid w:val="00013F64"/>
    <w:rsid w:val="0001404D"/>
    <w:rsid w:val="0001405D"/>
    <w:rsid w:val="000141F0"/>
    <w:rsid w:val="00014901"/>
    <w:rsid w:val="00014B79"/>
    <w:rsid w:val="00014C13"/>
    <w:rsid w:val="00014DC1"/>
    <w:rsid w:val="00014E0E"/>
    <w:rsid w:val="0001505E"/>
    <w:rsid w:val="000151ED"/>
    <w:rsid w:val="0001522B"/>
    <w:rsid w:val="00015BCB"/>
    <w:rsid w:val="00015C64"/>
    <w:rsid w:val="00015CED"/>
    <w:rsid w:val="00015D71"/>
    <w:rsid w:val="00015FF3"/>
    <w:rsid w:val="00016082"/>
    <w:rsid w:val="000160D3"/>
    <w:rsid w:val="00016143"/>
    <w:rsid w:val="000162B2"/>
    <w:rsid w:val="0001645D"/>
    <w:rsid w:val="000164BB"/>
    <w:rsid w:val="000164E6"/>
    <w:rsid w:val="00016656"/>
    <w:rsid w:val="00016665"/>
    <w:rsid w:val="000167A6"/>
    <w:rsid w:val="00016DCE"/>
    <w:rsid w:val="00017309"/>
    <w:rsid w:val="000176E7"/>
    <w:rsid w:val="000179A8"/>
    <w:rsid w:val="00017BE6"/>
    <w:rsid w:val="00017C33"/>
    <w:rsid w:val="0002002A"/>
    <w:rsid w:val="000200C3"/>
    <w:rsid w:val="000204A6"/>
    <w:rsid w:val="000205A3"/>
    <w:rsid w:val="000205C1"/>
    <w:rsid w:val="0002085F"/>
    <w:rsid w:val="0002095B"/>
    <w:rsid w:val="000209D8"/>
    <w:rsid w:val="000209FA"/>
    <w:rsid w:val="00020C5E"/>
    <w:rsid w:val="00020D61"/>
    <w:rsid w:val="00020F20"/>
    <w:rsid w:val="00021001"/>
    <w:rsid w:val="00021007"/>
    <w:rsid w:val="000210D0"/>
    <w:rsid w:val="00021138"/>
    <w:rsid w:val="0002113C"/>
    <w:rsid w:val="000211B1"/>
    <w:rsid w:val="0002130A"/>
    <w:rsid w:val="0002177A"/>
    <w:rsid w:val="000217A4"/>
    <w:rsid w:val="00021911"/>
    <w:rsid w:val="00021A1A"/>
    <w:rsid w:val="00021C67"/>
    <w:rsid w:val="00021D90"/>
    <w:rsid w:val="00021DEC"/>
    <w:rsid w:val="00021E3D"/>
    <w:rsid w:val="000220E1"/>
    <w:rsid w:val="000221EB"/>
    <w:rsid w:val="000222F7"/>
    <w:rsid w:val="00022453"/>
    <w:rsid w:val="000224FE"/>
    <w:rsid w:val="000225A6"/>
    <w:rsid w:val="000228DC"/>
    <w:rsid w:val="00022FC9"/>
    <w:rsid w:val="00023194"/>
    <w:rsid w:val="000231B9"/>
    <w:rsid w:val="00023201"/>
    <w:rsid w:val="000233F4"/>
    <w:rsid w:val="00023818"/>
    <w:rsid w:val="00023B05"/>
    <w:rsid w:val="00023C29"/>
    <w:rsid w:val="00023DC5"/>
    <w:rsid w:val="000243AC"/>
    <w:rsid w:val="000245E2"/>
    <w:rsid w:val="0002465B"/>
    <w:rsid w:val="0002473D"/>
    <w:rsid w:val="00024BCB"/>
    <w:rsid w:val="00024D64"/>
    <w:rsid w:val="00024E37"/>
    <w:rsid w:val="00024E41"/>
    <w:rsid w:val="00024EC9"/>
    <w:rsid w:val="0002506A"/>
    <w:rsid w:val="0002524C"/>
    <w:rsid w:val="000254A9"/>
    <w:rsid w:val="000255A1"/>
    <w:rsid w:val="00025630"/>
    <w:rsid w:val="0002569A"/>
    <w:rsid w:val="00025887"/>
    <w:rsid w:val="000258DD"/>
    <w:rsid w:val="0002591B"/>
    <w:rsid w:val="00025B99"/>
    <w:rsid w:val="00025C13"/>
    <w:rsid w:val="000261B8"/>
    <w:rsid w:val="000261DC"/>
    <w:rsid w:val="0002626D"/>
    <w:rsid w:val="00026446"/>
    <w:rsid w:val="00026500"/>
    <w:rsid w:val="000266AE"/>
    <w:rsid w:val="000267B7"/>
    <w:rsid w:val="00026820"/>
    <w:rsid w:val="00026905"/>
    <w:rsid w:val="00026977"/>
    <w:rsid w:val="00026B7D"/>
    <w:rsid w:val="00026B92"/>
    <w:rsid w:val="00026BB1"/>
    <w:rsid w:val="00026BE2"/>
    <w:rsid w:val="00026C64"/>
    <w:rsid w:val="00026CAE"/>
    <w:rsid w:val="00026EF9"/>
    <w:rsid w:val="00026F3A"/>
    <w:rsid w:val="00027333"/>
    <w:rsid w:val="000273DF"/>
    <w:rsid w:val="00027E95"/>
    <w:rsid w:val="00027F70"/>
    <w:rsid w:val="0003006B"/>
    <w:rsid w:val="0003008A"/>
    <w:rsid w:val="000300FE"/>
    <w:rsid w:val="00030202"/>
    <w:rsid w:val="00030619"/>
    <w:rsid w:val="000307C6"/>
    <w:rsid w:val="00030F4D"/>
    <w:rsid w:val="00030F74"/>
    <w:rsid w:val="00030F85"/>
    <w:rsid w:val="00031232"/>
    <w:rsid w:val="00031289"/>
    <w:rsid w:val="000312B4"/>
    <w:rsid w:val="0003134F"/>
    <w:rsid w:val="00031588"/>
    <w:rsid w:val="000317B2"/>
    <w:rsid w:val="000319E1"/>
    <w:rsid w:val="00031A66"/>
    <w:rsid w:val="00031EDD"/>
    <w:rsid w:val="00032088"/>
    <w:rsid w:val="000320FB"/>
    <w:rsid w:val="000321DC"/>
    <w:rsid w:val="0003258F"/>
    <w:rsid w:val="000325EF"/>
    <w:rsid w:val="000326D2"/>
    <w:rsid w:val="00032A0C"/>
    <w:rsid w:val="00032E0D"/>
    <w:rsid w:val="00033412"/>
    <w:rsid w:val="00033B56"/>
    <w:rsid w:val="00033EC5"/>
    <w:rsid w:val="0003456B"/>
    <w:rsid w:val="00034882"/>
    <w:rsid w:val="000349B7"/>
    <w:rsid w:val="000349BF"/>
    <w:rsid w:val="000352BD"/>
    <w:rsid w:val="00035303"/>
    <w:rsid w:val="0003540B"/>
    <w:rsid w:val="00035574"/>
    <w:rsid w:val="000355B6"/>
    <w:rsid w:val="000356A1"/>
    <w:rsid w:val="00035829"/>
    <w:rsid w:val="00035B0B"/>
    <w:rsid w:val="00035B79"/>
    <w:rsid w:val="00035EB9"/>
    <w:rsid w:val="000360D0"/>
    <w:rsid w:val="00036136"/>
    <w:rsid w:val="00036199"/>
    <w:rsid w:val="000361C2"/>
    <w:rsid w:val="000361D7"/>
    <w:rsid w:val="0003625F"/>
    <w:rsid w:val="000365A2"/>
    <w:rsid w:val="00036841"/>
    <w:rsid w:val="00036869"/>
    <w:rsid w:val="0003698E"/>
    <w:rsid w:val="00036AF9"/>
    <w:rsid w:val="00036C45"/>
    <w:rsid w:val="00036FA7"/>
    <w:rsid w:val="000370B4"/>
    <w:rsid w:val="0003710B"/>
    <w:rsid w:val="00037224"/>
    <w:rsid w:val="0003723F"/>
    <w:rsid w:val="00037416"/>
    <w:rsid w:val="000377D2"/>
    <w:rsid w:val="000377E3"/>
    <w:rsid w:val="000378C3"/>
    <w:rsid w:val="00037A21"/>
    <w:rsid w:val="00037AC6"/>
    <w:rsid w:val="00037C2D"/>
    <w:rsid w:val="00037D11"/>
    <w:rsid w:val="00037F13"/>
    <w:rsid w:val="00037F61"/>
    <w:rsid w:val="00037F82"/>
    <w:rsid w:val="00037FCF"/>
    <w:rsid w:val="000400C1"/>
    <w:rsid w:val="000402B6"/>
    <w:rsid w:val="000404F2"/>
    <w:rsid w:val="0004079E"/>
    <w:rsid w:val="00040AAD"/>
    <w:rsid w:val="00040AF5"/>
    <w:rsid w:val="00040BDD"/>
    <w:rsid w:val="00040C15"/>
    <w:rsid w:val="00040D02"/>
    <w:rsid w:val="00040F7A"/>
    <w:rsid w:val="00040FB8"/>
    <w:rsid w:val="00041243"/>
    <w:rsid w:val="000413B8"/>
    <w:rsid w:val="00041473"/>
    <w:rsid w:val="00041487"/>
    <w:rsid w:val="000416DE"/>
    <w:rsid w:val="0004182E"/>
    <w:rsid w:val="000418C8"/>
    <w:rsid w:val="0004198E"/>
    <w:rsid w:val="00041A32"/>
    <w:rsid w:val="00041BBC"/>
    <w:rsid w:val="00041D52"/>
    <w:rsid w:val="00041EC3"/>
    <w:rsid w:val="000422CD"/>
    <w:rsid w:val="00042437"/>
    <w:rsid w:val="00042660"/>
    <w:rsid w:val="00042810"/>
    <w:rsid w:val="000428B4"/>
    <w:rsid w:val="000428FB"/>
    <w:rsid w:val="000429CA"/>
    <w:rsid w:val="00042BFC"/>
    <w:rsid w:val="00042C6F"/>
    <w:rsid w:val="00042D62"/>
    <w:rsid w:val="00042DCE"/>
    <w:rsid w:val="00042E87"/>
    <w:rsid w:val="00042EFB"/>
    <w:rsid w:val="0004303B"/>
    <w:rsid w:val="0004304D"/>
    <w:rsid w:val="000430CF"/>
    <w:rsid w:val="00043120"/>
    <w:rsid w:val="00043143"/>
    <w:rsid w:val="00043407"/>
    <w:rsid w:val="00043461"/>
    <w:rsid w:val="00043547"/>
    <w:rsid w:val="0004365E"/>
    <w:rsid w:val="00043703"/>
    <w:rsid w:val="0004371C"/>
    <w:rsid w:val="00043A05"/>
    <w:rsid w:val="00043AEC"/>
    <w:rsid w:val="00044225"/>
    <w:rsid w:val="000443E2"/>
    <w:rsid w:val="00044424"/>
    <w:rsid w:val="000444C1"/>
    <w:rsid w:val="00044576"/>
    <w:rsid w:val="000447C3"/>
    <w:rsid w:val="00044872"/>
    <w:rsid w:val="00044DB3"/>
    <w:rsid w:val="00044DCE"/>
    <w:rsid w:val="00044DE7"/>
    <w:rsid w:val="00044F06"/>
    <w:rsid w:val="00044F40"/>
    <w:rsid w:val="00044F4F"/>
    <w:rsid w:val="00044FC4"/>
    <w:rsid w:val="000451E5"/>
    <w:rsid w:val="000453F6"/>
    <w:rsid w:val="000454C7"/>
    <w:rsid w:val="00045551"/>
    <w:rsid w:val="00045599"/>
    <w:rsid w:val="000455EB"/>
    <w:rsid w:val="00045837"/>
    <w:rsid w:val="000458F2"/>
    <w:rsid w:val="000459F4"/>
    <w:rsid w:val="00045A54"/>
    <w:rsid w:val="00045F98"/>
    <w:rsid w:val="0004602C"/>
    <w:rsid w:val="0004617E"/>
    <w:rsid w:val="000463AB"/>
    <w:rsid w:val="00046530"/>
    <w:rsid w:val="00046583"/>
    <w:rsid w:val="00046585"/>
    <w:rsid w:val="00046CD6"/>
    <w:rsid w:val="00046CE4"/>
    <w:rsid w:val="00046E6F"/>
    <w:rsid w:val="00046F9A"/>
    <w:rsid w:val="0004706C"/>
    <w:rsid w:val="000472F3"/>
    <w:rsid w:val="0004743B"/>
    <w:rsid w:val="00047792"/>
    <w:rsid w:val="000477BB"/>
    <w:rsid w:val="00047A82"/>
    <w:rsid w:val="00047B11"/>
    <w:rsid w:val="00047DC5"/>
    <w:rsid w:val="000501B9"/>
    <w:rsid w:val="00050335"/>
    <w:rsid w:val="0005055B"/>
    <w:rsid w:val="000505E0"/>
    <w:rsid w:val="00050619"/>
    <w:rsid w:val="000509E8"/>
    <w:rsid w:val="00050CB4"/>
    <w:rsid w:val="00050D42"/>
    <w:rsid w:val="00050ED6"/>
    <w:rsid w:val="00051051"/>
    <w:rsid w:val="00051135"/>
    <w:rsid w:val="00051181"/>
    <w:rsid w:val="00051219"/>
    <w:rsid w:val="000513D5"/>
    <w:rsid w:val="000514FD"/>
    <w:rsid w:val="000515F7"/>
    <w:rsid w:val="000516A6"/>
    <w:rsid w:val="0005171E"/>
    <w:rsid w:val="000517F0"/>
    <w:rsid w:val="00051870"/>
    <w:rsid w:val="00051DBB"/>
    <w:rsid w:val="0005201C"/>
    <w:rsid w:val="00052351"/>
    <w:rsid w:val="0005241E"/>
    <w:rsid w:val="00052489"/>
    <w:rsid w:val="0005291A"/>
    <w:rsid w:val="00052AE3"/>
    <w:rsid w:val="00052D8D"/>
    <w:rsid w:val="000531A8"/>
    <w:rsid w:val="000532C1"/>
    <w:rsid w:val="0005333C"/>
    <w:rsid w:val="00053390"/>
    <w:rsid w:val="0005348C"/>
    <w:rsid w:val="0005361B"/>
    <w:rsid w:val="00053849"/>
    <w:rsid w:val="000539B9"/>
    <w:rsid w:val="00053A47"/>
    <w:rsid w:val="00053BA1"/>
    <w:rsid w:val="00053CA8"/>
    <w:rsid w:val="00053D52"/>
    <w:rsid w:val="000541E1"/>
    <w:rsid w:val="0005456E"/>
    <w:rsid w:val="00054917"/>
    <w:rsid w:val="00054ACE"/>
    <w:rsid w:val="00054AE4"/>
    <w:rsid w:val="00054B6B"/>
    <w:rsid w:val="00054DAB"/>
    <w:rsid w:val="00054F53"/>
    <w:rsid w:val="0005504C"/>
    <w:rsid w:val="000550B8"/>
    <w:rsid w:val="00055736"/>
    <w:rsid w:val="00055873"/>
    <w:rsid w:val="0005594E"/>
    <w:rsid w:val="000559B9"/>
    <w:rsid w:val="00055A9F"/>
    <w:rsid w:val="00055ADD"/>
    <w:rsid w:val="00055B8E"/>
    <w:rsid w:val="0005602E"/>
    <w:rsid w:val="00056057"/>
    <w:rsid w:val="000564DB"/>
    <w:rsid w:val="00056675"/>
    <w:rsid w:val="000567F5"/>
    <w:rsid w:val="0005686E"/>
    <w:rsid w:val="00056F15"/>
    <w:rsid w:val="000572A7"/>
    <w:rsid w:val="0005730C"/>
    <w:rsid w:val="00057388"/>
    <w:rsid w:val="0005755D"/>
    <w:rsid w:val="00057619"/>
    <w:rsid w:val="00057A3D"/>
    <w:rsid w:val="00057AD3"/>
    <w:rsid w:val="00057CCE"/>
    <w:rsid w:val="00057DF9"/>
    <w:rsid w:val="00057E42"/>
    <w:rsid w:val="00057F68"/>
    <w:rsid w:val="00057F6C"/>
    <w:rsid w:val="00057FC9"/>
    <w:rsid w:val="00060018"/>
    <w:rsid w:val="00060586"/>
    <w:rsid w:val="000607C0"/>
    <w:rsid w:val="0006090A"/>
    <w:rsid w:val="00060AC3"/>
    <w:rsid w:val="00060F5E"/>
    <w:rsid w:val="00060FDB"/>
    <w:rsid w:val="000612AF"/>
    <w:rsid w:val="000612C5"/>
    <w:rsid w:val="00061315"/>
    <w:rsid w:val="000613C1"/>
    <w:rsid w:val="00061519"/>
    <w:rsid w:val="0006166D"/>
    <w:rsid w:val="00061692"/>
    <w:rsid w:val="000616E1"/>
    <w:rsid w:val="00061AF8"/>
    <w:rsid w:val="00061BDC"/>
    <w:rsid w:val="00061D2A"/>
    <w:rsid w:val="00061E17"/>
    <w:rsid w:val="00061E77"/>
    <w:rsid w:val="00061FBB"/>
    <w:rsid w:val="0006216F"/>
    <w:rsid w:val="000621A9"/>
    <w:rsid w:val="0006263A"/>
    <w:rsid w:val="000627FA"/>
    <w:rsid w:val="00062D85"/>
    <w:rsid w:val="00062D9A"/>
    <w:rsid w:val="00062F98"/>
    <w:rsid w:val="000630EB"/>
    <w:rsid w:val="000631CE"/>
    <w:rsid w:val="00063485"/>
    <w:rsid w:val="00063866"/>
    <w:rsid w:val="00063911"/>
    <w:rsid w:val="00063B4C"/>
    <w:rsid w:val="00063EA2"/>
    <w:rsid w:val="00063F57"/>
    <w:rsid w:val="00064078"/>
    <w:rsid w:val="000641E2"/>
    <w:rsid w:val="000642E4"/>
    <w:rsid w:val="0006436B"/>
    <w:rsid w:val="0006448A"/>
    <w:rsid w:val="000645D5"/>
    <w:rsid w:val="000647F5"/>
    <w:rsid w:val="0006480B"/>
    <w:rsid w:val="00064A2B"/>
    <w:rsid w:val="00064B46"/>
    <w:rsid w:val="00064E85"/>
    <w:rsid w:val="00064FA5"/>
    <w:rsid w:val="00065016"/>
    <w:rsid w:val="00065031"/>
    <w:rsid w:val="0006522C"/>
    <w:rsid w:val="0006528A"/>
    <w:rsid w:val="000652CE"/>
    <w:rsid w:val="000652F1"/>
    <w:rsid w:val="000653CA"/>
    <w:rsid w:val="00065439"/>
    <w:rsid w:val="0006549C"/>
    <w:rsid w:val="000659DD"/>
    <w:rsid w:val="00065BA7"/>
    <w:rsid w:val="00065D64"/>
    <w:rsid w:val="00065DD6"/>
    <w:rsid w:val="00066129"/>
    <w:rsid w:val="00066530"/>
    <w:rsid w:val="000666CD"/>
    <w:rsid w:val="000667D1"/>
    <w:rsid w:val="00066824"/>
    <w:rsid w:val="00066D1B"/>
    <w:rsid w:val="00066E4F"/>
    <w:rsid w:val="00066F44"/>
    <w:rsid w:val="0006702F"/>
    <w:rsid w:val="00067058"/>
    <w:rsid w:val="00067073"/>
    <w:rsid w:val="00067087"/>
    <w:rsid w:val="0006708B"/>
    <w:rsid w:val="00067179"/>
    <w:rsid w:val="0006739D"/>
    <w:rsid w:val="000675EA"/>
    <w:rsid w:val="0006769E"/>
    <w:rsid w:val="0006777C"/>
    <w:rsid w:val="000678CE"/>
    <w:rsid w:val="00067997"/>
    <w:rsid w:val="000679BC"/>
    <w:rsid w:val="00067FE2"/>
    <w:rsid w:val="0007011C"/>
    <w:rsid w:val="00070189"/>
    <w:rsid w:val="00070192"/>
    <w:rsid w:val="0007023E"/>
    <w:rsid w:val="0007025D"/>
    <w:rsid w:val="0007068C"/>
    <w:rsid w:val="000707CF"/>
    <w:rsid w:val="00070C4B"/>
    <w:rsid w:val="00070F05"/>
    <w:rsid w:val="00071116"/>
    <w:rsid w:val="0007118F"/>
    <w:rsid w:val="000715CE"/>
    <w:rsid w:val="0007162A"/>
    <w:rsid w:val="000716E3"/>
    <w:rsid w:val="000716FB"/>
    <w:rsid w:val="00071740"/>
    <w:rsid w:val="0007188B"/>
    <w:rsid w:val="0007192B"/>
    <w:rsid w:val="00071E2F"/>
    <w:rsid w:val="00072267"/>
    <w:rsid w:val="000722A0"/>
    <w:rsid w:val="0007255A"/>
    <w:rsid w:val="00072B4E"/>
    <w:rsid w:val="00072DB6"/>
    <w:rsid w:val="00072E62"/>
    <w:rsid w:val="00072E75"/>
    <w:rsid w:val="00072EFA"/>
    <w:rsid w:val="00072FF7"/>
    <w:rsid w:val="00073316"/>
    <w:rsid w:val="0007337F"/>
    <w:rsid w:val="00073473"/>
    <w:rsid w:val="000734E3"/>
    <w:rsid w:val="0007359A"/>
    <w:rsid w:val="000735F3"/>
    <w:rsid w:val="00073623"/>
    <w:rsid w:val="0007368E"/>
    <w:rsid w:val="00073785"/>
    <w:rsid w:val="0007382C"/>
    <w:rsid w:val="00073974"/>
    <w:rsid w:val="00073F00"/>
    <w:rsid w:val="00074078"/>
    <w:rsid w:val="000741B3"/>
    <w:rsid w:val="000741B4"/>
    <w:rsid w:val="000741DE"/>
    <w:rsid w:val="00074236"/>
    <w:rsid w:val="000742DB"/>
    <w:rsid w:val="00074375"/>
    <w:rsid w:val="000743A0"/>
    <w:rsid w:val="000747FC"/>
    <w:rsid w:val="000749B0"/>
    <w:rsid w:val="00074A9E"/>
    <w:rsid w:val="00074BF5"/>
    <w:rsid w:val="00074CD3"/>
    <w:rsid w:val="00074D34"/>
    <w:rsid w:val="00075005"/>
    <w:rsid w:val="000750B2"/>
    <w:rsid w:val="000751F3"/>
    <w:rsid w:val="0007522D"/>
    <w:rsid w:val="0007524C"/>
    <w:rsid w:val="000752CD"/>
    <w:rsid w:val="00075486"/>
    <w:rsid w:val="000754A1"/>
    <w:rsid w:val="000754BE"/>
    <w:rsid w:val="00075506"/>
    <w:rsid w:val="000755DA"/>
    <w:rsid w:val="00075680"/>
    <w:rsid w:val="000756DD"/>
    <w:rsid w:val="000758F2"/>
    <w:rsid w:val="00075999"/>
    <w:rsid w:val="000759D3"/>
    <w:rsid w:val="00075A67"/>
    <w:rsid w:val="00075AB6"/>
    <w:rsid w:val="00075BED"/>
    <w:rsid w:val="00075C1A"/>
    <w:rsid w:val="00076408"/>
    <w:rsid w:val="0007653C"/>
    <w:rsid w:val="000765ED"/>
    <w:rsid w:val="0007661E"/>
    <w:rsid w:val="00076D2D"/>
    <w:rsid w:val="00076EE4"/>
    <w:rsid w:val="00077073"/>
    <w:rsid w:val="00077408"/>
    <w:rsid w:val="000775B9"/>
    <w:rsid w:val="00077760"/>
    <w:rsid w:val="00077807"/>
    <w:rsid w:val="000778E8"/>
    <w:rsid w:val="00077931"/>
    <w:rsid w:val="000800AB"/>
    <w:rsid w:val="000800EC"/>
    <w:rsid w:val="000801A5"/>
    <w:rsid w:val="0008022A"/>
    <w:rsid w:val="000803C9"/>
    <w:rsid w:val="00080418"/>
    <w:rsid w:val="000805B2"/>
    <w:rsid w:val="00080809"/>
    <w:rsid w:val="00080906"/>
    <w:rsid w:val="00080B3C"/>
    <w:rsid w:val="00080CFF"/>
    <w:rsid w:val="00080D74"/>
    <w:rsid w:val="00080D81"/>
    <w:rsid w:val="00081063"/>
    <w:rsid w:val="000810A3"/>
    <w:rsid w:val="00081383"/>
    <w:rsid w:val="0008147E"/>
    <w:rsid w:val="0008172D"/>
    <w:rsid w:val="000817AD"/>
    <w:rsid w:val="00081923"/>
    <w:rsid w:val="00081BB6"/>
    <w:rsid w:val="00081E1D"/>
    <w:rsid w:val="00082207"/>
    <w:rsid w:val="000823B1"/>
    <w:rsid w:val="00082468"/>
    <w:rsid w:val="0008259B"/>
    <w:rsid w:val="000826F4"/>
    <w:rsid w:val="000826FF"/>
    <w:rsid w:val="0008280A"/>
    <w:rsid w:val="00082A49"/>
    <w:rsid w:val="00082C90"/>
    <w:rsid w:val="00082CF6"/>
    <w:rsid w:val="00082E57"/>
    <w:rsid w:val="0008318E"/>
    <w:rsid w:val="000832D0"/>
    <w:rsid w:val="0008331A"/>
    <w:rsid w:val="00083322"/>
    <w:rsid w:val="00083422"/>
    <w:rsid w:val="00083520"/>
    <w:rsid w:val="000838AE"/>
    <w:rsid w:val="0008399B"/>
    <w:rsid w:val="00083A4A"/>
    <w:rsid w:val="00083ABE"/>
    <w:rsid w:val="00083BFA"/>
    <w:rsid w:val="00083C99"/>
    <w:rsid w:val="00083CA9"/>
    <w:rsid w:val="00083CBF"/>
    <w:rsid w:val="00083F97"/>
    <w:rsid w:val="00084255"/>
    <w:rsid w:val="00084573"/>
    <w:rsid w:val="00085239"/>
    <w:rsid w:val="000858A1"/>
    <w:rsid w:val="00085A1F"/>
    <w:rsid w:val="00085A4E"/>
    <w:rsid w:val="00085A6B"/>
    <w:rsid w:val="00085F08"/>
    <w:rsid w:val="00086261"/>
    <w:rsid w:val="000862BA"/>
    <w:rsid w:val="000862F6"/>
    <w:rsid w:val="000867D7"/>
    <w:rsid w:val="000867E7"/>
    <w:rsid w:val="00086B50"/>
    <w:rsid w:val="00086B55"/>
    <w:rsid w:val="00086C4D"/>
    <w:rsid w:val="000871EA"/>
    <w:rsid w:val="00087477"/>
    <w:rsid w:val="0008760B"/>
    <w:rsid w:val="0008782D"/>
    <w:rsid w:val="000878F7"/>
    <w:rsid w:val="00087B20"/>
    <w:rsid w:val="00087E29"/>
    <w:rsid w:val="00090000"/>
    <w:rsid w:val="000901D6"/>
    <w:rsid w:val="0009037D"/>
    <w:rsid w:val="00090394"/>
    <w:rsid w:val="00090573"/>
    <w:rsid w:val="0009069B"/>
    <w:rsid w:val="000906BF"/>
    <w:rsid w:val="000906F7"/>
    <w:rsid w:val="00090779"/>
    <w:rsid w:val="00090925"/>
    <w:rsid w:val="00090CB5"/>
    <w:rsid w:val="00090DA4"/>
    <w:rsid w:val="00090E60"/>
    <w:rsid w:val="00090F01"/>
    <w:rsid w:val="00091753"/>
    <w:rsid w:val="00091EB6"/>
    <w:rsid w:val="00091ECE"/>
    <w:rsid w:val="00091F0E"/>
    <w:rsid w:val="00091F33"/>
    <w:rsid w:val="00092113"/>
    <w:rsid w:val="000921E3"/>
    <w:rsid w:val="0009235B"/>
    <w:rsid w:val="00092535"/>
    <w:rsid w:val="0009287D"/>
    <w:rsid w:val="000928FD"/>
    <w:rsid w:val="0009297F"/>
    <w:rsid w:val="00092A21"/>
    <w:rsid w:val="00092A3D"/>
    <w:rsid w:val="00092CCF"/>
    <w:rsid w:val="00092CFA"/>
    <w:rsid w:val="000931C3"/>
    <w:rsid w:val="00093216"/>
    <w:rsid w:val="000934E9"/>
    <w:rsid w:val="00093566"/>
    <w:rsid w:val="0009380D"/>
    <w:rsid w:val="00093E3A"/>
    <w:rsid w:val="00093F75"/>
    <w:rsid w:val="00094165"/>
    <w:rsid w:val="0009426E"/>
    <w:rsid w:val="000942E8"/>
    <w:rsid w:val="0009437A"/>
    <w:rsid w:val="00094386"/>
    <w:rsid w:val="0009458E"/>
    <w:rsid w:val="000946D3"/>
    <w:rsid w:val="0009477F"/>
    <w:rsid w:val="000947B7"/>
    <w:rsid w:val="00094818"/>
    <w:rsid w:val="00094A69"/>
    <w:rsid w:val="00094C2A"/>
    <w:rsid w:val="00094E27"/>
    <w:rsid w:val="00094E63"/>
    <w:rsid w:val="00095106"/>
    <w:rsid w:val="0009512D"/>
    <w:rsid w:val="000954C6"/>
    <w:rsid w:val="00095589"/>
    <w:rsid w:val="0009558B"/>
    <w:rsid w:val="00095671"/>
    <w:rsid w:val="000956BC"/>
    <w:rsid w:val="000956E9"/>
    <w:rsid w:val="00095788"/>
    <w:rsid w:val="000957FF"/>
    <w:rsid w:val="00095920"/>
    <w:rsid w:val="00095A24"/>
    <w:rsid w:val="00095CBF"/>
    <w:rsid w:val="00095F53"/>
    <w:rsid w:val="00095F6C"/>
    <w:rsid w:val="00096037"/>
    <w:rsid w:val="000960C9"/>
    <w:rsid w:val="000961CD"/>
    <w:rsid w:val="00096220"/>
    <w:rsid w:val="0009653B"/>
    <w:rsid w:val="00096650"/>
    <w:rsid w:val="000968D8"/>
    <w:rsid w:val="00096C4C"/>
    <w:rsid w:val="00096E00"/>
    <w:rsid w:val="00096FF5"/>
    <w:rsid w:val="0009709B"/>
    <w:rsid w:val="000970D0"/>
    <w:rsid w:val="0009720E"/>
    <w:rsid w:val="0009725E"/>
    <w:rsid w:val="00097348"/>
    <w:rsid w:val="0009780D"/>
    <w:rsid w:val="00097816"/>
    <w:rsid w:val="00097862"/>
    <w:rsid w:val="0009786C"/>
    <w:rsid w:val="0009795D"/>
    <w:rsid w:val="000979F0"/>
    <w:rsid w:val="00097AE8"/>
    <w:rsid w:val="00097C8D"/>
    <w:rsid w:val="00097D22"/>
    <w:rsid w:val="00097E73"/>
    <w:rsid w:val="000A02DC"/>
    <w:rsid w:val="000A0489"/>
    <w:rsid w:val="000A0570"/>
    <w:rsid w:val="000A074F"/>
    <w:rsid w:val="000A09A2"/>
    <w:rsid w:val="000A09B5"/>
    <w:rsid w:val="000A0A15"/>
    <w:rsid w:val="000A0C6C"/>
    <w:rsid w:val="000A0CA1"/>
    <w:rsid w:val="000A0E99"/>
    <w:rsid w:val="000A141C"/>
    <w:rsid w:val="000A174D"/>
    <w:rsid w:val="000A1754"/>
    <w:rsid w:val="000A1AD3"/>
    <w:rsid w:val="000A1B41"/>
    <w:rsid w:val="000A1D49"/>
    <w:rsid w:val="000A1DC9"/>
    <w:rsid w:val="000A20BE"/>
    <w:rsid w:val="000A2314"/>
    <w:rsid w:val="000A23E5"/>
    <w:rsid w:val="000A26E4"/>
    <w:rsid w:val="000A2B15"/>
    <w:rsid w:val="000A2B62"/>
    <w:rsid w:val="000A2D6A"/>
    <w:rsid w:val="000A2D70"/>
    <w:rsid w:val="000A2E69"/>
    <w:rsid w:val="000A3039"/>
    <w:rsid w:val="000A31F7"/>
    <w:rsid w:val="000A3A3D"/>
    <w:rsid w:val="000A3ACB"/>
    <w:rsid w:val="000A3AF0"/>
    <w:rsid w:val="000A3B0E"/>
    <w:rsid w:val="000A3CBA"/>
    <w:rsid w:val="000A3D4E"/>
    <w:rsid w:val="000A3D51"/>
    <w:rsid w:val="000A3E4B"/>
    <w:rsid w:val="000A3F23"/>
    <w:rsid w:val="000A4002"/>
    <w:rsid w:val="000A40E3"/>
    <w:rsid w:val="000A4233"/>
    <w:rsid w:val="000A4346"/>
    <w:rsid w:val="000A4363"/>
    <w:rsid w:val="000A46FB"/>
    <w:rsid w:val="000A47DC"/>
    <w:rsid w:val="000A49DE"/>
    <w:rsid w:val="000A4B41"/>
    <w:rsid w:val="000A4B54"/>
    <w:rsid w:val="000A4B74"/>
    <w:rsid w:val="000A4FEA"/>
    <w:rsid w:val="000A52F5"/>
    <w:rsid w:val="000A5351"/>
    <w:rsid w:val="000A5362"/>
    <w:rsid w:val="000A54DF"/>
    <w:rsid w:val="000A5595"/>
    <w:rsid w:val="000A5852"/>
    <w:rsid w:val="000A594A"/>
    <w:rsid w:val="000A5C11"/>
    <w:rsid w:val="000A5D1C"/>
    <w:rsid w:val="000A61CB"/>
    <w:rsid w:val="000A623D"/>
    <w:rsid w:val="000A6252"/>
    <w:rsid w:val="000A63AD"/>
    <w:rsid w:val="000A64D8"/>
    <w:rsid w:val="000A6723"/>
    <w:rsid w:val="000A6788"/>
    <w:rsid w:val="000A68A9"/>
    <w:rsid w:val="000A6AC6"/>
    <w:rsid w:val="000A6CFE"/>
    <w:rsid w:val="000A6D7E"/>
    <w:rsid w:val="000A6F12"/>
    <w:rsid w:val="000A727B"/>
    <w:rsid w:val="000A7769"/>
    <w:rsid w:val="000A7794"/>
    <w:rsid w:val="000A790B"/>
    <w:rsid w:val="000A7B83"/>
    <w:rsid w:val="000A7C3F"/>
    <w:rsid w:val="000A7C88"/>
    <w:rsid w:val="000A7D7C"/>
    <w:rsid w:val="000A7E73"/>
    <w:rsid w:val="000A7EB5"/>
    <w:rsid w:val="000A7FF7"/>
    <w:rsid w:val="000B003A"/>
    <w:rsid w:val="000B02C2"/>
    <w:rsid w:val="000B038E"/>
    <w:rsid w:val="000B03B9"/>
    <w:rsid w:val="000B0706"/>
    <w:rsid w:val="000B081C"/>
    <w:rsid w:val="000B0A77"/>
    <w:rsid w:val="000B0E5C"/>
    <w:rsid w:val="000B0E8D"/>
    <w:rsid w:val="000B0EBE"/>
    <w:rsid w:val="000B10AB"/>
    <w:rsid w:val="000B10E2"/>
    <w:rsid w:val="000B130E"/>
    <w:rsid w:val="000B133B"/>
    <w:rsid w:val="000B141A"/>
    <w:rsid w:val="000B161F"/>
    <w:rsid w:val="000B168C"/>
    <w:rsid w:val="000B1A7A"/>
    <w:rsid w:val="000B1CD3"/>
    <w:rsid w:val="000B1E48"/>
    <w:rsid w:val="000B256B"/>
    <w:rsid w:val="000B2764"/>
    <w:rsid w:val="000B2A1A"/>
    <w:rsid w:val="000B2C22"/>
    <w:rsid w:val="000B2C44"/>
    <w:rsid w:val="000B2CD4"/>
    <w:rsid w:val="000B2D28"/>
    <w:rsid w:val="000B2EE5"/>
    <w:rsid w:val="000B326F"/>
    <w:rsid w:val="000B32D4"/>
    <w:rsid w:val="000B351E"/>
    <w:rsid w:val="000B353C"/>
    <w:rsid w:val="000B35E7"/>
    <w:rsid w:val="000B36A1"/>
    <w:rsid w:val="000B38CB"/>
    <w:rsid w:val="000B38DA"/>
    <w:rsid w:val="000B3A2C"/>
    <w:rsid w:val="000B3C18"/>
    <w:rsid w:val="000B3E42"/>
    <w:rsid w:val="000B3F37"/>
    <w:rsid w:val="000B461F"/>
    <w:rsid w:val="000B4788"/>
    <w:rsid w:val="000B4834"/>
    <w:rsid w:val="000B49D7"/>
    <w:rsid w:val="000B4A31"/>
    <w:rsid w:val="000B532F"/>
    <w:rsid w:val="000B53C4"/>
    <w:rsid w:val="000B546F"/>
    <w:rsid w:val="000B567B"/>
    <w:rsid w:val="000B58DC"/>
    <w:rsid w:val="000B5B03"/>
    <w:rsid w:val="000B5C4C"/>
    <w:rsid w:val="000B5DF1"/>
    <w:rsid w:val="000B6030"/>
    <w:rsid w:val="000B62B6"/>
    <w:rsid w:val="000B62F0"/>
    <w:rsid w:val="000B6552"/>
    <w:rsid w:val="000B65BE"/>
    <w:rsid w:val="000B680F"/>
    <w:rsid w:val="000B6AC9"/>
    <w:rsid w:val="000B6AD8"/>
    <w:rsid w:val="000B6BDF"/>
    <w:rsid w:val="000B6C69"/>
    <w:rsid w:val="000B6E08"/>
    <w:rsid w:val="000B6F6D"/>
    <w:rsid w:val="000B71B6"/>
    <w:rsid w:val="000B7312"/>
    <w:rsid w:val="000B75B6"/>
    <w:rsid w:val="000B76F9"/>
    <w:rsid w:val="000B7A15"/>
    <w:rsid w:val="000B7B2B"/>
    <w:rsid w:val="000B7C29"/>
    <w:rsid w:val="000B7D5E"/>
    <w:rsid w:val="000B7E16"/>
    <w:rsid w:val="000C00AE"/>
    <w:rsid w:val="000C01B3"/>
    <w:rsid w:val="000C01FF"/>
    <w:rsid w:val="000C02D6"/>
    <w:rsid w:val="000C1021"/>
    <w:rsid w:val="000C10DA"/>
    <w:rsid w:val="000C133A"/>
    <w:rsid w:val="000C1427"/>
    <w:rsid w:val="000C1545"/>
    <w:rsid w:val="000C182F"/>
    <w:rsid w:val="000C1909"/>
    <w:rsid w:val="000C1982"/>
    <w:rsid w:val="000C1BAF"/>
    <w:rsid w:val="000C1DBD"/>
    <w:rsid w:val="000C1E0D"/>
    <w:rsid w:val="000C1E32"/>
    <w:rsid w:val="000C1FF2"/>
    <w:rsid w:val="000C2079"/>
    <w:rsid w:val="000C2271"/>
    <w:rsid w:val="000C232F"/>
    <w:rsid w:val="000C2381"/>
    <w:rsid w:val="000C240A"/>
    <w:rsid w:val="000C2A81"/>
    <w:rsid w:val="000C2B21"/>
    <w:rsid w:val="000C2C5A"/>
    <w:rsid w:val="000C2DE1"/>
    <w:rsid w:val="000C2E16"/>
    <w:rsid w:val="000C2E7E"/>
    <w:rsid w:val="000C33FA"/>
    <w:rsid w:val="000C3585"/>
    <w:rsid w:val="000C35D5"/>
    <w:rsid w:val="000C393F"/>
    <w:rsid w:val="000C39A0"/>
    <w:rsid w:val="000C3DCA"/>
    <w:rsid w:val="000C4003"/>
    <w:rsid w:val="000C4065"/>
    <w:rsid w:val="000C4137"/>
    <w:rsid w:val="000C413B"/>
    <w:rsid w:val="000C41F3"/>
    <w:rsid w:val="000C41F5"/>
    <w:rsid w:val="000C4538"/>
    <w:rsid w:val="000C467C"/>
    <w:rsid w:val="000C4893"/>
    <w:rsid w:val="000C4912"/>
    <w:rsid w:val="000C4C76"/>
    <w:rsid w:val="000C4CAA"/>
    <w:rsid w:val="000C4CFB"/>
    <w:rsid w:val="000C530D"/>
    <w:rsid w:val="000C5480"/>
    <w:rsid w:val="000C5759"/>
    <w:rsid w:val="000C5892"/>
    <w:rsid w:val="000C5B90"/>
    <w:rsid w:val="000C5E4E"/>
    <w:rsid w:val="000C5E7D"/>
    <w:rsid w:val="000C6242"/>
    <w:rsid w:val="000C6422"/>
    <w:rsid w:val="000C6433"/>
    <w:rsid w:val="000C673C"/>
    <w:rsid w:val="000C67CE"/>
    <w:rsid w:val="000C6942"/>
    <w:rsid w:val="000C69F8"/>
    <w:rsid w:val="000C6A01"/>
    <w:rsid w:val="000C6BBE"/>
    <w:rsid w:val="000C6C00"/>
    <w:rsid w:val="000C6C74"/>
    <w:rsid w:val="000C6E39"/>
    <w:rsid w:val="000C7097"/>
    <w:rsid w:val="000C71D9"/>
    <w:rsid w:val="000C7523"/>
    <w:rsid w:val="000C7699"/>
    <w:rsid w:val="000C77EE"/>
    <w:rsid w:val="000C7903"/>
    <w:rsid w:val="000C7A8C"/>
    <w:rsid w:val="000D0153"/>
    <w:rsid w:val="000D0279"/>
    <w:rsid w:val="000D037E"/>
    <w:rsid w:val="000D05F2"/>
    <w:rsid w:val="000D0A0F"/>
    <w:rsid w:val="000D0AB8"/>
    <w:rsid w:val="000D0B8B"/>
    <w:rsid w:val="000D0BCC"/>
    <w:rsid w:val="000D0D43"/>
    <w:rsid w:val="000D0DDF"/>
    <w:rsid w:val="000D0DF8"/>
    <w:rsid w:val="000D0ED4"/>
    <w:rsid w:val="000D0EE4"/>
    <w:rsid w:val="000D0F23"/>
    <w:rsid w:val="000D0F9A"/>
    <w:rsid w:val="000D0FF1"/>
    <w:rsid w:val="000D103D"/>
    <w:rsid w:val="000D10A8"/>
    <w:rsid w:val="000D1297"/>
    <w:rsid w:val="000D12E4"/>
    <w:rsid w:val="000D148D"/>
    <w:rsid w:val="000D14EB"/>
    <w:rsid w:val="000D1610"/>
    <w:rsid w:val="000D16E2"/>
    <w:rsid w:val="000D1B77"/>
    <w:rsid w:val="000D1C43"/>
    <w:rsid w:val="000D1CC6"/>
    <w:rsid w:val="000D1FD0"/>
    <w:rsid w:val="000D206C"/>
    <w:rsid w:val="000D2185"/>
    <w:rsid w:val="000D22CD"/>
    <w:rsid w:val="000D234C"/>
    <w:rsid w:val="000D253B"/>
    <w:rsid w:val="000D2576"/>
    <w:rsid w:val="000D265D"/>
    <w:rsid w:val="000D2A5F"/>
    <w:rsid w:val="000D2AE0"/>
    <w:rsid w:val="000D2B58"/>
    <w:rsid w:val="000D2CDA"/>
    <w:rsid w:val="000D2D72"/>
    <w:rsid w:val="000D2F02"/>
    <w:rsid w:val="000D3122"/>
    <w:rsid w:val="000D361E"/>
    <w:rsid w:val="000D362A"/>
    <w:rsid w:val="000D363D"/>
    <w:rsid w:val="000D37FA"/>
    <w:rsid w:val="000D389E"/>
    <w:rsid w:val="000D3F8F"/>
    <w:rsid w:val="000D404A"/>
    <w:rsid w:val="000D4324"/>
    <w:rsid w:val="000D4442"/>
    <w:rsid w:val="000D4692"/>
    <w:rsid w:val="000D46D6"/>
    <w:rsid w:val="000D46EE"/>
    <w:rsid w:val="000D4896"/>
    <w:rsid w:val="000D4DE6"/>
    <w:rsid w:val="000D5158"/>
    <w:rsid w:val="000D5296"/>
    <w:rsid w:val="000D5381"/>
    <w:rsid w:val="000D5593"/>
    <w:rsid w:val="000D55DE"/>
    <w:rsid w:val="000D55EA"/>
    <w:rsid w:val="000D5870"/>
    <w:rsid w:val="000D58EB"/>
    <w:rsid w:val="000D5965"/>
    <w:rsid w:val="000D59D6"/>
    <w:rsid w:val="000D5AB0"/>
    <w:rsid w:val="000D5AD1"/>
    <w:rsid w:val="000D5C7D"/>
    <w:rsid w:val="000D5E4D"/>
    <w:rsid w:val="000D5F53"/>
    <w:rsid w:val="000D612C"/>
    <w:rsid w:val="000D62D8"/>
    <w:rsid w:val="000D6547"/>
    <w:rsid w:val="000D664F"/>
    <w:rsid w:val="000D675B"/>
    <w:rsid w:val="000D6784"/>
    <w:rsid w:val="000D6888"/>
    <w:rsid w:val="000D6AD3"/>
    <w:rsid w:val="000D6D19"/>
    <w:rsid w:val="000D6E27"/>
    <w:rsid w:val="000D6E96"/>
    <w:rsid w:val="000D6FA0"/>
    <w:rsid w:val="000D7268"/>
    <w:rsid w:val="000D757A"/>
    <w:rsid w:val="000D7783"/>
    <w:rsid w:val="000D779A"/>
    <w:rsid w:val="000D7904"/>
    <w:rsid w:val="000D792C"/>
    <w:rsid w:val="000D7B46"/>
    <w:rsid w:val="000D7C46"/>
    <w:rsid w:val="000D7E84"/>
    <w:rsid w:val="000E00C7"/>
    <w:rsid w:val="000E011D"/>
    <w:rsid w:val="000E01BB"/>
    <w:rsid w:val="000E0296"/>
    <w:rsid w:val="000E0304"/>
    <w:rsid w:val="000E03CC"/>
    <w:rsid w:val="000E03CF"/>
    <w:rsid w:val="000E03DC"/>
    <w:rsid w:val="000E06FC"/>
    <w:rsid w:val="000E076E"/>
    <w:rsid w:val="000E0B97"/>
    <w:rsid w:val="000E0BD4"/>
    <w:rsid w:val="000E0BDA"/>
    <w:rsid w:val="000E0C78"/>
    <w:rsid w:val="000E0CFE"/>
    <w:rsid w:val="000E0D89"/>
    <w:rsid w:val="000E0E28"/>
    <w:rsid w:val="000E1003"/>
    <w:rsid w:val="000E116F"/>
    <w:rsid w:val="000E1390"/>
    <w:rsid w:val="000E1496"/>
    <w:rsid w:val="000E14B9"/>
    <w:rsid w:val="000E17B4"/>
    <w:rsid w:val="000E182B"/>
    <w:rsid w:val="000E19AA"/>
    <w:rsid w:val="000E1A09"/>
    <w:rsid w:val="000E1A0E"/>
    <w:rsid w:val="000E1B74"/>
    <w:rsid w:val="000E1BF8"/>
    <w:rsid w:val="000E1E8E"/>
    <w:rsid w:val="000E1F35"/>
    <w:rsid w:val="000E23C1"/>
    <w:rsid w:val="000E24D1"/>
    <w:rsid w:val="000E2787"/>
    <w:rsid w:val="000E279B"/>
    <w:rsid w:val="000E2828"/>
    <w:rsid w:val="000E28ED"/>
    <w:rsid w:val="000E2AB9"/>
    <w:rsid w:val="000E2B08"/>
    <w:rsid w:val="000E2BB1"/>
    <w:rsid w:val="000E2D54"/>
    <w:rsid w:val="000E2DB3"/>
    <w:rsid w:val="000E3075"/>
    <w:rsid w:val="000E31F0"/>
    <w:rsid w:val="000E331F"/>
    <w:rsid w:val="000E3358"/>
    <w:rsid w:val="000E376A"/>
    <w:rsid w:val="000E386B"/>
    <w:rsid w:val="000E38ED"/>
    <w:rsid w:val="000E3AAE"/>
    <w:rsid w:val="000E3AC9"/>
    <w:rsid w:val="000E3C21"/>
    <w:rsid w:val="000E3F84"/>
    <w:rsid w:val="000E40C3"/>
    <w:rsid w:val="000E46DE"/>
    <w:rsid w:val="000E476B"/>
    <w:rsid w:val="000E4C1A"/>
    <w:rsid w:val="000E4C9B"/>
    <w:rsid w:val="000E4D01"/>
    <w:rsid w:val="000E4D77"/>
    <w:rsid w:val="000E527F"/>
    <w:rsid w:val="000E529E"/>
    <w:rsid w:val="000E5553"/>
    <w:rsid w:val="000E558E"/>
    <w:rsid w:val="000E5830"/>
    <w:rsid w:val="000E59C2"/>
    <w:rsid w:val="000E5C4E"/>
    <w:rsid w:val="000E5CA5"/>
    <w:rsid w:val="000E5D84"/>
    <w:rsid w:val="000E5E3A"/>
    <w:rsid w:val="000E5FDB"/>
    <w:rsid w:val="000E6205"/>
    <w:rsid w:val="000E6576"/>
    <w:rsid w:val="000E65A7"/>
    <w:rsid w:val="000E65EC"/>
    <w:rsid w:val="000E6635"/>
    <w:rsid w:val="000E6BAE"/>
    <w:rsid w:val="000E6BAF"/>
    <w:rsid w:val="000E6C2C"/>
    <w:rsid w:val="000E6EED"/>
    <w:rsid w:val="000E6F62"/>
    <w:rsid w:val="000E71D2"/>
    <w:rsid w:val="000E72B1"/>
    <w:rsid w:val="000E7C74"/>
    <w:rsid w:val="000E7DB8"/>
    <w:rsid w:val="000E7F51"/>
    <w:rsid w:val="000F00D8"/>
    <w:rsid w:val="000F02A8"/>
    <w:rsid w:val="000F0619"/>
    <w:rsid w:val="000F095B"/>
    <w:rsid w:val="000F0BB3"/>
    <w:rsid w:val="000F0C30"/>
    <w:rsid w:val="000F10BF"/>
    <w:rsid w:val="000F13C4"/>
    <w:rsid w:val="000F13D7"/>
    <w:rsid w:val="000F13EE"/>
    <w:rsid w:val="000F16EF"/>
    <w:rsid w:val="000F1718"/>
    <w:rsid w:val="000F17E4"/>
    <w:rsid w:val="000F17F8"/>
    <w:rsid w:val="000F1878"/>
    <w:rsid w:val="000F1BE6"/>
    <w:rsid w:val="000F1CF3"/>
    <w:rsid w:val="000F1F02"/>
    <w:rsid w:val="000F1F98"/>
    <w:rsid w:val="000F20CD"/>
    <w:rsid w:val="000F2965"/>
    <w:rsid w:val="000F2DAB"/>
    <w:rsid w:val="000F2F0C"/>
    <w:rsid w:val="000F34C7"/>
    <w:rsid w:val="000F3832"/>
    <w:rsid w:val="000F387C"/>
    <w:rsid w:val="000F39DA"/>
    <w:rsid w:val="000F3B40"/>
    <w:rsid w:val="000F3F2F"/>
    <w:rsid w:val="000F408B"/>
    <w:rsid w:val="000F4097"/>
    <w:rsid w:val="000F42EA"/>
    <w:rsid w:val="000F438B"/>
    <w:rsid w:val="000F44FF"/>
    <w:rsid w:val="000F4726"/>
    <w:rsid w:val="000F48D4"/>
    <w:rsid w:val="000F4CAF"/>
    <w:rsid w:val="000F4D2F"/>
    <w:rsid w:val="000F4DA0"/>
    <w:rsid w:val="000F4E68"/>
    <w:rsid w:val="000F4F44"/>
    <w:rsid w:val="000F4FB4"/>
    <w:rsid w:val="000F53CB"/>
    <w:rsid w:val="000F5490"/>
    <w:rsid w:val="000F5725"/>
    <w:rsid w:val="000F5AFF"/>
    <w:rsid w:val="000F5C36"/>
    <w:rsid w:val="000F5CD1"/>
    <w:rsid w:val="000F5D23"/>
    <w:rsid w:val="000F5DD3"/>
    <w:rsid w:val="000F5F0B"/>
    <w:rsid w:val="000F62D0"/>
    <w:rsid w:val="000F63F0"/>
    <w:rsid w:val="000F6799"/>
    <w:rsid w:val="000F67EE"/>
    <w:rsid w:val="000F6881"/>
    <w:rsid w:val="000F6958"/>
    <w:rsid w:val="000F6C32"/>
    <w:rsid w:val="000F6C80"/>
    <w:rsid w:val="000F6D86"/>
    <w:rsid w:val="000F6EBC"/>
    <w:rsid w:val="000F7275"/>
    <w:rsid w:val="000F78D7"/>
    <w:rsid w:val="000F7C68"/>
    <w:rsid w:val="000F7CAD"/>
    <w:rsid w:val="000F7E22"/>
    <w:rsid w:val="00100097"/>
    <w:rsid w:val="001000E9"/>
    <w:rsid w:val="00100161"/>
    <w:rsid w:val="00100169"/>
    <w:rsid w:val="0010035E"/>
    <w:rsid w:val="0010067A"/>
    <w:rsid w:val="00100920"/>
    <w:rsid w:val="00100D14"/>
    <w:rsid w:val="00100D89"/>
    <w:rsid w:val="00100F7B"/>
    <w:rsid w:val="001010AC"/>
    <w:rsid w:val="001010D7"/>
    <w:rsid w:val="00101489"/>
    <w:rsid w:val="001017C8"/>
    <w:rsid w:val="00101A0E"/>
    <w:rsid w:val="00101ACE"/>
    <w:rsid w:val="00101D6C"/>
    <w:rsid w:val="00101DF9"/>
    <w:rsid w:val="00102147"/>
    <w:rsid w:val="001021DD"/>
    <w:rsid w:val="001021F1"/>
    <w:rsid w:val="00102366"/>
    <w:rsid w:val="0010252A"/>
    <w:rsid w:val="0010273C"/>
    <w:rsid w:val="001027C1"/>
    <w:rsid w:val="00102897"/>
    <w:rsid w:val="00102999"/>
    <w:rsid w:val="00102A33"/>
    <w:rsid w:val="00102BA5"/>
    <w:rsid w:val="00102C4F"/>
    <w:rsid w:val="00102E56"/>
    <w:rsid w:val="00102E95"/>
    <w:rsid w:val="00102FB6"/>
    <w:rsid w:val="001031F0"/>
    <w:rsid w:val="00103296"/>
    <w:rsid w:val="00103337"/>
    <w:rsid w:val="0010341D"/>
    <w:rsid w:val="0010342F"/>
    <w:rsid w:val="00103658"/>
    <w:rsid w:val="0010366C"/>
    <w:rsid w:val="00103890"/>
    <w:rsid w:val="00103D88"/>
    <w:rsid w:val="00103DFE"/>
    <w:rsid w:val="00103E17"/>
    <w:rsid w:val="00103EA1"/>
    <w:rsid w:val="00103EA2"/>
    <w:rsid w:val="00103EEF"/>
    <w:rsid w:val="00104036"/>
    <w:rsid w:val="00104058"/>
    <w:rsid w:val="0010405D"/>
    <w:rsid w:val="00104178"/>
    <w:rsid w:val="00104228"/>
    <w:rsid w:val="00104979"/>
    <w:rsid w:val="00104A80"/>
    <w:rsid w:val="00104ACF"/>
    <w:rsid w:val="00104D55"/>
    <w:rsid w:val="0010509F"/>
    <w:rsid w:val="001050B7"/>
    <w:rsid w:val="001050F9"/>
    <w:rsid w:val="00105199"/>
    <w:rsid w:val="0010521E"/>
    <w:rsid w:val="001053E5"/>
    <w:rsid w:val="0010568A"/>
    <w:rsid w:val="001056C5"/>
    <w:rsid w:val="00105820"/>
    <w:rsid w:val="00105A5D"/>
    <w:rsid w:val="00105CEE"/>
    <w:rsid w:val="00105DA1"/>
    <w:rsid w:val="001063FC"/>
    <w:rsid w:val="001064A4"/>
    <w:rsid w:val="001065F4"/>
    <w:rsid w:val="001065FB"/>
    <w:rsid w:val="0010660E"/>
    <w:rsid w:val="001066E1"/>
    <w:rsid w:val="00106863"/>
    <w:rsid w:val="00106A95"/>
    <w:rsid w:val="00106CC3"/>
    <w:rsid w:val="00106E7E"/>
    <w:rsid w:val="00106FF1"/>
    <w:rsid w:val="0010767A"/>
    <w:rsid w:val="0010795D"/>
    <w:rsid w:val="00107993"/>
    <w:rsid w:val="00107DE7"/>
    <w:rsid w:val="0011034F"/>
    <w:rsid w:val="00110364"/>
    <w:rsid w:val="001104A4"/>
    <w:rsid w:val="00110631"/>
    <w:rsid w:val="001106C0"/>
    <w:rsid w:val="00110851"/>
    <w:rsid w:val="001108EE"/>
    <w:rsid w:val="0011090D"/>
    <w:rsid w:val="00110AB0"/>
    <w:rsid w:val="001111BD"/>
    <w:rsid w:val="001111C2"/>
    <w:rsid w:val="001115C0"/>
    <w:rsid w:val="001115F4"/>
    <w:rsid w:val="001116D2"/>
    <w:rsid w:val="001117DD"/>
    <w:rsid w:val="0011190B"/>
    <w:rsid w:val="00111995"/>
    <w:rsid w:val="00111AD9"/>
    <w:rsid w:val="00111B52"/>
    <w:rsid w:val="00111DA6"/>
    <w:rsid w:val="00112089"/>
    <w:rsid w:val="0011230B"/>
    <w:rsid w:val="00112475"/>
    <w:rsid w:val="001126ED"/>
    <w:rsid w:val="00112919"/>
    <w:rsid w:val="00112975"/>
    <w:rsid w:val="00112B8F"/>
    <w:rsid w:val="00112C18"/>
    <w:rsid w:val="00112E14"/>
    <w:rsid w:val="00112F58"/>
    <w:rsid w:val="0011303D"/>
    <w:rsid w:val="0011323B"/>
    <w:rsid w:val="001134DA"/>
    <w:rsid w:val="0011372B"/>
    <w:rsid w:val="00113BA2"/>
    <w:rsid w:val="00113D8F"/>
    <w:rsid w:val="00113E6D"/>
    <w:rsid w:val="00113F32"/>
    <w:rsid w:val="001140FA"/>
    <w:rsid w:val="001141CF"/>
    <w:rsid w:val="00114379"/>
    <w:rsid w:val="00114438"/>
    <w:rsid w:val="00114596"/>
    <w:rsid w:val="001146A3"/>
    <w:rsid w:val="001146C6"/>
    <w:rsid w:val="001147B8"/>
    <w:rsid w:val="0011481C"/>
    <w:rsid w:val="00114949"/>
    <w:rsid w:val="00114DD2"/>
    <w:rsid w:val="00114E61"/>
    <w:rsid w:val="00114EA7"/>
    <w:rsid w:val="0011530A"/>
    <w:rsid w:val="0011536C"/>
    <w:rsid w:val="0011538F"/>
    <w:rsid w:val="001155A6"/>
    <w:rsid w:val="00115716"/>
    <w:rsid w:val="0011574C"/>
    <w:rsid w:val="0011584C"/>
    <w:rsid w:val="001158D5"/>
    <w:rsid w:val="001158EE"/>
    <w:rsid w:val="00115A94"/>
    <w:rsid w:val="00115B05"/>
    <w:rsid w:val="00115FE4"/>
    <w:rsid w:val="00116148"/>
    <w:rsid w:val="00116339"/>
    <w:rsid w:val="0011635B"/>
    <w:rsid w:val="001166B6"/>
    <w:rsid w:val="00116960"/>
    <w:rsid w:val="00116A2D"/>
    <w:rsid w:val="00116F22"/>
    <w:rsid w:val="00116F40"/>
    <w:rsid w:val="00116FC2"/>
    <w:rsid w:val="00116FC9"/>
    <w:rsid w:val="00117019"/>
    <w:rsid w:val="00117039"/>
    <w:rsid w:val="00117186"/>
    <w:rsid w:val="00117518"/>
    <w:rsid w:val="001175EA"/>
    <w:rsid w:val="001175EF"/>
    <w:rsid w:val="00117677"/>
    <w:rsid w:val="00117695"/>
    <w:rsid w:val="001176D4"/>
    <w:rsid w:val="0011783F"/>
    <w:rsid w:val="00117957"/>
    <w:rsid w:val="00117A01"/>
    <w:rsid w:val="00117C78"/>
    <w:rsid w:val="00117D84"/>
    <w:rsid w:val="00117DCF"/>
    <w:rsid w:val="00117EF9"/>
    <w:rsid w:val="001201B2"/>
    <w:rsid w:val="001201EA"/>
    <w:rsid w:val="001203C4"/>
    <w:rsid w:val="001203DB"/>
    <w:rsid w:val="00120503"/>
    <w:rsid w:val="0012065D"/>
    <w:rsid w:val="00120740"/>
    <w:rsid w:val="0012079F"/>
    <w:rsid w:val="001207F3"/>
    <w:rsid w:val="001208E6"/>
    <w:rsid w:val="00120996"/>
    <w:rsid w:val="00120C13"/>
    <w:rsid w:val="00120D8D"/>
    <w:rsid w:val="00120F5C"/>
    <w:rsid w:val="00120F77"/>
    <w:rsid w:val="00121769"/>
    <w:rsid w:val="00121776"/>
    <w:rsid w:val="001218C8"/>
    <w:rsid w:val="00121AA9"/>
    <w:rsid w:val="00121E1A"/>
    <w:rsid w:val="00122201"/>
    <w:rsid w:val="0012236C"/>
    <w:rsid w:val="0012248D"/>
    <w:rsid w:val="001225BC"/>
    <w:rsid w:val="00122672"/>
    <w:rsid w:val="001226A9"/>
    <w:rsid w:val="00122727"/>
    <w:rsid w:val="00122842"/>
    <w:rsid w:val="00122A1F"/>
    <w:rsid w:val="00122B59"/>
    <w:rsid w:val="001231EB"/>
    <w:rsid w:val="001232D2"/>
    <w:rsid w:val="0012345C"/>
    <w:rsid w:val="0012367C"/>
    <w:rsid w:val="001236BC"/>
    <w:rsid w:val="00123814"/>
    <w:rsid w:val="00123975"/>
    <w:rsid w:val="00123DED"/>
    <w:rsid w:val="00123EB2"/>
    <w:rsid w:val="00123F8A"/>
    <w:rsid w:val="00123FC5"/>
    <w:rsid w:val="00124036"/>
    <w:rsid w:val="00124124"/>
    <w:rsid w:val="001241C0"/>
    <w:rsid w:val="0012467D"/>
    <w:rsid w:val="001246EC"/>
    <w:rsid w:val="001249D7"/>
    <w:rsid w:val="001249F8"/>
    <w:rsid w:val="001249FC"/>
    <w:rsid w:val="00124AB8"/>
    <w:rsid w:val="00124C11"/>
    <w:rsid w:val="00124E10"/>
    <w:rsid w:val="00125078"/>
    <w:rsid w:val="00125110"/>
    <w:rsid w:val="001252FE"/>
    <w:rsid w:val="001255A6"/>
    <w:rsid w:val="0012573A"/>
    <w:rsid w:val="00125C79"/>
    <w:rsid w:val="00125D34"/>
    <w:rsid w:val="00126013"/>
    <w:rsid w:val="00126085"/>
    <w:rsid w:val="0012636F"/>
    <w:rsid w:val="0012637F"/>
    <w:rsid w:val="00126539"/>
    <w:rsid w:val="00126846"/>
    <w:rsid w:val="001268B7"/>
    <w:rsid w:val="001268D1"/>
    <w:rsid w:val="00126A03"/>
    <w:rsid w:val="00126A33"/>
    <w:rsid w:val="00126A9F"/>
    <w:rsid w:val="00126B42"/>
    <w:rsid w:val="001274AC"/>
    <w:rsid w:val="001275A3"/>
    <w:rsid w:val="001275E6"/>
    <w:rsid w:val="0012770F"/>
    <w:rsid w:val="001277B6"/>
    <w:rsid w:val="001278B6"/>
    <w:rsid w:val="00127C43"/>
    <w:rsid w:val="00127DE2"/>
    <w:rsid w:val="00127E33"/>
    <w:rsid w:val="00127E92"/>
    <w:rsid w:val="00127F28"/>
    <w:rsid w:val="00127F9C"/>
    <w:rsid w:val="0013016D"/>
    <w:rsid w:val="00130257"/>
    <w:rsid w:val="001302C7"/>
    <w:rsid w:val="0013032C"/>
    <w:rsid w:val="00130714"/>
    <w:rsid w:val="0013090E"/>
    <w:rsid w:val="00130910"/>
    <w:rsid w:val="00130953"/>
    <w:rsid w:val="0013095D"/>
    <w:rsid w:val="001309EF"/>
    <w:rsid w:val="00130AF0"/>
    <w:rsid w:val="00130BAF"/>
    <w:rsid w:val="00130BBD"/>
    <w:rsid w:val="00130CE6"/>
    <w:rsid w:val="001312B2"/>
    <w:rsid w:val="00131683"/>
    <w:rsid w:val="001316BF"/>
    <w:rsid w:val="0013181A"/>
    <w:rsid w:val="00131843"/>
    <w:rsid w:val="00131988"/>
    <w:rsid w:val="00131A05"/>
    <w:rsid w:val="00131AC6"/>
    <w:rsid w:val="00131D3B"/>
    <w:rsid w:val="001320EF"/>
    <w:rsid w:val="001321CE"/>
    <w:rsid w:val="001322B0"/>
    <w:rsid w:val="00132440"/>
    <w:rsid w:val="00132671"/>
    <w:rsid w:val="001326A0"/>
    <w:rsid w:val="001326DA"/>
    <w:rsid w:val="00132767"/>
    <w:rsid w:val="001327A4"/>
    <w:rsid w:val="001327AC"/>
    <w:rsid w:val="00132917"/>
    <w:rsid w:val="00132B7C"/>
    <w:rsid w:val="00132CDE"/>
    <w:rsid w:val="00132D21"/>
    <w:rsid w:val="00132E89"/>
    <w:rsid w:val="0013303B"/>
    <w:rsid w:val="0013327F"/>
    <w:rsid w:val="0013334C"/>
    <w:rsid w:val="001336CA"/>
    <w:rsid w:val="00133928"/>
    <w:rsid w:val="00133A1F"/>
    <w:rsid w:val="00133C8B"/>
    <w:rsid w:val="00133E11"/>
    <w:rsid w:val="00133EBD"/>
    <w:rsid w:val="00134176"/>
    <w:rsid w:val="001341AE"/>
    <w:rsid w:val="00134420"/>
    <w:rsid w:val="001345A6"/>
    <w:rsid w:val="001346F7"/>
    <w:rsid w:val="001348F0"/>
    <w:rsid w:val="00134B21"/>
    <w:rsid w:val="00134C6B"/>
    <w:rsid w:val="00134D78"/>
    <w:rsid w:val="00134EBE"/>
    <w:rsid w:val="00134F05"/>
    <w:rsid w:val="00135015"/>
    <w:rsid w:val="00135092"/>
    <w:rsid w:val="00135095"/>
    <w:rsid w:val="00135228"/>
    <w:rsid w:val="001354C5"/>
    <w:rsid w:val="00135517"/>
    <w:rsid w:val="001356C2"/>
    <w:rsid w:val="001357A6"/>
    <w:rsid w:val="00135829"/>
    <w:rsid w:val="00135884"/>
    <w:rsid w:val="001358A7"/>
    <w:rsid w:val="001358F4"/>
    <w:rsid w:val="00135DA9"/>
    <w:rsid w:val="00135FE6"/>
    <w:rsid w:val="0013612A"/>
    <w:rsid w:val="00136145"/>
    <w:rsid w:val="00136825"/>
    <w:rsid w:val="00136998"/>
    <w:rsid w:val="00136AAD"/>
    <w:rsid w:val="00136C14"/>
    <w:rsid w:val="001371C0"/>
    <w:rsid w:val="00137280"/>
    <w:rsid w:val="00137288"/>
    <w:rsid w:val="00137480"/>
    <w:rsid w:val="001374FE"/>
    <w:rsid w:val="00137520"/>
    <w:rsid w:val="0013756F"/>
    <w:rsid w:val="001375B9"/>
    <w:rsid w:val="00137628"/>
    <w:rsid w:val="001376BD"/>
    <w:rsid w:val="001376EA"/>
    <w:rsid w:val="001376F7"/>
    <w:rsid w:val="00137DA4"/>
    <w:rsid w:val="00137EA0"/>
    <w:rsid w:val="0014056B"/>
    <w:rsid w:val="00140608"/>
    <w:rsid w:val="0014073C"/>
    <w:rsid w:val="00140762"/>
    <w:rsid w:val="001407A0"/>
    <w:rsid w:val="00140825"/>
    <w:rsid w:val="0014086C"/>
    <w:rsid w:val="00140C7F"/>
    <w:rsid w:val="00140E5E"/>
    <w:rsid w:val="00140EEA"/>
    <w:rsid w:val="00141054"/>
    <w:rsid w:val="001410AA"/>
    <w:rsid w:val="001410F1"/>
    <w:rsid w:val="001413CD"/>
    <w:rsid w:val="001415DA"/>
    <w:rsid w:val="00141668"/>
    <w:rsid w:val="0014178D"/>
    <w:rsid w:val="001417A0"/>
    <w:rsid w:val="001418FE"/>
    <w:rsid w:val="00141930"/>
    <w:rsid w:val="001419E9"/>
    <w:rsid w:val="00141A49"/>
    <w:rsid w:val="00141A59"/>
    <w:rsid w:val="00141C6A"/>
    <w:rsid w:val="00141DE4"/>
    <w:rsid w:val="00141E46"/>
    <w:rsid w:val="00141ED1"/>
    <w:rsid w:val="00141F72"/>
    <w:rsid w:val="0014206B"/>
    <w:rsid w:val="00142093"/>
    <w:rsid w:val="00142205"/>
    <w:rsid w:val="0014241D"/>
    <w:rsid w:val="00142549"/>
    <w:rsid w:val="00142558"/>
    <w:rsid w:val="00142612"/>
    <w:rsid w:val="00142693"/>
    <w:rsid w:val="001426F7"/>
    <w:rsid w:val="0014276D"/>
    <w:rsid w:val="00142967"/>
    <w:rsid w:val="00142AE5"/>
    <w:rsid w:val="00142D99"/>
    <w:rsid w:val="00142DC0"/>
    <w:rsid w:val="00142E04"/>
    <w:rsid w:val="00142E42"/>
    <w:rsid w:val="00142E77"/>
    <w:rsid w:val="00143153"/>
    <w:rsid w:val="00143299"/>
    <w:rsid w:val="0014343C"/>
    <w:rsid w:val="0014354F"/>
    <w:rsid w:val="0014371C"/>
    <w:rsid w:val="0014387C"/>
    <w:rsid w:val="00143908"/>
    <w:rsid w:val="00143D4D"/>
    <w:rsid w:val="00143EFE"/>
    <w:rsid w:val="00143FFE"/>
    <w:rsid w:val="00144021"/>
    <w:rsid w:val="001443C8"/>
    <w:rsid w:val="001444F3"/>
    <w:rsid w:val="00144659"/>
    <w:rsid w:val="0014471E"/>
    <w:rsid w:val="0014474A"/>
    <w:rsid w:val="0014484C"/>
    <w:rsid w:val="0014491B"/>
    <w:rsid w:val="0014496B"/>
    <w:rsid w:val="00144B3F"/>
    <w:rsid w:val="00144D67"/>
    <w:rsid w:val="00144DCB"/>
    <w:rsid w:val="00144E04"/>
    <w:rsid w:val="00144E2A"/>
    <w:rsid w:val="00144F28"/>
    <w:rsid w:val="00144F80"/>
    <w:rsid w:val="0014535A"/>
    <w:rsid w:val="001454C4"/>
    <w:rsid w:val="0014550A"/>
    <w:rsid w:val="0014555C"/>
    <w:rsid w:val="00145671"/>
    <w:rsid w:val="0014587E"/>
    <w:rsid w:val="001459D0"/>
    <w:rsid w:val="00145E70"/>
    <w:rsid w:val="00145FDE"/>
    <w:rsid w:val="00146138"/>
    <w:rsid w:val="0014618E"/>
    <w:rsid w:val="001462D7"/>
    <w:rsid w:val="00146577"/>
    <w:rsid w:val="00146773"/>
    <w:rsid w:val="0014679F"/>
    <w:rsid w:val="00146934"/>
    <w:rsid w:val="00146C49"/>
    <w:rsid w:val="00146D10"/>
    <w:rsid w:val="0014703E"/>
    <w:rsid w:val="001475B3"/>
    <w:rsid w:val="0014767C"/>
    <w:rsid w:val="00147A8A"/>
    <w:rsid w:val="00147BF5"/>
    <w:rsid w:val="00147D65"/>
    <w:rsid w:val="00147D91"/>
    <w:rsid w:val="00150272"/>
    <w:rsid w:val="0015045F"/>
    <w:rsid w:val="001508E1"/>
    <w:rsid w:val="001509B7"/>
    <w:rsid w:val="00150A19"/>
    <w:rsid w:val="00150A99"/>
    <w:rsid w:val="00150CB8"/>
    <w:rsid w:val="00150F01"/>
    <w:rsid w:val="00150FC7"/>
    <w:rsid w:val="0015107A"/>
    <w:rsid w:val="001510ED"/>
    <w:rsid w:val="00151476"/>
    <w:rsid w:val="001516EA"/>
    <w:rsid w:val="001517A8"/>
    <w:rsid w:val="001517AA"/>
    <w:rsid w:val="001517AB"/>
    <w:rsid w:val="00151805"/>
    <w:rsid w:val="00151897"/>
    <w:rsid w:val="0015189C"/>
    <w:rsid w:val="00151B31"/>
    <w:rsid w:val="00151CE5"/>
    <w:rsid w:val="00151D0C"/>
    <w:rsid w:val="00151E4A"/>
    <w:rsid w:val="00151FFD"/>
    <w:rsid w:val="00152066"/>
    <w:rsid w:val="0015208B"/>
    <w:rsid w:val="00152559"/>
    <w:rsid w:val="00152A3B"/>
    <w:rsid w:val="00152AAD"/>
    <w:rsid w:val="00152D61"/>
    <w:rsid w:val="00152F69"/>
    <w:rsid w:val="00153159"/>
    <w:rsid w:val="0015326D"/>
    <w:rsid w:val="0015334E"/>
    <w:rsid w:val="0015347E"/>
    <w:rsid w:val="001536C1"/>
    <w:rsid w:val="00153723"/>
    <w:rsid w:val="00153946"/>
    <w:rsid w:val="00153976"/>
    <w:rsid w:val="00153A48"/>
    <w:rsid w:val="00153A6B"/>
    <w:rsid w:val="00153E69"/>
    <w:rsid w:val="00153EEF"/>
    <w:rsid w:val="00153F29"/>
    <w:rsid w:val="001540F5"/>
    <w:rsid w:val="0015410B"/>
    <w:rsid w:val="001542B6"/>
    <w:rsid w:val="00154365"/>
    <w:rsid w:val="001544AB"/>
    <w:rsid w:val="0015484A"/>
    <w:rsid w:val="001548C9"/>
    <w:rsid w:val="00154B53"/>
    <w:rsid w:val="00154C29"/>
    <w:rsid w:val="00154D73"/>
    <w:rsid w:val="00154F0D"/>
    <w:rsid w:val="00155178"/>
    <w:rsid w:val="0015524D"/>
    <w:rsid w:val="001553D4"/>
    <w:rsid w:val="00155648"/>
    <w:rsid w:val="00155696"/>
    <w:rsid w:val="0015571A"/>
    <w:rsid w:val="00155B15"/>
    <w:rsid w:val="00155D53"/>
    <w:rsid w:val="00155E94"/>
    <w:rsid w:val="00156017"/>
    <w:rsid w:val="0015622B"/>
    <w:rsid w:val="00156260"/>
    <w:rsid w:val="00156284"/>
    <w:rsid w:val="001562B8"/>
    <w:rsid w:val="001563C9"/>
    <w:rsid w:val="00156502"/>
    <w:rsid w:val="001567ED"/>
    <w:rsid w:val="00156CAB"/>
    <w:rsid w:val="001572B6"/>
    <w:rsid w:val="0015748E"/>
    <w:rsid w:val="00157921"/>
    <w:rsid w:val="00157ACC"/>
    <w:rsid w:val="0016019C"/>
    <w:rsid w:val="001601C7"/>
    <w:rsid w:val="00160268"/>
    <w:rsid w:val="0016026B"/>
    <w:rsid w:val="001602C2"/>
    <w:rsid w:val="001603B9"/>
    <w:rsid w:val="00160533"/>
    <w:rsid w:val="0016058F"/>
    <w:rsid w:val="00160674"/>
    <w:rsid w:val="00160786"/>
    <w:rsid w:val="001608AA"/>
    <w:rsid w:val="001608FC"/>
    <w:rsid w:val="00160976"/>
    <w:rsid w:val="00160BEB"/>
    <w:rsid w:val="00160DDE"/>
    <w:rsid w:val="00160E22"/>
    <w:rsid w:val="001610C5"/>
    <w:rsid w:val="001612A1"/>
    <w:rsid w:val="001613CB"/>
    <w:rsid w:val="0016152E"/>
    <w:rsid w:val="00161935"/>
    <w:rsid w:val="00161CA5"/>
    <w:rsid w:val="00161E31"/>
    <w:rsid w:val="00161E99"/>
    <w:rsid w:val="00162040"/>
    <w:rsid w:val="00162262"/>
    <w:rsid w:val="001623A3"/>
    <w:rsid w:val="00162BD5"/>
    <w:rsid w:val="00162C05"/>
    <w:rsid w:val="00162CF1"/>
    <w:rsid w:val="00162DD7"/>
    <w:rsid w:val="00162E2F"/>
    <w:rsid w:val="00162F6B"/>
    <w:rsid w:val="00162F71"/>
    <w:rsid w:val="00162F82"/>
    <w:rsid w:val="00162FB5"/>
    <w:rsid w:val="001630B7"/>
    <w:rsid w:val="001630E4"/>
    <w:rsid w:val="00163159"/>
    <w:rsid w:val="00163176"/>
    <w:rsid w:val="00163200"/>
    <w:rsid w:val="0016368F"/>
    <w:rsid w:val="001639BC"/>
    <w:rsid w:val="00163AFC"/>
    <w:rsid w:val="00163B9D"/>
    <w:rsid w:val="00163BDA"/>
    <w:rsid w:val="00163C9A"/>
    <w:rsid w:val="00164039"/>
    <w:rsid w:val="001642F7"/>
    <w:rsid w:val="00164368"/>
    <w:rsid w:val="00164646"/>
    <w:rsid w:val="0016465C"/>
    <w:rsid w:val="00164795"/>
    <w:rsid w:val="001647FA"/>
    <w:rsid w:val="00164A05"/>
    <w:rsid w:val="00164DAF"/>
    <w:rsid w:val="00164E99"/>
    <w:rsid w:val="00164EB6"/>
    <w:rsid w:val="00165137"/>
    <w:rsid w:val="001652DD"/>
    <w:rsid w:val="0016532E"/>
    <w:rsid w:val="0016563B"/>
    <w:rsid w:val="001656D8"/>
    <w:rsid w:val="00165B5E"/>
    <w:rsid w:val="00165CA1"/>
    <w:rsid w:val="00165D9A"/>
    <w:rsid w:val="00165DB7"/>
    <w:rsid w:val="00166122"/>
    <w:rsid w:val="001661BF"/>
    <w:rsid w:val="0016634F"/>
    <w:rsid w:val="00166522"/>
    <w:rsid w:val="00166809"/>
    <w:rsid w:val="0016680E"/>
    <w:rsid w:val="00166879"/>
    <w:rsid w:val="001669F9"/>
    <w:rsid w:val="00166C65"/>
    <w:rsid w:val="00166D9E"/>
    <w:rsid w:val="00166EAF"/>
    <w:rsid w:val="00166EE2"/>
    <w:rsid w:val="0016700E"/>
    <w:rsid w:val="00167125"/>
    <w:rsid w:val="0016733C"/>
    <w:rsid w:val="0016764C"/>
    <w:rsid w:val="00167692"/>
    <w:rsid w:val="00167840"/>
    <w:rsid w:val="00167891"/>
    <w:rsid w:val="001678E3"/>
    <w:rsid w:val="001678F6"/>
    <w:rsid w:val="001679A2"/>
    <w:rsid w:val="00167ACD"/>
    <w:rsid w:val="00167BFE"/>
    <w:rsid w:val="00167DCB"/>
    <w:rsid w:val="001701ED"/>
    <w:rsid w:val="00170397"/>
    <w:rsid w:val="001703B3"/>
    <w:rsid w:val="00170482"/>
    <w:rsid w:val="00170559"/>
    <w:rsid w:val="001705FC"/>
    <w:rsid w:val="001706E4"/>
    <w:rsid w:val="001706E7"/>
    <w:rsid w:val="00170875"/>
    <w:rsid w:val="001708D0"/>
    <w:rsid w:val="00170904"/>
    <w:rsid w:val="00170E05"/>
    <w:rsid w:val="001710A6"/>
    <w:rsid w:val="0017121D"/>
    <w:rsid w:val="0017132F"/>
    <w:rsid w:val="001715A8"/>
    <w:rsid w:val="00171657"/>
    <w:rsid w:val="00171661"/>
    <w:rsid w:val="00171759"/>
    <w:rsid w:val="00171B5E"/>
    <w:rsid w:val="00171BC2"/>
    <w:rsid w:val="00171BF0"/>
    <w:rsid w:val="00171CEF"/>
    <w:rsid w:val="00171D7E"/>
    <w:rsid w:val="00171F14"/>
    <w:rsid w:val="00172009"/>
    <w:rsid w:val="00172159"/>
    <w:rsid w:val="00172379"/>
    <w:rsid w:val="001725EA"/>
    <w:rsid w:val="001729E1"/>
    <w:rsid w:val="00172A75"/>
    <w:rsid w:val="00172B61"/>
    <w:rsid w:val="00172C20"/>
    <w:rsid w:val="0017303E"/>
    <w:rsid w:val="0017308C"/>
    <w:rsid w:val="001736E5"/>
    <w:rsid w:val="00173749"/>
    <w:rsid w:val="001738A5"/>
    <w:rsid w:val="001738BE"/>
    <w:rsid w:val="00173A00"/>
    <w:rsid w:val="00173CD0"/>
    <w:rsid w:val="00173D38"/>
    <w:rsid w:val="00173F6C"/>
    <w:rsid w:val="001742D9"/>
    <w:rsid w:val="00174317"/>
    <w:rsid w:val="001744BA"/>
    <w:rsid w:val="00174695"/>
    <w:rsid w:val="00174B47"/>
    <w:rsid w:val="00174BAE"/>
    <w:rsid w:val="00174DDB"/>
    <w:rsid w:val="00175009"/>
    <w:rsid w:val="00175283"/>
    <w:rsid w:val="001752EC"/>
    <w:rsid w:val="00175614"/>
    <w:rsid w:val="00175A6E"/>
    <w:rsid w:val="00175B5A"/>
    <w:rsid w:val="00175C4F"/>
    <w:rsid w:val="00175DAB"/>
    <w:rsid w:val="00175DFF"/>
    <w:rsid w:val="00175EF2"/>
    <w:rsid w:val="00175FA4"/>
    <w:rsid w:val="001760EE"/>
    <w:rsid w:val="0017639F"/>
    <w:rsid w:val="00176414"/>
    <w:rsid w:val="00176AA0"/>
    <w:rsid w:val="00176BDB"/>
    <w:rsid w:val="00176E1B"/>
    <w:rsid w:val="00176E2D"/>
    <w:rsid w:val="00176ECF"/>
    <w:rsid w:val="001770FB"/>
    <w:rsid w:val="0017714C"/>
    <w:rsid w:val="0017722E"/>
    <w:rsid w:val="001773CB"/>
    <w:rsid w:val="00177482"/>
    <w:rsid w:val="00177711"/>
    <w:rsid w:val="00177A0D"/>
    <w:rsid w:val="00177AC2"/>
    <w:rsid w:val="00177C04"/>
    <w:rsid w:val="00177CD5"/>
    <w:rsid w:val="00177D4F"/>
    <w:rsid w:val="00177DFF"/>
    <w:rsid w:val="00177EBD"/>
    <w:rsid w:val="0018016C"/>
    <w:rsid w:val="00180298"/>
    <w:rsid w:val="0018044B"/>
    <w:rsid w:val="001806A9"/>
    <w:rsid w:val="00180860"/>
    <w:rsid w:val="001808A9"/>
    <w:rsid w:val="00180B57"/>
    <w:rsid w:val="00180C1F"/>
    <w:rsid w:val="00180C4D"/>
    <w:rsid w:val="00180C69"/>
    <w:rsid w:val="00180D96"/>
    <w:rsid w:val="00180DED"/>
    <w:rsid w:val="00180E60"/>
    <w:rsid w:val="0018115C"/>
    <w:rsid w:val="001817BA"/>
    <w:rsid w:val="00181884"/>
    <w:rsid w:val="00181B3A"/>
    <w:rsid w:val="00181D7B"/>
    <w:rsid w:val="00181E1B"/>
    <w:rsid w:val="00181F12"/>
    <w:rsid w:val="001820B2"/>
    <w:rsid w:val="001821E9"/>
    <w:rsid w:val="001822C4"/>
    <w:rsid w:val="00182466"/>
    <w:rsid w:val="0018246F"/>
    <w:rsid w:val="001826FF"/>
    <w:rsid w:val="00182718"/>
    <w:rsid w:val="00182B0B"/>
    <w:rsid w:val="00182C19"/>
    <w:rsid w:val="00182CE4"/>
    <w:rsid w:val="00182FBF"/>
    <w:rsid w:val="00183285"/>
    <w:rsid w:val="00183341"/>
    <w:rsid w:val="00183443"/>
    <w:rsid w:val="001836DF"/>
    <w:rsid w:val="0018389C"/>
    <w:rsid w:val="00183B20"/>
    <w:rsid w:val="00183CB7"/>
    <w:rsid w:val="00183CC0"/>
    <w:rsid w:val="00183CC6"/>
    <w:rsid w:val="00183F11"/>
    <w:rsid w:val="001840F5"/>
    <w:rsid w:val="00184372"/>
    <w:rsid w:val="0018464B"/>
    <w:rsid w:val="00184A29"/>
    <w:rsid w:val="00184ABC"/>
    <w:rsid w:val="00184B11"/>
    <w:rsid w:val="00184DAB"/>
    <w:rsid w:val="00184DBF"/>
    <w:rsid w:val="00184F51"/>
    <w:rsid w:val="00184FE6"/>
    <w:rsid w:val="0018518A"/>
    <w:rsid w:val="00185257"/>
    <w:rsid w:val="00185700"/>
    <w:rsid w:val="001858F6"/>
    <w:rsid w:val="0018590D"/>
    <w:rsid w:val="001859DF"/>
    <w:rsid w:val="00185D38"/>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4E7"/>
    <w:rsid w:val="0018767B"/>
    <w:rsid w:val="00187838"/>
    <w:rsid w:val="00187E08"/>
    <w:rsid w:val="00187F4F"/>
    <w:rsid w:val="00187FDD"/>
    <w:rsid w:val="0019007F"/>
    <w:rsid w:val="00190318"/>
    <w:rsid w:val="001904A5"/>
    <w:rsid w:val="001905B7"/>
    <w:rsid w:val="001908C5"/>
    <w:rsid w:val="00190927"/>
    <w:rsid w:val="001909E1"/>
    <w:rsid w:val="00190AB4"/>
    <w:rsid w:val="00190BD5"/>
    <w:rsid w:val="00190C5A"/>
    <w:rsid w:val="00190D28"/>
    <w:rsid w:val="00190F5A"/>
    <w:rsid w:val="00190FF3"/>
    <w:rsid w:val="00191162"/>
    <w:rsid w:val="00191202"/>
    <w:rsid w:val="0019161F"/>
    <w:rsid w:val="0019163E"/>
    <w:rsid w:val="00191727"/>
    <w:rsid w:val="00191731"/>
    <w:rsid w:val="001917CE"/>
    <w:rsid w:val="001917D6"/>
    <w:rsid w:val="00191952"/>
    <w:rsid w:val="00191C33"/>
    <w:rsid w:val="00191C62"/>
    <w:rsid w:val="00191DC5"/>
    <w:rsid w:val="00191EBF"/>
    <w:rsid w:val="00191F95"/>
    <w:rsid w:val="0019205F"/>
    <w:rsid w:val="00192093"/>
    <w:rsid w:val="00192338"/>
    <w:rsid w:val="001923AF"/>
    <w:rsid w:val="0019250D"/>
    <w:rsid w:val="00192589"/>
    <w:rsid w:val="001925E5"/>
    <w:rsid w:val="001926A0"/>
    <w:rsid w:val="00192778"/>
    <w:rsid w:val="001929F7"/>
    <w:rsid w:val="00192F38"/>
    <w:rsid w:val="00193434"/>
    <w:rsid w:val="001934E7"/>
    <w:rsid w:val="00193777"/>
    <w:rsid w:val="00193987"/>
    <w:rsid w:val="00193EE7"/>
    <w:rsid w:val="001941C9"/>
    <w:rsid w:val="00194654"/>
    <w:rsid w:val="00194955"/>
    <w:rsid w:val="00194B46"/>
    <w:rsid w:val="00194BAF"/>
    <w:rsid w:val="00194D92"/>
    <w:rsid w:val="00195447"/>
    <w:rsid w:val="001954AB"/>
    <w:rsid w:val="00195657"/>
    <w:rsid w:val="0019573B"/>
    <w:rsid w:val="001957ED"/>
    <w:rsid w:val="00195839"/>
    <w:rsid w:val="0019592C"/>
    <w:rsid w:val="00195D36"/>
    <w:rsid w:val="00195D9D"/>
    <w:rsid w:val="00195DC0"/>
    <w:rsid w:val="00196085"/>
    <w:rsid w:val="001960EA"/>
    <w:rsid w:val="00196191"/>
    <w:rsid w:val="00196395"/>
    <w:rsid w:val="00196A1F"/>
    <w:rsid w:val="00196A76"/>
    <w:rsid w:val="00196B90"/>
    <w:rsid w:val="00196DE8"/>
    <w:rsid w:val="00196FF4"/>
    <w:rsid w:val="001971E5"/>
    <w:rsid w:val="0019723F"/>
    <w:rsid w:val="0019734F"/>
    <w:rsid w:val="00197730"/>
    <w:rsid w:val="001978CE"/>
    <w:rsid w:val="001978F5"/>
    <w:rsid w:val="0019790C"/>
    <w:rsid w:val="00197ABF"/>
    <w:rsid w:val="00197B8A"/>
    <w:rsid w:val="001A004D"/>
    <w:rsid w:val="001A016E"/>
    <w:rsid w:val="001A0248"/>
    <w:rsid w:val="001A0303"/>
    <w:rsid w:val="001A0313"/>
    <w:rsid w:val="001A0676"/>
    <w:rsid w:val="001A067A"/>
    <w:rsid w:val="001A06C8"/>
    <w:rsid w:val="001A0908"/>
    <w:rsid w:val="001A09A0"/>
    <w:rsid w:val="001A0CE0"/>
    <w:rsid w:val="001A10A9"/>
    <w:rsid w:val="001A129B"/>
    <w:rsid w:val="001A1337"/>
    <w:rsid w:val="001A14FB"/>
    <w:rsid w:val="001A1980"/>
    <w:rsid w:val="001A1990"/>
    <w:rsid w:val="001A19A0"/>
    <w:rsid w:val="001A1D3C"/>
    <w:rsid w:val="001A1E90"/>
    <w:rsid w:val="001A1F45"/>
    <w:rsid w:val="001A1FA2"/>
    <w:rsid w:val="001A2096"/>
    <w:rsid w:val="001A20FE"/>
    <w:rsid w:val="001A22D5"/>
    <w:rsid w:val="001A265D"/>
    <w:rsid w:val="001A2939"/>
    <w:rsid w:val="001A2FD5"/>
    <w:rsid w:val="001A3037"/>
    <w:rsid w:val="001A30FB"/>
    <w:rsid w:val="001A3134"/>
    <w:rsid w:val="001A36CF"/>
    <w:rsid w:val="001A3974"/>
    <w:rsid w:val="001A3AFD"/>
    <w:rsid w:val="001A3BBA"/>
    <w:rsid w:val="001A3C50"/>
    <w:rsid w:val="001A3CDF"/>
    <w:rsid w:val="001A3F0F"/>
    <w:rsid w:val="001A3F66"/>
    <w:rsid w:val="001A3FA5"/>
    <w:rsid w:val="001A4098"/>
    <w:rsid w:val="001A4228"/>
    <w:rsid w:val="001A4259"/>
    <w:rsid w:val="001A432C"/>
    <w:rsid w:val="001A46FA"/>
    <w:rsid w:val="001A478B"/>
    <w:rsid w:val="001A49B8"/>
    <w:rsid w:val="001A4B5B"/>
    <w:rsid w:val="001A4B81"/>
    <w:rsid w:val="001A4DE6"/>
    <w:rsid w:val="001A4EDF"/>
    <w:rsid w:val="001A4F83"/>
    <w:rsid w:val="001A507E"/>
    <w:rsid w:val="001A5308"/>
    <w:rsid w:val="001A558A"/>
    <w:rsid w:val="001A5608"/>
    <w:rsid w:val="001A5653"/>
    <w:rsid w:val="001A58A4"/>
    <w:rsid w:val="001A5927"/>
    <w:rsid w:val="001A5C12"/>
    <w:rsid w:val="001A5CB2"/>
    <w:rsid w:val="001A5DAA"/>
    <w:rsid w:val="001A6164"/>
    <w:rsid w:val="001A619A"/>
    <w:rsid w:val="001A61A0"/>
    <w:rsid w:val="001A6236"/>
    <w:rsid w:val="001A666C"/>
    <w:rsid w:val="001A6AFE"/>
    <w:rsid w:val="001A6C8F"/>
    <w:rsid w:val="001A6E27"/>
    <w:rsid w:val="001A6E4E"/>
    <w:rsid w:val="001A706D"/>
    <w:rsid w:val="001A71EB"/>
    <w:rsid w:val="001A72EE"/>
    <w:rsid w:val="001A73AC"/>
    <w:rsid w:val="001A73FA"/>
    <w:rsid w:val="001A7402"/>
    <w:rsid w:val="001A763F"/>
    <w:rsid w:val="001A7826"/>
    <w:rsid w:val="001A78E0"/>
    <w:rsid w:val="001A79DA"/>
    <w:rsid w:val="001A7F48"/>
    <w:rsid w:val="001A7FA7"/>
    <w:rsid w:val="001A7FB9"/>
    <w:rsid w:val="001B00B2"/>
    <w:rsid w:val="001B0149"/>
    <w:rsid w:val="001B0251"/>
    <w:rsid w:val="001B02A3"/>
    <w:rsid w:val="001B0331"/>
    <w:rsid w:val="001B093A"/>
    <w:rsid w:val="001B0B9D"/>
    <w:rsid w:val="001B0C2E"/>
    <w:rsid w:val="001B0EB1"/>
    <w:rsid w:val="001B130B"/>
    <w:rsid w:val="001B138B"/>
    <w:rsid w:val="001B1565"/>
    <w:rsid w:val="001B159B"/>
    <w:rsid w:val="001B18A6"/>
    <w:rsid w:val="001B1CEB"/>
    <w:rsid w:val="001B1EC4"/>
    <w:rsid w:val="001B1F72"/>
    <w:rsid w:val="001B2031"/>
    <w:rsid w:val="001B2108"/>
    <w:rsid w:val="001B2153"/>
    <w:rsid w:val="001B21C6"/>
    <w:rsid w:val="001B2279"/>
    <w:rsid w:val="001B22CA"/>
    <w:rsid w:val="001B2443"/>
    <w:rsid w:val="001B28A5"/>
    <w:rsid w:val="001B2993"/>
    <w:rsid w:val="001B2C18"/>
    <w:rsid w:val="001B2E05"/>
    <w:rsid w:val="001B2E97"/>
    <w:rsid w:val="001B2EB7"/>
    <w:rsid w:val="001B311D"/>
    <w:rsid w:val="001B31CD"/>
    <w:rsid w:val="001B32DB"/>
    <w:rsid w:val="001B33AF"/>
    <w:rsid w:val="001B33B4"/>
    <w:rsid w:val="001B35A2"/>
    <w:rsid w:val="001B35C1"/>
    <w:rsid w:val="001B3754"/>
    <w:rsid w:val="001B3A10"/>
    <w:rsid w:val="001B3BDB"/>
    <w:rsid w:val="001B3C71"/>
    <w:rsid w:val="001B3DAC"/>
    <w:rsid w:val="001B42CB"/>
    <w:rsid w:val="001B42D3"/>
    <w:rsid w:val="001B4371"/>
    <w:rsid w:val="001B4491"/>
    <w:rsid w:val="001B45D4"/>
    <w:rsid w:val="001B471D"/>
    <w:rsid w:val="001B49CE"/>
    <w:rsid w:val="001B4B53"/>
    <w:rsid w:val="001B4D96"/>
    <w:rsid w:val="001B5279"/>
    <w:rsid w:val="001B5332"/>
    <w:rsid w:val="001B54E9"/>
    <w:rsid w:val="001B55DE"/>
    <w:rsid w:val="001B602C"/>
    <w:rsid w:val="001B6073"/>
    <w:rsid w:val="001B6240"/>
    <w:rsid w:val="001B6276"/>
    <w:rsid w:val="001B6345"/>
    <w:rsid w:val="001B6351"/>
    <w:rsid w:val="001B655A"/>
    <w:rsid w:val="001B6994"/>
    <w:rsid w:val="001B6B5B"/>
    <w:rsid w:val="001B7089"/>
    <w:rsid w:val="001B70CF"/>
    <w:rsid w:val="001B7186"/>
    <w:rsid w:val="001B72CE"/>
    <w:rsid w:val="001B748B"/>
    <w:rsid w:val="001B74EC"/>
    <w:rsid w:val="001B751E"/>
    <w:rsid w:val="001B7905"/>
    <w:rsid w:val="001B795E"/>
    <w:rsid w:val="001B7AB6"/>
    <w:rsid w:val="001B7D5B"/>
    <w:rsid w:val="001C0011"/>
    <w:rsid w:val="001C0085"/>
    <w:rsid w:val="001C00CE"/>
    <w:rsid w:val="001C00F7"/>
    <w:rsid w:val="001C01D6"/>
    <w:rsid w:val="001C0293"/>
    <w:rsid w:val="001C0311"/>
    <w:rsid w:val="001C063F"/>
    <w:rsid w:val="001C06F9"/>
    <w:rsid w:val="001C0874"/>
    <w:rsid w:val="001C0883"/>
    <w:rsid w:val="001C0EC3"/>
    <w:rsid w:val="001C12A0"/>
    <w:rsid w:val="001C16A9"/>
    <w:rsid w:val="001C1920"/>
    <w:rsid w:val="001C19A9"/>
    <w:rsid w:val="001C19CB"/>
    <w:rsid w:val="001C19EB"/>
    <w:rsid w:val="001C1C68"/>
    <w:rsid w:val="001C1E53"/>
    <w:rsid w:val="001C201D"/>
    <w:rsid w:val="001C211D"/>
    <w:rsid w:val="001C22D2"/>
    <w:rsid w:val="001C24B3"/>
    <w:rsid w:val="001C24C0"/>
    <w:rsid w:val="001C2586"/>
    <w:rsid w:val="001C2A8B"/>
    <w:rsid w:val="001C2B94"/>
    <w:rsid w:val="001C2BF1"/>
    <w:rsid w:val="001C2F77"/>
    <w:rsid w:val="001C30BB"/>
    <w:rsid w:val="001C3388"/>
    <w:rsid w:val="001C3434"/>
    <w:rsid w:val="001C3474"/>
    <w:rsid w:val="001C34F5"/>
    <w:rsid w:val="001C35A0"/>
    <w:rsid w:val="001C36C4"/>
    <w:rsid w:val="001C398A"/>
    <w:rsid w:val="001C39F0"/>
    <w:rsid w:val="001C3DC6"/>
    <w:rsid w:val="001C3DCD"/>
    <w:rsid w:val="001C3E02"/>
    <w:rsid w:val="001C3F47"/>
    <w:rsid w:val="001C447C"/>
    <w:rsid w:val="001C4A30"/>
    <w:rsid w:val="001C4A39"/>
    <w:rsid w:val="001C4C5A"/>
    <w:rsid w:val="001C4F5F"/>
    <w:rsid w:val="001C4F8E"/>
    <w:rsid w:val="001C5125"/>
    <w:rsid w:val="001C52DA"/>
    <w:rsid w:val="001C54B8"/>
    <w:rsid w:val="001C5553"/>
    <w:rsid w:val="001C55E8"/>
    <w:rsid w:val="001C560C"/>
    <w:rsid w:val="001C589B"/>
    <w:rsid w:val="001C58A6"/>
    <w:rsid w:val="001C5934"/>
    <w:rsid w:val="001C5AA2"/>
    <w:rsid w:val="001C5BC8"/>
    <w:rsid w:val="001C5C54"/>
    <w:rsid w:val="001C5DBB"/>
    <w:rsid w:val="001C5F88"/>
    <w:rsid w:val="001C5FD2"/>
    <w:rsid w:val="001C601E"/>
    <w:rsid w:val="001C602C"/>
    <w:rsid w:val="001C6182"/>
    <w:rsid w:val="001C619C"/>
    <w:rsid w:val="001C6215"/>
    <w:rsid w:val="001C66D2"/>
    <w:rsid w:val="001C6AFE"/>
    <w:rsid w:val="001C7584"/>
    <w:rsid w:val="001C75E9"/>
    <w:rsid w:val="001C7A42"/>
    <w:rsid w:val="001C7B49"/>
    <w:rsid w:val="001C7C6A"/>
    <w:rsid w:val="001C7F47"/>
    <w:rsid w:val="001D006C"/>
    <w:rsid w:val="001D00B4"/>
    <w:rsid w:val="001D0134"/>
    <w:rsid w:val="001D0385"/>
    <w:rsid w:val="001D04AF"/>
    <w:rsid w:val="001D056C"/>
    <w:rsid w:val="001D0578"/>
    <w:rsid w:val="001D0593"/>
    <w:rsid w:val="001D06BE"/>
    <w:rsid w:val="001D06D1"/>
    <w:rsid w:val="001D07CE"/>
    <w:rsid w:val="001D0855"/>
    <w:rsid w:val="001D0C1A"/>
    <w:rsid w:val="001D0C61"/>
    <w:rsid w:val="001D0D66"/>
    <w:rsid w:val="001D0E4D"/>
    <w:rsid w:val="001D1258"/>
    <w:rsid w:val="001D1399"/>
    <w:rsid w:val="001D13B7"/>
    <w:rsid w:val="001D174B"/>
    <w:rsid w:val="001D18A8"/>
    <w:rsid w:val="001D19C8"/>
    <w:rsid w:val="001D19F8"/>
    <w:rsid w:val="001D1B56"/>
    <w:rsid w:val="001D1B69"/>
    <w:rsid w:val="001D1CFF"/>
    <w:rsid w:val="001D21DC"/>
    <w:rsid w:val="001D23F5"/>
    <w:rsid w:val="001D2430"/>
    <w:rsid w:val="001D261A"/>
    <w:rsid w:val="001D2649"/>
    <w:rsid w:val="001D28FF"/>
    <w:rsid w:val="001D2AD9"/>
    <w:rsid w:val="001D2B3C"/>
    <w:rsid w:val="001D2B94"/>
    <w:rsid w:val="001D2E47"/>
    <w:rsid w:val="001D2E6C"/>
    <w:rsid w:val="001D355C"/>
    <w:rsid w:val="001D35DC"/>
    <w:rsid w:val="001D37CB"/>
    <w:rsid w:val="001D380F"/>
    <w:rsid w:val="001D3A0B"/>
    <w:rsid w:val="001D3B1A"/>
    <w:rsid w:val="001D3D42"/>
    <w:rsid w:val="001D41B2"/>
    <w:rsid w:val="001D435D"/>
    <w:rsid w:val="001D43C0"/>
    <w:rsid w:val="001D448E"/>
    <w:rsid w:val="001D4969"/>
    <w:rsid w:val="001D4AF0"/>
    <w:rsid w:val="001D4BB7"/>
    <w:rsid w:val="001D4E33"/>
    <w:rsid w:val="001D4F24"/>
    <w:rsid w:val="001D506F"/>
    <w:rsid w:val="001D5155"/>
    <w:rsid w:val="001D57BC"/>
    <w:rsid w:val="001D5814"/>
    <w:rsid w:val="001D5B79"/>
    <w:rsid w:val="001D5D88"/>
    <w:rsid w:val="001D5EA1"/>
    <w:rsid w:val="001D62C4"/>
    <w:rsid w:val="001D6937"/>
    <w:rsid w:val="001D6B56"/>
    <w:rsid w:val="001D6E46"/>
    <w:rsid w:val="001D6E61"/>
    <w:rsid w:val="001D6F30"/>
    <w:rsid w:val="001D7260"/>
    <w:rsid w:val="001D7816"/>
    <w:rsid w:val="001D797C"/>
    <w:rsid w:val="001D797E"/>
    <w:rsid w:val="001D79E4"/>
    <w:rsid w:val="001D7ADE"/>
    <w:rsid w:val="001D7B96"/>
    <w:rsid w:val="001D7EB4"/>
    <w:rsid w:val="001D7FE2"/>
    <w:rsid w:val="001E02D6"/>
    <w:rsid w:val="001E0878"/>
    <w:rsid w:val="001E09F4"/>
    <w:rsid w:val="001E0A59"/>
    <w:rsid w:val="001E0A73"/>
    <w:rsid w:val="001E0BF7"/>
    <w:rsid w:val="001E0C55"/>
    <w:rsid w:val="001E0CB7"/>
    <w:rsid w:val="001E0ECE"/>
    <w:rsid w:val="001E111F"/>
    <w:rsid w:val="001E11A6"/>
    <w:rsid w:val="001E1284"/>
    <w:rsid w:val="001E1311"/>
    <w:rsid w:val="001E1524"/>
    <w:rsid w:val="001E15E6"/>
    <w:rsid w:val="001E15E9"/>
    <w:rsid w:val="001E16D8"/>
    <w:rsid w:val="001E1710"/>
    <w:rsid w:val="001E1AD4"/>
    <w:rsid w:val="001E1D07"/>
    <w:rsid w:val="001E1D3C"/>
    <w:rsid w:val="001E1DDA"/>
    <w:rsid w:val="001E220A"/>
    <w:rsid w:val="001E22AE"/>
    <w:rsid w:val="001E22DC"/>
    <w:rsid w:val="001E251E"/>
    <w:rsid w:val="001E266E"/>
    <w:rsid w:val="001E2818"/>
    <w:rsid w:val="001E2EEF"/>
    <w:rsid w:val="001E3188"/>
    <w:rsid w:val="001E31D1"/>
    <w:rsid w:val="001E31E9"/>
    <w:rsid w:val="001E32BE"/>
    <w:rsid w:val="001E338A"/>
    <w:rsid w:val="001E3A45"/>
    <w:rsid w:val="001E3FA8"/>
    <w:rsid w:val="001E409E"/>
    <w:rsid w:val="001E420B"/>
    <w:rsid w:val="001E421D"/>
    <w:rsid w:val="001E4347"/>
    <w:rsid w:val="001E4599"/>
    <w:rsid w:val="001E45BC"/>
    <w:rsid w:val="001E469F"/>
    <w:rsid w:val="001E4704"/>
    <w:rsid w:val="001E4800"/>
    <w:rsid w:val="001E4826"/>
    <w:rsid w:val="001E4A00"/>
    <w:rsid w:val="001E4A22"/>
    <w:rsid w:val="001E4A85"/>
    <w:rsid w:val="001E4E00"/>
    <w:rsid w:val="001E580E"/>
    <w:rsid w:val="001E5BB2"/>
    <w:rsid w:val="001E5D1F"/>
    <w:rsid w:val="001E5D44"/>
    <w:rsid w:val="001E6313"/>
    <w:rsid w:val="001E69FE"/>
    <w:rsid w:val="001E6BDA"/>
    <w:rsid w:val="001E6C1B"/>
    <w:rsid w:val="001E6E7F"/>
    <w:rsid w:val="001E6F3E"/>
    <w:rsid w:val="001E6F4F"/>
    <w:rsid w:val="001E6FED"/>
    <w:rsid w:val="001E7173"/>
    <w:rsid w:val="001E719A"/>
    <w:rsid w:val="001E750C"/>
    <w:rsid w:val="001E7A8F"/>
    <w:rsid w:val="001E7BE9"/>
    <w:rsid w:val="001E7D26"/>
    <w:rsid w:val="001E7F78"/>
    <w:rsid w:val="001F015A"/>
    <w:rsid w:val="001F01ED"/>
    <w:rsid w:val="001F020C"/>
    <w:rsid w:val="001F0399"/>
    <w:rsid w:val="001F040C"/>
    <w:rsid w:val="001F0546"/>
    <w:rsid w:val="001F0CC3"/>
    <w:rsid w:val="001F0DDF"/>
    <w:rsid w:val="001F11F0"/>
    <w:rsid w:val="001F14EC"/>
    <w:rsid w:val="001F187D"/>
    <w:rsid w:val="001F18E2"/>
    <w:rsid w:val="001F1AC4"/>
    <w:rsid w:val="001F1B1E"/>
    <w:rsid w:val="001F1B2F"/>
    <w:rsid w:val="001F1BD4"/>
    <w:rsid w:val="001F1BEA"/>
    <w:rsid w:val="001F1DFA"/>
    <w:rsid w:val="001F1E26"/>
    <w:rsid w:val="001F1FFC"/>
    <w:rsid w:val="001F22A9"/>
    <w:rsid w:val="001F26E9"/>
    <w:rsid w:val="001F2773"/>
    <w:rsid w:val="001F2965"/>
    <w:rsid w:val="001F29A3"/>
    <w:rsid w:val="001F29D5"/>
    <w:rsid w:val="001F29D6"/>
    <w:rsid w:val="001F2E08"/>
    <w:rsid w:val="001F2E0E"/>
    <w:rsid w:val="001F2EC1"/>
    <w:rsid w:val="001F2FFF"/>
    <w:rsid w:val="001F302C"/>
    <w:rsid w:val="001F3203"/>
    <w:rsid w:val="001F3218"/>
    <w:rsid w:val="001F330E"/>
    <w:rsid w:val="001F33A0"/>
    <w:rsid w:val="001F34E2"/>
    <w:rsid w:val="001F3525"/>
    <w:rsid w:val="001F35A8"/>
    <w:rsid w:val="001F39AB"/>
    <w:rsid w:val="001F3ADB"/>
    <w:rsid w:val="001F3B64"/>
    <w:rsid w:val="001F4090"/>
    <w:rsid w:val="001F4104"/>
    <w:rsid w:val="001F4112"/>
    <w:rsid w:val="001F42EE"/>
    <w:rsid w:val="001F44DF"/>
    <w:rsid w:val="001F45E8"/>
    <w:rsid w:val="001F4A87"/>
    <w:rsid w:val="001F4D26"/>
    <w:rsid w:val="001F4D34"/>
    <w:rsid w:val="001F4DA6"/>
    <w:rsid w:val="001F4DC8"/>
    <w:rsid w:val="001F4E57"/>
    <w:rsid w:val="001F52C2"/>
    <w:rsid w:val="001F536E"/>
    <w:rsid w:val="001F53A2"/>
    <w:rsid w:val="001F548D"/>
    <w:rsid w:val="001F56F2"/>
    <w:rsid w:val="001F5C95"/>
    <w:rsid w:val="001F5C9E"/>
    <w:rsid w:val="001F5E50"/>
    <w:rsid w:val="001F5E73"/>
    <w:rsid w:val="001F5ED8"/>
    <w:rsid w:val="001F5F10"/>
    <w:rsid w:val="001F6266"/>
    <w:rsid w:val="001F6308"/>
    <w:rsid w:val="001F644E"/>
    <w:rsid w:val="001F6E45"/>
    <w:rsid w:val="001F70C0"/>
    <w:rsid w:val="001F711B"/>
    <w:rsid w:val="001F71DE"/>
    <w:rsid w:val="001F7317"/>
    <w:rsid w:val="001F76B6"/>
    <w:rsid w:val="001F798D"/>
    <w:rsid w:val="001F79CF"/>
    <w:rsid w:val="001F7C55"/>
    <w:rsid w:val="001F7CF8"/>
    <w:rsid w:val="001F7DD6"/>
    <w:rsid w:val="001F7F57"/>
    <w:rsid w:val="002000F2"/>
    <w:rsid w:val="002000FC"/>
    <w:rsid w:val="002001B8"/>
    <w:rsid w:val="00200361"/>
    <w:rsid w:val="0020087C"/>
    <w:rsid w:val="00200A92"/>
    <w:rsid w:val="00200B81"/>
    <w:rsid w:val="00200BF9"/>
    <w:rsid w:val="00200CC2"/>
    <w:rsid w:val="00200D90"/>
    <w:rsid w:val="00201247"/>
    <w:rsid w:val="0020142D"/>
    <w:rsid w:val="00201446"/>
    <w:rsid w:val="00201488"/>
    <w:rsid w:val="0020169F"/>
    <w:rsid w:val="002016C0"/>
    <w:rsid w:val="00201A5F"/>
    <w:rsid w:val="00201B59"/>
    <w:rsid w:val="00201DEC"/>
    <w:rsid w:val="00201FA2"/>
    <w:rsid w:val="0020224C"/>
    <w:rsid w:val="0020235D"/>
    <w:rsid w:val="002024E6"/>
    <w:rsid w:val="002025F6"/>
    <w:rsid w:val="00202D2E"/>
    <w:rsid w:val="00202E82"/>
    <w:rsid w:val="0020307A"/>
    <w:rsid w:val="00203159"/>
    <w:rsid w:val="002031EA"/>
    <w:rsid w:val="00203A6E"/>
    <w:rsid w:val="00203B19"/>
    <w:rsid w:val="00203DE0"/>
    <w:rsid w:val="00203DF0"/>
    <w:rsid w:val="00203F00"/>
    <w:rsid w:val="00203F5C"/>
    <w:rsid w:val="00203F5D"/>
    <w:rsid w:val="0020400D"/>
    <w:rsid w:val="002040CA"/>
    <w:rsid w:val="00204260"/>
    <w:rsid w:val="002043D7"/>
    <w:rsid w:val="002046C6"/>
    <w:rsid w:val="002046EC"/>
    <w:rsid w:val="002047DE"/>
    <w:rsid w:val="002048F7"/>
    <w:rsid w:val="00204981"/>
    <w:rsid w:val="00204A1A"/>
    <w:rsid w:val="00204A5A"/>
    <w:rsid w:val="00204C12"/>
    <w:rsid w:val="00204C44"/>
    <w:rsid w:val="00204C7B"/>
    <w:rsid w:val="002051E1"/>
    <w:rsid w:val="0020523A"/>
    <w:rsid w:val="0020560E"/>
    <w:rsid w:val="00205635"/>
    <w:rsid w:val="00205639"/>
    <w:rsid w:val="00205689"/>
    <w:rsid w:val="002058AE"/>
    <w:rsid w:val="002059A3"/>
    <w:rsid w:val="00205AB2"/>
    <w:rsid w:val="00205BBD"/>
    <w:rsid w:val="00205CB2"/>
    <w:rsid w:val="00205D98"/>
    <w:rsid w:val="00205EA1"/>
    <w:rsid w:val="0020610B"/>
    <w:rsid w:val="00206362"/>
    <w:rsid w:val="002063A7"/>
    <w:rsid w:val="00206677"/>
    <w:rsid w:val="0020671A"/>
    <w:rsid w:val="0020674D"/>
    <w:rsid w:val="0020674E"/>
    <w:rsid w:val="00206970"/>
    <w:rsid w:val="002069E4"/>
    <w:rsid w:val="00206BF6"/>
    <w:rsid w:val="00206E5A"/>
    <w:rsid w:val="00206F64"/>
    <w:rsid w:val="0020716E"/>
    <w:rsid w:val="002071BF"/>
    <w:rsid w:val="00207613"/>
    <w:rsid w:val="00207847"/>
    <w:rsid w:val="0020790B"/>
    <w:rsid w:val="00207AF9"/>
    <w:rsid w:val="00207BB9"/>
    <w:rsid w:val="00207D1C"/>
    <w:rsid w:val="00207DF5"/>
    <w:rsid w:val="00207EA8"/>
    <w:rsid w:val="00207EB6"/>
    <w:rsid w:val="0021005A"/>
    <w:rsid w:val="00210174"/>
    <w:rsid w:val="00210181"/>
    <w:rsid w:val="00210314"/>
    <w:rsid w:val="00210589"/>
    <w:rsid w:val="0021065B"/>
    <w:rsid w:val="00210694"/>
    <w:rsid w:val="002107B9"/>
    <w:rsid w:val="00210927"/>
    <w:rsid w:val="00210950"/>
    <w:rsid w:val="002109D5"/>
    <w:rsid w:val="00210A2E"/>
    <w:rsid w:val="00210ADC"/>
    <w:rsid w:val="00210B05"/>
    <w:rsid w:val="00210C84"/>
    <w:rsid w:val="00210C91"/>
    <w:rsid w:val="00210D2B"/>
    <w:rsid w:val="00210F42"/>
    <w:rsid w:val="00211042"/>
    <w:rsid w:val="002110B7"/>
    <w:rsid w:val="0021128F"/>
    <w:rsid w:val="00211345"/>
    <w:rsid w:val="002113C5"/>
    <w:rsid w:val="00211421"/>
    <w:rsid w:val="00211496"/>
    <w:rsid w:val="002114FA"/>
    <w:rsid w:val="00211586"/>
    <w:rsid w:val="002117BF"/>
    <w:rsid w:val="002117CD"/>
    <w:rsid w:val="00211991"/>
    <w:rsid w:val="002119DA"/>
    <w:rsid w:val="00211B64"/>
    <w:rsid w:val="00211BB6"/>
    <w:rsid w:val="00211C26"/>
    <w:rsid w:val="00211C62"/>
    <w:rsid w:val="00211CE0"/>
    <w:rsid w:val="00211D31"/>
    <w:rsid w:val="00211DD9"/>
    <w:rsid w:val="00211E87"/>
    <w:rsid w:val="002120B0"/>
    <w:rsid w:val="002125D2"/>
    <w:rsid w:val="00212816"/>
    <w:rsid w:val="002128BD"/>
    <w:rsid w:val="00212981"/>
    <w:rsid w:val="00212AE6"/>
    <w:rsid w:val="00212B19"/>
    <w:rsid w:val="00212E1A"/>
    <w:rsid w:val="002130BD"/>
    <w:rsid w:val="002131FD"/>
    <w:rsid w:val="002133D9"/>
    <w:rsid w:val="00213851"/>
    <w:rsid w:val="00213856"/>
    <w:rsid w:val="00213D21"/>
    <w:rsid w:val="00213F01"/>
    <w:rsid w:val="00213F79"/>
    <w:rsid w:val="002142DE"/>
    <w:rsid w:val="00214AFE"/>
    <w:rsid w:val="00214B81"/>
    <w:rsid w:val="00214CD3"/>
    <w:rsid w:val="00214D96"/>
    <w:rsid w:val="00214E0D"/>
    <w:rsid w:val="00215014"/>
    <w:rsid w:val="00215041"/>
    <w:rsid w:val="00215054"/>
    <w:rsid w:val="0021512E"/>
    <w:rsid w:val="0021519A"/>
    <w:rsid w:val="002155D5"/>
    <w:rsid w:val="00215786"/>
    <w:rsid w:val="0021580B"/>
    <w:rsid w:val="0021586D"/>
    <w:rsid w:val="002158B0"/>
    <w:rsid w:val="00215C4B"/>
    <w:rsid w:val="00215D76"/>
    <w:rsid w:val="00215D97"/>
    <w:rsid w:val="00215F98"/>
    <w:rsid w:val="00215FBA"/>
    <w:rsid w:val="002161D2"/>
    <w:rsid w:val="002162EA"/>
    <w:rsid w:val="002165F9"/>
    <w:rsid w:val="00216685"/>
    <w:rsid w:val="00216828"/>
    <w:rsid w:val="00216B17"/>
    <w:rsid w:val="00216BBF"/>
    <w:rsid w:val="00216D0D"/>
    <w:rsid w:val="00217135"/>
    <w:rsid w:val="002173F7"/>
    <w:rsid w:val="00217436"/>
    <w:rsid w:val="00217596"/>
    <w:rsid w:val="002176F4"/>
    <w:rsid w:val="002177B7"/>
    <w:rsid w:val="0021797D"/>
    <w:rsid w:val="00217C32"/>
    <w:rsid w:val="00217CE8"/>
    <w:rsid w:val="00217FAC"/>
    <w:rsid w:val="0022003A"/>
    <w:rsid w:val="002200B5"/>
    <w:rsid w:val="002202EC"/>
    <w:rsid w:val="002204ED"/>
    <w:rsid w:val="0022074E"/>
    <w:rsid w:val="002208BE"/>
    <w:rsid w:val="002208FD"/>
    <w:rsid w:val="0022091D"/>
    <w:rsid w:val="002209D6"/>
    <w:rsid w:val="002209E7"/>
    <w:rsid w:val="00220A0C"/>
    <w:rsid w:val="00220A9A"/>
    <w:rsid w:val="00220DCE"/>
    <w:rsid w:val="00220E92"/>
    <w:rsid w:val="00220F36"/>
    <w:rsid w:val="00221022"/>
    <w:rsid w:val="0022135D"/>
    <w:rsid w:val="002214CA"/>
    <w:rsid w:val="002217E5"/>
    <w:rsid w:val="00221A25"/>
    <w:rsid w:val="00221B64"/>
    <w:rsid w:val="00221B79"/>
    <w:rsid w:val="00221C1B"/>
    <w:rsid w:val="00222052"/>
    <w:rsid w:val="002222A4"/>
    <w:rsid w:val="002222BF"/>
    <w:rsid w:val="00222426"/>
    <w:rsid w:val="002227A4"/>
    <w:rsid w:val="00222AB8"/>
    <w:rsid w:val="00222B25"/>
    <w:rsid w:val="00222BD5"/>
    <w:rsid w:val="00222C15"/>
    <w:rsid w:val="00222C1B"/>
    <w:rsid w:val="00222C20"/>
    <w:rsid w:val="00222D26"/>
    <w:rsid w:val="00222D7A"/>
    <w:rsid w:val="00222FE7"/>
    <w:rsid w:val="002231C9"/>
    <w:rsid w:val="0022326B"/>
    <w:rsid w:val="002235D8"/>
    <w:rsid w:val="002235FD"/>
    <w:rsid w:val="00223720"/>
    <w:rsid w:val="00223833"/>
    <w:rsid w:val="002238AE"/>
    <w:rsid w:val="002239DA"/>
    <w:rsid w:val="00223ACD"/>
    <w:rsid w:val="002242F8"/>
    <w:rsid w:val="00224339"/>
    <w:rsid w:val="0022490A"/>
    <w:rsid w:val="00224932"/>
    <w:rsid w:val="00224A07"/>
    <w:rsid w:val="00224A38"/>
    <w:rsid w:val="00224A9B"/>
    <w:rsid w:val="0022516E"/>
    <w:rsid w:val="002252D2"/>
    <w:rsid w:val="00225554"/>
    <w:rsid w:val="00225C71"/>
    <w:rsid w:val="0022657F"/>
    <w:rsid w:val="00226592"/>
    <w:rsid w:val="00226640"/>
    <w:rsid w:val="00226811"/>
    <w:rsid w:val="00226880"/>
    <w:rsid w:val="0022689D"/>
    <w:rsid w:val="002269A7"/>
    <w:rsid w:val="00226A52"/>
    <w:rsid w:val="00226AE0"/>
    <w:rsid w:val="00226BD3"/>
    <w:rsid w:val="00226C74"/>
    <w:rsid w:val="00226E26"/>
    <w:rsid w:val="0022732D"/>
    <w:rsid w:val="0022735A"/>
    <w:rsid w:val="00227652"/>
    <w:rsid w:val="00227850"/>
    <w:rsid w:val="00227873"/>
    <w:rsid w:val="002279D2"/>
    <w:rsid w:val="00227A1E"/>
    <w:rsid w:val="00227A37"/>
    <w:rsid w:val="00227D0D"/>
    <w:rsid w:val="00227D62"/>
    <w:rsid w:val="00227F0A"/>
    <w:rsid w:val="00227F9E"/>
    <w:rsid w:val="00230040"/>
    <w:rsid w:val="00230189"/>
    <w:rsid w:val="002301AF"/>
    <w:rsid w:val="00230219"/>
    <w:rsid w:val="002304D1"/>
    <w:rsid w:val="002307F2"/>
    <w:rsid w:val="0023080B"/>
    <w:rsid w:val="0023083F"/>
    <w:rsid w:val="00230AD3"/>
    <w:rsid w:val="00230B14"/>
    <w:rsid w:val="00230BB1"/>
    <w:rsid w:val="00230C58"/>
    <w:rsid w:val="00230CEB"/>
    <w:rsid w:val="00230EA2"/>
    <w:rsid w:val="00230EB0"/>
    <w:rsid w:val="00230EE6"/>
    <w:rsid w:val="00230FF8"/>
    <w:rsid w:val="0023124C"/>
    <w:rsid w:val="002314EE"/>
    <w:rsid w:val="00231719"/>
    <w:rsid w:val="00231740"/>
    <w:rsid w:val="00231AF5"/>
    <w:rsid w:val="00231B71"/>
    <w:rsid w:val="00231D55"/>
    <w:rsid w:val="00231D67"/>
    <w:rsid w:val="00232149"/>
    <w:rsid w:val="00232191"/>
    <w:rsid w:val="002321B1"/>
    <w:rsid w:val="00232782"/>
    <w:rsid w:val="002327FC"/>
    <w:rsid w:val="0023287C"/>
    <w:rsid w:val="002328E3"/>
    <w:rsid w:val="00232DE0"/>
    <w:rsid w:val="00232E9D"/>
    <w:rsid w:val="00233074"/>
    <w:rsid w:val="002331A0"/>
    <w:rsid w:val="0023324F"/>
    <w:rsid w:val="002332C6"/>
    <w:rsid w:val="0023351A"/>
    <w:rsid w:val="00233577"/>
    <w:rsid w:val="002335BA"/>
    <w:rsid w:val="00233849"/>
    <w:rsid w:val="0023393B"/>
    <w:rsid w:val="00233F81"/>
    <w:rsid w:val="00233FA3"/>
    <w:rsid w:val="0023406E"/>
    <w:rsid w:val="00234304"/>
    <w:rsid w:val="002344C8"/>
    <w:rsid w:val="002349C5"/>
    <w:rsid w:val="00234A1E"/>
    <w:rsid w:val="00234B73"/>
    <w:rsid w:val="00234BBB"/>
    <w:rsid w:val="00234CE5"/>
    <w:rsid w:val="00234FBA"/>
    <w:rsid w:val="00234FE9"/>
    <w:rsid w:val="00235017"/>
    <w:rsid w:val="0023539D"/>
    <w:rsid w:val="00235581"/>
    <w:rsid w:val="0023561E"/>
    <w:rsid w:val="00235698"/>
    <w:rsid w:val="002357C4"/>
    <w:rsid w:val="0023593C"/>
    <w:rsid w:val="0023606A"/>
    <w:rsid w:val="002362F1"/>
    <w:rsid w:val="00236443"/>
    <w:rsid w:val="0023644B"/>
    <w:rsid w:val="0023653E"/>
    <w:rsid w:val="00236540"/>
    <w:rsid w:val="00236801"/>
    <w:rsid w:val="00236821"/>
    <w:rsid w:val="0023689C"/>
    <w:rsid w:val="002368E3"/>
    <w:rsid w:val="002369B7"/>
    <w:rsid w:val="00236CAD"/>
    <w:rsid w:val="00236F71"/>
    <w:rsid w:val="0023719E"/>
    <w:rsid w:val="002371F9"/>
    <w:rsid w:val="002373FC"/>
    <w:rsid w:val="002374D9"/>
    <w:rsid w:val="00237A6D"/>
    <w:rsid w:val="00237B65"/>
    <w:rsid w:val="00237C6F"/>
    <w:rsid w:val="00237D22"/>
    <w:rsid w:val="00237EB8"/>
    <w:rsid w:val="00240131"/>
    <w:rsid w:val="0024029F"/>
    <w:rsid w:val="0024038B"/>
    <w:rsid w:val="00240487"/>
    <w:rsid w:val="002405EF"/>
    <w:rsid w:val="002407FF"/>
    <w:rsid w:val="0024090D"/>
    <w:rsid w:val="00240956"/>
    <w:rsid w:val="00240A38"/>
    <w:rsid w:val="00240B7D"/>
    <w:rsid w:val="00240C63"/>
    <w:rsid w:val="00240D21"/>
    <w:rsid w:val="00240E13"/>
    <w:rsid w:val="00240F65"/>
    <w:rsid w:val="0024103F"/>
    <w:rsid w:val="002411D5"/>
    <w:rsid w:val="00241433"/>
    <w:rsid w:val="002416A2"/>
    <w:rsid w:val="00241BEE"/>
    <w:rsid w:val="00241C7B"/>
    <w:rsid w:val="00241C90"/>
    <w:rsid w:val="00241D6D"/>
    <w:rsid w:val="00241EBE"/>
    <w:rsid w:val="002421F2"/>
    <w:rsid w:val="002422FB"/>
    <w:rsid w:val="00242719"/>
    <w:rsid w:val="0024284B"/>
    <w:rsid w:val="0024286B"/>
    <w:rsid w:val="00242872"/>
    <w:rsid w:val="002428F3"/>
    <w:rsid w:val="00242B2A"/>
    <w:rsid w:val="00242CAE"/>
    <w:rsid w:val="00242E7E"/>
    <w:rsid w:val="00242F78"/>
    <w:rsid w:val="00243303"/>
    <w:rsid w:val="00243774"/>
    <w:rsid w:val="0024383E"/>
    <w:rsid w:val="00243929"/>
    <w:rsid w:val="00243ACD"/>
    <w:rsid w:val="00243ADF"/>
    <w:rsid w:val="00243BEE"/>
    <w:rsid w:val="00243C1C"/>
    <w:rsid w:val="00243F1F"/>
    <w:rsid w:val="002443DD"/>
    <w:rsid w:val="0024445A"/>
    <w:rsid w:val="00244563"/>
    <w:rsid w:val="00244606"/>
    <w:rsid w:val="00244924"/>
    <w:rsid w:val="002449B4"/>
    <w:rsid w:val="002449F4"/>
    <w:rsid w:val="00244B7D"/>
    <w:rsid w:val="00244BE3"/>
    <w:rsid w:val="00244D58"/>
    <w:rsid w:val="002451C3"/>
    <w:rsid w:val="0024520E"/>
    <w:rsid w:val="0024530E"/>
    <w:rsid w:val="00245492"/>
    <w:rsid w:val="0024590A"/>
    <w:rsid w:val="00245A41"/>
    <w:rsid w:val="00245B70"/>
    <w:rsid w:val="00245B72"/>
    <w:rsid w:val="00245D7D"/>
    <w:rsid w:val="00245E39"/>
    <w:rsid w:val="00245FBA"/>
    <w:rsid w:val="00246208"/>
    <w:rsid w:val="00246228"/>
    <w:rsid w:val="0024644B"/>
    <w:rsid w:val="002468C7"/>
    <w:rsid w:val="00246BEB"/>
    <w:rsid w:val="00246C52"/>
    <w:rsid w:val="00246E87"/>
    <w:rsid w:val="00246EB6"/>
    <w:rsid w:val="002472E3"/>
    <w:rsid w:val="002475A2"/>
    <w:rsid w:val="002475BE"/>
    <w:rsid w:val="00247608"/>
    <w:rsid w:val="00247660"/>
    <w:rsid w:val="0024785A"/>
    <w:rsid w:val="00247A4A"/>
    <w:rsid w:val="00247C92"/>
    <w:rsid w:val="00247D63"/>
    <w:rsid w:val="00247DBE"/>
    <w:rsid w:val="00247DC8"/>
    <w:rsid w:val="00247DD1"/>
    <w:rsid w:val="00247FD5"/>
    <w:rsid w:val="00250023"/>
    <w:rsid w:val="00250209"/>
    <w:rsid w:val="002502BC"/>
    <w:rsid w:val="00250315"/>
    <w:rsid w:val="0025038D"/>
    <w:rsid w:val="0025039F"/>
    <w:rsid w:val="00250634"/>
    <w:rsid w:val="002506F5"/>
    <w:rsid w:val="00250716"/>
    <w:rsid w:val="00250783"/>
    <w:rsid w:val="002507E6"/>
    <w:rsid w:val="002508C7"/>
    <w:rsid w:val="002509C7"/>
    <w:rsid w:val="00250B7F"/>
    <w:rsid w:val="00250D9C"/>
    <w:rsid w:val="00250E64"/>
    <w:rsid w:val="00251117"/>
    <w:rsid w:val="0025111B"/>
    <w:rsid w:val="002512A9"/>
    <w:rsid w:val="00251411"/>
    <w:rsid w:val="002515EA"/>
    <w:rsid w:val="0025169E"/>
    <w:rsid w:val="00251723"/>
    <w:rsid w:val="00251843"/>
    <w:rsid w:val="00251929"/>
    <w:rsid w:val="00251DAC"/>
    <w:rsid w:val="00251F5E"/>
    <w:rsid w:val="00251F78"/>
    <w:rsid w:val="0025204B"/>
    <w:rsid w:val="002520D4"/>
    <w:rsid w:val="002523E1"/>
    <w:rsid w:val="00252441"/>
    <w:rsid w:val="0025271C"/>
    <w:rsid w:val="00252732"/>
    <w:rsid w:val="0025293E"/>
    <w:rsid w:val="002529BD"/>
    <w:rsid w:val="00252D90"/>
    <w:rsid w:val="00252FDD"/>
    <w:rsid w:val="0025302D"/>
    <w:rsid w:val="0025308C"/>
    <w:rsid w:val="002530D6"/>
    <w:rsid w:val="002530D9"/>
    <w:rsid w:val="0025325D"/>
    <w:rsid w:val="002533FF"/>
    <w:rsid w:val="00253400"/>
    <w:rsid w:val="002537F5"/>
    <w:rsid w:val="00253853"/>
    <w:rsid w:val="0025388F"/>
    <w:rsid w:val="00253905"/>
    <w:rsid w:val="002539E4"/>
    <w:rsid w:val="00253B0A"/>
    <w:rsid w:val="00253B80"/>
    <w:rsid w:val="00253CA3"/>
    <w:rsid w:val="0025406E"/>
    <w:rsid w:val="002540C8"/>
    <w:rsid w:val="00254162"/>
    <w:rsid w:val="0025429A"/>
    <w:rsid w:val="002542F2"/>
    <w:rsid w:val="002542FF"/>
    <w:rsid w:val="00254927"/>
    <w:rsid w:val="00254E1A"/>
    <w:rsid w:val="00255475"/>
    <w:rsid w:val="002554AD"/>
    <w:rsid w:val="002556CC"/>
    <w:rsid w:val="00255799"/>
    <w:rsid w:val="00255BB9"/>
    <w:rsid w:val="00255E16"/>
    <w:rsid w:val="0025601B"/>
    <w:rsid w:val="00256341"/>
    <w:rsid w:val="002563F7"/>
    <w:rsid w:val="0025667E"/>
    <w:rsid w:val="00256779"/>
    <w:rsid w:val="0025682C"/>
    <w:rsid w:val="00256A84"/>
    <w:rsid w:val="00256B22"/>
    <w:rsid w:val="00256C01"/>
    <w:rsid w:val="00256C63"/>
    <w:rsid w:val="00256D51"/>
    <w:rsid w:val="00256F02"/>
    <w:rsid w:val="002571C8"/>
    <w:rsid w:val="002572F1"/>
    <w:rsid w:val="00257A62"/>
    <w:rsid w:val="00257BC6"/>
    <w:rsid w:val="00257D4B"/>
    <w:rsid w:val="002600E7"/>
    <w:rsid w:val="00260156"/>
    <w:rsid w:val="00260269"/>
    <w:rsid w:val="002603F6"/>
    <w:rsid w:val="002604B7"/>
    <w:rsid w:val="002604DE"/>
    <w:rsid w:val="00260512"/>
    <w:rsid w:val="00260713"/>
    <w:rsid w:val="0026075E"/>
    <w:rsid w:val="002608BD"/>
    <w:rsid w:val="00260ACE"/>
    <w:rsid w:val="00260B2A"/>
    <w:rsid w:val="00260D70"/>
    <w:rsid w:val="00260E69"/>
    <w:rsid w:val="00260E99"/>
    <w:rsid w:val="00260FAD"/>
    <w:rsid w:val="00261502"/>
    <w:rsid w:val="00261711"/>
    <w:rsid w:val="002617F6"/>
    <w:rsid w:val="002618B8"/>
    <w:rsid w:val="00261992"/>
    <w:rsid w:val="002619BC"/>
    <w:rsid w:val="00261D05"/>
    <w:rsid w:val="002621AD"/>
    <w:rsid w:val="002623AC"/>
    <w:rsid w:val="002625A7"/>
    <w:rsid w:val="002626FA"/>
    <w:rsid w:val="00262979"/>
    <w:rsid w:val="002629D3"/>
    <w:rsid w:val="00262D13"/>
    <w:rsid w:val="00263038"/>
    <w:rsid w:val="002631BA"/>
    <w:rsid w:val="002631DC"/>
    <w:rsid w:val="00263453"/>
    <w:rsid w:val="0026382D"/>
    <w:rsid w:val="0026385F"/>
    <w:rsid w:val="00263A09"/>
    <w:rsid w:val="00263CA3"/>
    <w:rsid w:val="00263CC8"/>
    <w:rsid w:val="00263DAE"/>
    <w:rsid w:val="00263DC2"/>
    <w:rsid w:val="00263DD9"/>
    <w:rsid w:val="00264152"/>
    <w:rsid w:val="00264256"/>
    <w:rsid w:val="002642C3"/>
    <w:rsid w:val="0026432F"/>
    <w:rsid w:val="0026455A"/>
    <w:rsid w:val="0026460B"/>
    <w:rsid w:val="0026468A"/>
    <w:rsid w:val="0026485F"/>
    <w:rsid w:val="00264A06"/>
    <w:rsid w:val="00264C28"/>
    <w:rsid w:val="00264C2D"/>
    <w:rsid w:val="002652DF"/>
    <w:rsid w:val="0026544D"/>
    <w:rsid w:val="002654D9"/>
    <w:rsid w:val="00265701"/>
    <w:rsid w:val="0026586A"/>
    <w:rsid w:val="00265B99"/>
    <w:rsid w:val="00265CB1"/>
    <w:rsid w:val="00265E25"/>
    <w:rsid w:val="00265E9A"/>
    <w:rsid w:val="00265FE4"/>
    <w:rsid w:val="0026604D"/>
    <w:rsid w:val="00266111"/>
    <w:rsid w:val="00266210"/>
    <w:rsid w:val="002664FA"/>
    <w:rsid w:val="00266867"/>
    <w:rsid w:val="00266C4C"/>
    <w:rsid w:val="00266CB3"/>
    <w:rsid w:val="00266D32"/>
    <w:rsid w:val="002670F7"/>
    <w:rsid w:val="0026710F"/>
    <w:rsid w:val="0026716C"/>
    <w:rsid w:val="00267517"/>
    <w:rsid w:val="0026775C"/>
    <w:rsid w:val="002677B2"/>
    <w:rsid w:val="002677D0"/>
    <w:rsid w:val="0026794D"/>
    <w:rsid w:val="00267ABB"/>
    <w:rsid w:val="00267CFE"/>
    <w:rsid w:val="00270054"/>
    <w:rsid w:val="00270210"/>
    <w:rsid w:val="002702CB"/>
    <w:rsid w:val="0027043D"/>
    <w:rsid w:val="002706CC"/>
    <w:rsid w:val="002708DA"/>
    <w:rsid w:val="00270904"/>
    <w:rsid w:val="00270B24"/>
    <w:rsid w:val="00270B34"/>
    <w:rsid w:val="00270C63"/>
    <w:rsid w:val="00270C98"/>
    <w:rsid w:val="00270CA6"/>
    <w:rsid w:val="00270CF1"/>
    <w:rsid w:val="00270E57"/>
    <w:rsid w:val="00270E80"/>
    <w:rsid w:val="00271084"/>
    <w:rsid w:val="002710D6"/>
    <w:rsid w:val="002711C3"/>
    <w:rsid w:val="002713CE"/>
    <w:rsid w:val="00271831"/>
    <w:rsid w:val="0027193C"/>
    <w:rsid w:val="002719A4"/>
    <w:rsid w:val="00271A67"/>
    <w:rsid w:val="00271E5A"/>
    <w:rsid w:val="00271EEF"/>
    <w:rsid w:val="00271F21"/>
    <w:rsid w:val="0027242C"/>
    <w:rsid w:val="00272474"/>
    <w:rsid w:val="0027257A"/>
    <w:rsid w:val="00272736"/>
    <w:rsid w:val="00272A15"/>
    <w:rsid w:val="00272B69"/>
    <w:rsid w:val="00272BB1"/>
    <w:rsid w:val="00272D06"/>
    <w:rsid w:val="00272EE6"/>
    <w:rsid w:val="00272FEB"/>
    <w:rsid w:val="0027309C"/>
    <w:rsid w:val="00273226"/>
    <w:rsid w:val="0027337D"/>
    <w:rsid w:val="00273517"/>
    <w:rsid w:val="00273644"/>
    <w:rsid w:val="002738C9"/>
    <w:rsid w:val="00273ABF"/>
    <w:rsid w:val="00273B2D"/>
    <w:rsid w:val="00273CAB"/>
    <w:rsid w:val="00273CFB"/>
    <w:rsid w:val="00273FD4"/>
    <w:rsid w:val="002741A8"/>
    <w:rsid w:val="00274309"/>
    <w:rsid w:val="00274414"/>
    <w:rsid w:val="00274668"/>
    <w:rsid w:val="00274C42"/>
    <w:rsid w:val="00274CE5"/>
    <w:rsid w:val="00274D08"/>
    <w:rsid w:val="00274DE3"/>
    <w:rsid w:val="00275025"/>
    <w:rsid w:val="00275406"/>
    <w:rsid w:val="0027540F"/>
    <w:rsid w:val="00275457"/>
    <w:rsid w:val="00275464"/>
    <w:rsid w:val="0027558D"/>
    <w:rsid w:val="00275607"/>
    <w:rsid w:val="0027568B"/>
    <w:rsid w:val="002756D5"/>
    <w:rsid w:val="00275A17"/>
    <w:rsid w:val="00275B92"/>
    <w:rsid w:val="00275BDA"/>
    <w:rsid w:val="00275E10"/>
    <w:rsid w:val="00275E5B"/>
    <w:rsid w:val="00275E9C"/>
    <w:rsid w:val="00275F3B"/>
    <w:rsid w:val="00275F7E"/>
    <w:rsid w:val="00275FE7"/>
    <w:rsid w:val="00276001"/>
    <w:rsid w:val="002760BC"/>
    <w:rsid w:val="00276243"/>
    <w:rsid w:val="002762EC"/>
    <w:rsid w:val="002763B0"/>
    <w:rsid w:val="002763D0"/>
    <w:rsid w:val="002763D3"/>
    <w:rsid w:val="002764FB"/>
    <w:rsid w:val="00276660"/>
    <w:rsid w:val="002766C9"/>
    <w:rsid w:val="002768E3"/>
    <w:rsid w:val="00276924"/>
    <w:rsid w:val="00276A4F"/>
    <w:rsid w:val="00276BA0"/>
    <w:rsid w:val="00276ED1"/>
    <w:rsid w:val="0027710B"/>
    <w:rsid w:val="00277200"/>
    <w:rsid w:val="00277512"/>
    <w:rsid w:val="002775D8"/>
    <w:rsid w:val="002777E4"/>
    <w:rsid w:val="00277918"/>
    <w:rsid w:val="00277A6A"/>
    <w:rsid w:val="00277A81"/>
    <w:rsid w:val="00277A95"/>
    <w:rsid w:val="00277E66"/>
    <w:rsid w:val="002801E2"/>
    <w:rsid w:val="002803B6"/>
    <w:rsid w:val="00280567"/>
    <w:rsid w:val="00280612"/>
    <w:rsid w:val="0028073A"/>
    <w:rsid w:val="002807FB"/>
    <w:rsid w:val="00280960"/>
    <w:rsid w:val="0028118A"/>
    <w:rsid w:val="0028149A"/>
    <w:rsid w:val="002814CE"/>
    <w:rsid w:val="0028154A"/>
    <w:rsid w:val="002815BE"/>
    <w:rsid w:val="0028164E"/>
    <w:rsid w:val="0028168F"/>
    <w:rsid w:val="00281790"/>
    <w:rsid w:val="00281A13"/>
    <w:rsid w:val="00281CC7"/>
    <w:rsid w:val="00281D4F"/>
    <w:rsid w:val="0028212B"/>
    <w:rsid w:val="00282323"/>
    <w:rsid w:val="00282361"/>
    <w:rsid w:val="002825CE"/>
    <w:rsid w:val="00282D72"/>
    <w:rsid w:val="00283165"/>
    <w:rsid w:val="002832E7"/>
    <w:rsid w:val="00283457"/>
    <w:rsid w:val="002834FB"/>
    <w:rsid w:val="002836AC"/>
    <w:rsid w:val="002836D0"/>
    <w:rsid w:val="002838C7"/>
    <w:rsid w:val="00283BA0"/>
    <w:rsid w:val="00284075"/>
    <w:rsid w:val="002841A9"/>
    <w:rsid w:val="002844A2"/>
    <w:rsid w:val="00284654"/>
    <w:rsid w:val="00284B43"/>
    <w:rsid w:val="00284DAF"/>
    <w:rsid w:val="00284E3F"/>
    <w:rsid w:val="00284E6D"/>
    <w:rsid w:val="00284E7F"/>
    <w:rsid w:val="0028533B"/>
    <w:rsid w:val="002853CE"/>
    <w:rsid w:val="00285448"/>
    <w:rsid w:val="0028550D"/>
    <w:rsid w:val="00285520"/>
    <w:rsid w:val="002856ED"/>
    <w:rsid w:val="00285894"/>
    <w:rsid w:val="00285C04"/>
    <w:rsid w:val="00285E28"/>
    <w:rsid w:val="00285E5B"/>
    <w:rsid w:val="00286314"/>
    <w:rsid w:val="0028650E"/>
    <w:rsid w:val="00286532"/>
    <w:rsid w:val="00286631"/>
    <w:rsid w:val="002866E7"/>
    <w:rsid w:val="002869FB"/>
    <w:rsid w:val="00286AE7"/>
    <w:rsid w:val="00286DA9"/>
    <w:rsid w:val="00286F76"/>
    <w:rsid w:val="00286FFC"/>
    <w:rsid w:val="002871C8"/>
    <w:rsid w:val="002872ED"/>
    <w:rsid w:val="00287376"/>
    <w:rsid w:val="002877DE"/>
    <w:rsid w:val="00287821"/>
    <w:rsid w:val="0028792A"/>
    <w:rsid w:val="00287C28"/>
    <w:rsid w:val="00287C39"/>
    <w:rsid w:val="00287EAF"/>
    <w:rsid w:val="00287F4A"/>
    <w:rsid w:val="002901F8"/>
    <w:rsid w:val="00290207"/>
    <w:rsid w:val="00290254"/>
    <w:rsid w:val="00290B05"/>
    <w:rsid w:val="00290BA4"/>
    <w:rsid w:val="00290BBB"/>
    <w:rsid w:val="00290C83"/>
    <w:rsid w:val="0029130D"/>
    <w:rsid w:val="0029142E"/>
    <w:rsid w:val="002915DA"/>
    <w:rsid w:val="0029178F"/>
    <w:rsid w:val="0029183D"/>
    <w:rsid w:val="00291999"/>
    <w:rsid w:val="00291C45"/>
    <w:rsid w:val="00291E2B"/>
    <w:rsid w:val="00291F14"/>
    <w:rsid w:val="002920BF"/>
    <w:rsid w:val="00292448"/>
    <w:rsid w:val="002924E1"/>
    <w:rsid w:val="00292540"/>
    <w:rsid w:val="00292622"/>
    <w:rsid w:val="0029277F"/>
    <w:rsid w:val="0029279E"/>
    <w:rsid w:val="00292A9A"/>
    <w:rsid w:val="00292AE6"/>
    <w:rsid w:val="002930A6"/>
    <w:rsid w:val="002930AA"/>
    <w:rsid w:val="0029347E"/>
    <w:rsid w:val="00293504"/>
    <w:rsid w:val="0029353A"/>
    <w:rsid w:val="002935BE"/>
    <w:rsid w:val="0029364A"/>
    <w:rsid w:val="00293965"/>
    <w:rsid w:val="00293C49"/>
    <w:rsid w:val="00293C5B"/>
    <w:rsid w:val="00293DCD"/>
    <w:rsid w:val="00293E71"/>
    <w:rsid w:val="002941BF"/>
    <w:rsid w:val="00294266"/>
    <w:rsid w:val="002944CA"/>
    <w:rsid w:val="00294504"/>
    <w:rsid w:val="00294580"/>
    <w:rsid w:val="00294722"/>
    <w:rsid w:val="002949D2"/>
    <w:rsid w:val="00294AB1"/>
    <w:rsid w:val="00294C8C"/>
    <w:rsid w:val="00294E30"/>
    <w:rsid w:val="002951D3"/>
    <w:rsid w:val="00295226"/>
    <w:rsid w:val="002953D0"/>
    <w:rsid w:val="00295709"/>
    <w:rsid w:val="00295725"/>
    <w:rsid w:val="00295F1C"/>
    <w:rsid w:val="002960D8"/>
    <w:rsid w:val="002960F3"/>
    <w:rsid w:val="00296190"/>
    <w:rsid w:val="00296422"/>
    <w:rsid w:val="002964E4"/>
    <w:rsid w:val="00296758"/>
    <w:rsid w:val="00296863"/>
    <w:rsid w:val="0029694E"/>
    <w:rsid w:val="0029696C"/>
    <w:rsid w:val="00296C76"/>
    <w:rsid w:val="00296D93"/>
    <w:rsid w:val="00296DF8"/>
    <w:rsid w:val="00296E34"/>
    <w:rsid w:val="00296FD8"/>
    <w:rsid w:val="0029701B"/>
    <w:rsid w:val="00297214"/>
    <w:rsid w:val="002972F9"/>
    <w:rsid w:val="0029743A"/>
    <w:rsid w:val="00297499"/>
    <w:rsid w:val="002974AA"/>
    <w:rsid w:val="002975B0"/>
    <w:rsid w:val="00297671"/>
    <w:rsid w:val="002977A0"/>
    <w:rsid w:val="00297B17"/>
    <w:rsid w:val="00297C4F"/>
    <w:rsid w:val="00297F46"/>
    <w:rsid w:val="00297FB4"/>
    <w:rsid w:val="002A022A"/>
    <w:rsid w:val="002A0230"/>
    <w:rsid w:val="002A025C"/>
    <w:rsid w:val="002A0394"/>
    <w:rsid w:val="002A03F0"/>
    <w:rsid w:val="002A0581"/>
    <w:rsid w:val="002A05EF"/>
    <w:rsid w:val="002A061B"/>
    <w:rsid w:val="002A0698"/>
    <w:rsid w:val="002A0724"/>
    <w:rsid w:val="002A08CD"/>
    <w:rsid w:val="002A08EC"/>
    <w:rsid w:val="002A0915"/>
    <w:rsid w:val="002A093B"/>
    <w:rsid w:val="002A0A43"/>
    <w:rsid w:val="002A0BEE"/>
    <w:rsid w:val="002A0C4D"/>
    <w:rsid w:val="002A10A7"/>
    <w:rsid w:val="002A10D8"/>
    <w:rsid w:val="002A13B4"/>
    <w:rsid w:val="002A1759"/>
    <w:rsid w:val="002A1850"/>
    <w:rsid w:val="002A1868"/>
    <w:rsid w:val="002A1A57"/>
    <w:rsid w:val="002A1DA1"/>
    <w:rsid w:val="002A205B"/>
    <w:rsid w:val="002A2104"/>
    <w:rsid w:val="002A227D"/>
    <w:rsid w:val="002A2689"/>
    <w:rsid w:val="002A2980"/>
    <w:rsid w:val="002A2A3E"/>
    <w:rsid w:val="002A2B16"/>
    <w:rsid w:val="002A2FB8"/>
    <w:rsid w:val="002A3087"/>
    <w:rsid w:val="002A31FF"/>
    <w:rsid w:val="002A3668"/>
    <w:rsid w:val="002A368C"/>
    <w:rsid w:val="002A3771"/>
    <w:rsid w:val="002A37C5"/>
    <w:rsid w:val="002A3AFD"/>
    <w:rsid w:val="002A3B12"/>
    <w:rsid w:val="002A3D2B"/>
    <w:rsid w:val="002A3D84"/>
    <w:rsid w:val="002A3DE8"/>
    <w:rsid w:val="002A4079"/>
    <w:rsid w:val="002A4102"/>
    <w:rsid w:val="002A4433"/>
    <w:rsid w:val="002A4863"/>
    <w:rsid w:val="002A488C"/>
    <w:rsid w:val="002A48C3"/>
    <w:rsid w:val="002A4918"/>
    <w:rsid w:val="002A49C5"/>
    <w:rsid w:val="002A4B7D"/>
    <w:rsid w:val="002A4E20"/>
    <w:rsid w:val="002A5079"/>
    <w:rsid w:val="002A523D"/>
    <w:rsid w:val="002A524D"/>
    <w:rsid w:val="002A530F"/>
    <w:rsid w:val="002A53FC"/>
    <w:rsid w:val="002A575E"/>
    <w:rsid w:val="002A5A52"/>
    <w:rsid w:val="002A5D2C"/>
    <w:rsid w:val="002A5D59"/>
    <w:rsid w:val="002A5D62"/>
    <w:rsid w:val="002A5FC1"/>
    <w:rsid w:val="002A612E"/>
    <w:rsid w:val="002A63A7"/>
    <w:rsid w:val="002A687D"/>
    <w:rsid w:val="002A6A0E"/>
    <w:rsid w:val="002A6ADC"/>
    <w:rsid w:val="002A6C77"/>
    <w:rsid w:val="002A6D70"/>
    <w:rsid w:val="002A6EF8"/>
    <w:rsid w:val="002A727A"/>
    <w:rsid w:val="002A732C"/>
    <w:rsid w:val="002A7497"/>
    <w:rsid w:val="002A75A2"/>
    <w:rsid w:val="002A78DA"/>
    <w:rsid w:val="002A7A6A"/>
    <w:rsid w:val="002A7AB4"/>
    <w:rsid w:val="002A7AE1"/>
    <w:rsid w:val="002A7B3B"/>
    <w:rsid w:val="002A7BDE"/>
    <w:rsid w:val="002A7EEE"/>
    <w:rsid w:val="002B00F2"/>
    <w:rsid w:val="002B0456"/>
    <w:rsid w:val="002B0684"/>
    <w:rsid w:val="002B07BF"/>
    <w:rsid w:val="002B0805"/>
    <w:rsid w:val="002B0868"/>
    <w:rsid w:val="002B0960"/>
    <w:rsid w:val="002B0B8F"/>
    <w:rsid w:val="002B0BC5"/>
    <w:rsid w:val="002B0C99"/>
    <w:rsid w:val="002B0DC4"/>
    <w:rsid w:val="002B0EED"/>
    <w:rsid w:val="002B10F9"/>
    <w:rsid w:val="002B128C"/>
    <w:rsid w:val="002B12C7"/>
    <w:rsid w:val="002B17B0"/>
    <w:rsid w:val="002B1AFA"/>
    <w:rsid w:val="002B21D6"/>
    <w:rsid w:val="002B2289"/>
    <w:rsid w:val="002B22E7"/>
    <w:rsid w:val="002B24EC"/>
    <w:rsid w:val="002B2543"/>
    <w:rsid w:val="002B262E"/>
    <w:rsid w:val="002B266E"/>
    <w:rsid w:val="002B2835"/>
    <w:rsid w:val="002B2AEB"/>
    <w:rsid w:val="002B2B9E"/>
    <w:rsid w:val="002B2C92"/>
    <w:rsid w:val="002B2E0F"/>
    <w:rsid w:val="002B3032"/>
    <w:rsid w:val="002B3081"/>
    <w:rsid w:val="002B314A"/>
    <w:rsid w:val="002B318B"/>
    <w:rsid w:val="002B31A4"/>
    <w:rsid w:val="002B3206"/>
    <w:rsid w:val="002B32BC"/>
    <w:rsid w:val="002B33A2"/>
    <w:rsid w:val="002B33AC"/>
    <w:rsid w:val="002B340B"/>
    <w:rsid w:val="002B348D"/>
    <w:rsid w:val="002B34AE"/>
    <w:rsid w:val="002B36AC"/>
    <w:rsid w:val="002B3893"/>
    <w:rsid w:val="002B39C3"/>
    <w:rsid w:val="002B3B5A"/>
    <w:rsid w:val="002B3CDE"/>
    <w:rsid w:val="002B3D25"/>
    <w:rsid w:val="002B3D90"/>
    <w:rsid w:val="002B3EFA"/>
    <w:rsid w:val="002B3F41"/>
    <w:rsid w:val="002B3F7E"/>
    <w:rsid w:val="002B3FAF"/>
    <w:rsid w:val="002B4122"/>
    <w:rsid w:val="002B453B"/>
    <w:rsid w:val="002B4646"/>
    <w:rsid w:val="002B4747"/>
    <w:rsid w:val="002B48C4"/>
    <w:rsid w:val="002B4C39"/>
    <w:rsid w:val="002B4C5A"/>
    <w:rsid w:val="002B4CA1"/>
    <w:rsid w:val="002B4E80"/>
    <w:rsid w:val="002B5175"/>
    <w:rsid w:val="002B51C4"/>
    <w:rsid w:val="002B535D"/>
    <w:rsid w:val="002B55A8"/>
    <w:rsid w:val="002B5844"/>
    <w:rsid w:val="002B593F"/>
    <w:rsid w:val="002B5982"/>
    <w:rsid w:val="002B59EE"/>
    <w:rsid w:val="002B5CC4"/>
    <w:rsid w:val="002B5CE4"/>
    <w:rsid w:val="002B6009"/>
    <w:rsid w:val="002B601A"/>
    <w:rsid w:val="002B61F1"/>
    <w:rsid w:val="002B6377"/>
    <w:rsid w:val="002B64FE"/>
    <w:rsid w:val="002B694E"/>
    <w:rsid w:val="002B6B11"/>
    <w:rsid w:val="002B6D31"/>
    <w:rsid w:val="002B6FED"/>
    <w:rsid w:val="002B70A2"/>
    <w:rsid w:val="002B7108"/>
    <w:rsid w:val="002B71C9"/>
    <w:rsid w:val="002B7202"/>
    <w:rsid w:val="002B7386"/>
    <w:rsid w:val="002B7552"/>
    <w:rsid w:val="002B755A"/>
    <w:rsid w:val="002B77E8"/>
    <w:rsid w:val="002B79AA"/>
    <w:rsid w:val="002B7AFA"/>
    <w:rsid w:val="002B7D56"/>
    <w:rsid w:val="002C0184"/>
    <w:rsid w:val="002C0288"/>
    <w:rsid w:val="002C04C2"/>
    <w:rsid w:val="002C04D0"/>
    <w:rsid w:val="002C0818"/>
    <w:rsid w:val="002C0A95"/>
    <w:rsid w:val="002C0B4F"/>
    <w:rsid w:val="002C0B94"/>
    <w:rsid w:val="002C0D0B"/>
    <w:rsid w:val="002C0D11"/>
    <w:rsid w:val="002C0D4D"/>
    <w:rsid w:val="002C0E59"/>
    <w:rsid w:val="002C12F2"/>
    <w:rsid w:val="002C1481"/>
    <w:rsid w:val="002C178A"/>
    <w:rsid w:val="002C185E"/>
    <w:rsid w:val="002C192B"/>
    <w:rsid w:val="002C192C"/>
    <w:rsid w:val="002C1B17"/>
    <w:rsid w:val="002C1CA9"/>
    <w:rsid w:val="002C1E20"/>
    <w:rsid w:val="002C1ED1"/>
    <w:rsid w:val="002C203A"/>
    <w:rsid w:val="002C20A5"/>
    <w:rsid w:val="002C21D3"/>
    <w:rsid w:val="002C2535"/>
    <w:rsid w:val="002C261A"/>
    <w:rsid w:val="002C27CA"/>
    <w:rsid w:val="002C2AE9"/>
    <w:rsid w:val="002C2B29"/>
    <w:rsid w:val="002C2CC5"/>
    <w:rsid w:val="002C2CE6"/>
    <w:rsid w:val="002C2E8A"/>
    <w:rsid w:val="002C2F58"/>
    <w:rsid w:val="002C2FCD"/>
    <w:rsid w:val="002C32A5"/>
    <w:rsid w:val="002C37AF"/>
    <w:rsid w:val="002C3A4E"/>
    <w:rsid w:val="002C3AE4"/>
    <w:rsid w:val="002C3B7C"/>
    <w:rsid w:val="002C3E4C"/>
    <w:rsid w:val="002C3E89"/>
    <w:rsid w:val="002C3EC8"/>
    <w:rsid w:val="002C42AA"/>
    <w:rsid w:val="002C44EC"/>
    <w:rsid w:val="002C458C"/>
    <w:rsid w:val="002C4946"/>
    <w:rsid w:val="002C4A21"/>
    <w:rsid w:val="002C4AF6"/>
    <w:rsid w:val="002C4B37"/>
    <w:rsid w:val="002C5323"/>
    <w:rsid w:val="002C5365"/>
    <w:rsid w:val="002C54AD"/>
    <w:rsid w:val="002C5533"/>
    <w:rsid w:val="002C559A"/>
    <w:rsid w:val="002C5620"/>
    <w:rsid w:val="002C5842"/>
    <w:rsid w:val="002C5A6B"/>
    <w:rsid w:val="002C5F65"/>
    <w:rsid w:val="002C5F8F"/>
    <w:rsid w:val="002C61E0"/>
    <w:rsid w:val="002C640C"/>
    <w:rsid w:val="002C64EC"/>
    <w:rsid w:val="002C6574"/>
    <w:rsid w:val="002C6B9E"/>
    <w:rsid w:val="002C6D3C"/>
    <w:rsid w:val="002C6D57"/>
    <w:rsid w:val="002C6E74"/>
    <w:rsid w:val="002C6F0B"/>
    <w:rsid w:val="002C763A"/>
    <w:rsid w:val="002C782F"/>
    <w:rsid w:val="002C7A37"/>
    <w:rsid w:val="002C7B03"/>
    <w:rsid w:val="002C7B0D"/>
    <w:rsid w:val="002C7B5C"/>
    <w:rsid w:val="002C7E12"/>
    <w:rsid w:val="002C7EA4"/>
    <w:rsid w:val="002C7EBB"/>
    <w:rsid w:val="002D001E"/>
    <w:rsid w:val="002D0115"/>
    <w:rsid w:val="002D013E"/>
    <w:rsid w:val="002D0298"/>
    <w:rsid w:val="002D02D5"/>
    <w:rsid w:val="002D04DC"/>
    <w:rsid w:val="002D0657"/>
    <w:rsid w:val="002D0820"/>
    <w:rsid w:val="002D082A"/>
    <w:rsid w:val="002D09B3"/>
    <w:rsid w:val="002D0FB4"/>
    <w:rsid w:val="002D1258"/>
    <w:rsid w:val="002D1334"/>
    <w:rsid w:val="002D13B7"/>
    <w:rsid w:val="002D14A6"/>
    <w:rsid w:val="002D196F"/>
    <w:rsid w:val="002D1E1E"/>
    <w:rsid w:val="002D1EF1"/>
    <w:rsid w:val="002D200E"/>
    <w:rsid w:val="002D227D"/>
    <w:rsid w:val="002D28A9"/>
    <w:rsid w:val="002D2B4E"/>
    <w:rsid w:val="002D2D62"/>
    <w:rsid w:val="002D305F"/>
    <w:rsid w:val="002D35DD"/>
    <w:rsid w:val="002D38F9"/>
    <w:rsid w:val="002D3968"/>
    <w:rsid w:val="002D3E02"/>
    <w:rsid w:val="002D406A"/>
    <w:rsid w:val="002D416D"/>
    <w:rsid w:val="002D41B1"/>
    <w:rsid w:val="002D41FE"/>
    <w:rsid w:val="002D425A"/>
    <w:rsid w:val="002D42DB"/>
    <w:rsid w:val="002D4314"/>
    <w:rsid w:val="002D4685"/>
    <w:rsid w:val="002D4A54"/>
    <w:rsid w:val="002D4C92"/>
    <w:rsid w:val="002D4E37"/>
    <w:rsid w:val="002D4E9C"/>
    <w:rsid w:val="002D4EE3"/>
    <w:rsid w:val="002D507B"/>
    <w:rsid w:val="002D52E0"/>
    <w:rsid w:val="002D533E"/>
    <w:rsid w:val="002D57D8"/>
    <w:rsid w:val="002D5DEA"/>
    <w:rsid w:val="002D5F98"/>
    <w:rsid w:val="002D6069"/>
    <w:rsid w:val="002D60E7"/>
    <w:rsid w:val="002D6127"/>
    <w:rsid w:val="002D61BE"/>
    <w:rsid w:val="002D61CE"/>
    <w:rsid w:val="002D61F0"/>
    <w:rsid w:val="002D6204"/>
    <w:rsid w:val="002D6936"/>
    <w:rsid w:val="002D6E49"/>
    <w:rsid w:val="002D6E9C"/>
    <w:rsid w:val="002D6FA8"/>
    <w:rsid w:val="002D7101"/>
    <w:rsid w:val="002D7235"/>
    <w:rsid w:val="002D75D3"/>
    <w:rsid w:val="002D76E8"/>
    <w:rsid w:val="002D788E"/>
    <w:rsid w:val="002D7AA7"/>
    <w:rsid w:val="002D7BE2"/>
    <w:rsid w:val="002D7E23"/>
    <w:rsid w:val="002D7EC3"/>
    <w:rsid w:val="002E0071"/>
    <w:rsid w:val="002E008F"/>
    <w:rsid w:val="002E0302"/>
    <w:rsid w:val="002E0714"/>
    <w:rsid w:val="002E079D"/>
    <w:rsid w:val="002E0852"/>
    <w:rsid w:val="002E0A02"/>
    <w:rsid w:val="002E0AC5"/>
    <w:rsid w:val="002E0C03"/>
    <w:rsid w:val="002E0DB5"/>
    <w:rsid w:val="002E0E94"/>
    <w:rsid w:val="002E0EE3"/>
    <w:rsid w:val="002E1089"/>
    <w:rsid w:val="002E1144"/>
    <w:rsid w:val="002E1172"/>
    <w:rsid w:val="002E1295"/>
    <w:rsid w:val="002E14D2"/>
    <w:rsid w:val="002E15A5"/>
    <w:rsid w:val="002E16BC"/>
    <w:rsid w:val="002E19AD"/>
    <w:rsid w:val="002E1A7B"/>
    <w:rsid w:val="002E1F0A"/>
    <w:rsid w:val="002E239F"/>
    <w:rsid w:val="002E2553"/>
    <w:rsid w:val="002E25D2"/>
    <w:rsid w:val="002E25DA"/>
    <w:rsid w:val="002E2738"/>
    <w:rsid w:val="002E2923"/>
    <w:rsid w:val="002E2A76"/>
    <w:rsid w:val="002E306D"/>
    <w:rsid w:val="002E30D1"/>
    <w:rsid w:val="002E33A1"/>
    <w:rsid w:val="002E340A"/>
    <w:rsid w:val="002E3593"/>
    <w:rsid w:val="002E3631"/>
    <w:rsid w:val="002E3653"/>
    <w:rsid w:val="002E36F8"/>
    <w:rsid w:val="002E37FE"/>
    <w:rsid w:val="002E38B7"/>
    <w:rsid w:val="002E3B1B"/>
    <w:rsid w:val="002E3DC7"/>
    <w:rsid w:val="002E3F62"/>
    <w:rsid w:val="002E4301"/>
    <w:rsid w:val="002E47C4"/>
    <w:rsid w:val="002E4B0D"/>
    <w:rsid w:val="002E4EEC"/>
    <w:rsid w:val="002E4EFD"/>
    <w:rsid w:val="002E4FF0"/>
    <w:rsid w:val="002E51ED"/>
    <w:rsid w:val="002E54AE"/>
    <w:rsid w:val="002E5523"/>
    <w:rsid w:val="002E55AB"/>
    <w:rsid w:val="002E57CE"/>
    <w:rsid w:val="002E58E1"/>
    <w:rsid w:val="002E5ABB"/>
    <w:rsid w:val="002E5B2A"/>
    <w:rsid w:val="002E5BDD"/>
    <w:rsid w:val="002E5C56"/>
    <w:rsid w:val="002E5CB3"/>
    <w:rsid w:val="002E5D3C"/>
    <w:rsid w:val="002E5D86"/>
    <w:rsid w:val="002E5DD7"/>
    <w:rsid w:val="002E5DF0"/>
    <w:rsid w:val="002E6166"/>
    <w:rsid w:val="002E6398"/>
    <w:rsid w:val="002E6475"/>
    <w:rsid w:val="002E66DB"/>
    <w:rsid w:val="002E6809"/>
    <w:rsid w:val="002E692B"/>
    <w:rsid w:val="002E6A36"/>
    <w:rsid w:val="002E6BA4"/>
    <w:rsid w:val="002E6E64"/>
    <w:rsid w:val="002E6FB5"/>
    <w:rsid w:val="002E7004"/>
    <w:rsid w:val="002E7580"/>
    <w:rsid w:val="002E76A7"/>
    <w:rsid w:val="002E7BA6"/>
    <w:rsid w:val="002E7D43"/>
    <w:rsid w:val="002E7FF1"/>
    <w:rsid w:val="002F001D"/>
    <w:rsid w:val="002F0045"/>
    <w:rsid w:val="002F0094"/>
    <w:rsid w:val="002F00F0"/>
    <w:rsid w:val="002F025B"/>
    <w:rsid w:val="002F0684"/>
    <w:rsid w:val="002F09C0"/>
    <w:rsid w:val="002F0ADB"/>
    <w:rsid w:val="002F0E34"/>
    <w:rsid w:val="002F107D"/>
    <w:rsid w:val="002F14C9"/>
    <w:rsid w:val="002F174B"/>
    <w:rsid w:val="002F1782"/>
    <w:rsid w:val="002F1BE8"/>
    <w:rsid w:val="002F1EFF"/>
    <w:rsid w:val="002F2074"/>
    <w:rsid w:val="002F2848"/>
    <w:rsid w:val="002F286D"/>
    <w:rsid w:val="002F2AE0"/>
    <w:rsid w:val="002F2D4A"/>
    <w:rsid w:val="002F2E9A"/>
    <w:rsid w:val="002F30D0"/>
    <w:rsid w:val="002F31C4"/>
    <w:rsid w:val="002F320A"/>
    <w:rsid w:val="002F3228"/>
    <w:rsid w:val="002F322F"/>
    <w:rsid w:val="002F339E"/>
    <w:rsid w:val="002F3733"/>
    <w:rsid w:val="002F38D3"/>
    <w:rsid w:val="002F39A2"/>
    <w:rsid w:val="002F3A40"/>
    <w:rsid w:val="002F3CE3"/>
    <w:rsid w:val="002F3D06"/>
    <w:rsid w:val="002F3D3D"/>
    <w:rsid w:val="002F3DA0"/>
    <w:rsid w:val="002F3F16"/>
    <w:rsid w:val="002F413F"/>
    <w:rsid w:val="002F42A4"/>
    <w:rsid w:val="002F446A"/>
    <w:rsid w:val="002F44AD"/>
    <w:rsid w:val="002F45D3"/>
    <w:rsid w:val="002F47B1"/>
    <w:rsid w:val="002F4934"/>
    <w:rsid w:val="002F4A52"/>
    <w:rsid w:val="002F4A55"/>
    <w:rsid w:val="002F4CF5"/>
    <w:rsid w:val="002F4E98"/>
    <w:rsid w:val="002F4FC5"/>
    <w:rsid w:val="002F5312"/>
    <w:rsid w:val="002F5338"/>
    <w:rsid w:val="002F535D"/>
    <w:rsid w:val="002F5422"/>
    <w:rsid w:val="002F5634"/>
    <w:rsid w:val="002F566C"/>
    <w:rsid w:val="002F5874"/>
    <w:rsid w:val="002F5881"/>
    <w:rsid w:val="002F5A7C"/>
    <w:rsid w:val="002F5FDA"/>
    <w:rsid w:val="002F6043"/>
    <w:rsid w:val="002F63ED"/>
    <w:rsid w:val="002F6471"/>
    <w:rsid w:val="002F659C"/>
    <w:rsid w:val="002F67B6"/>
    <w:rsid w:val="002F6AC6"/>
    <w:rsid w:val="002F6BDA"/>
    <w:rsid w:val="002F6BF6"/>
    <w:rsid w:val="002F6DA5"/>
    <w:rsid w:val="002F6DFC"/>
    <w:rsid w:val="002F75FE"/>
    <w:rsid w:val="002F77EB"/>
    <w:rsid w:val="002F7919"/>
    <w:rsid w:val="002F79FD"/>
    <w:rsid w:val="002F7B6D"/>
    <w:rsid w:val="002F7C1B"/>
    <w:rsid w:val="002F7C31"/>
    <w:rsid w:val="002F7D48"/>
    <w:rsid w:val="002F7EC5"/>
    <w:rsid w:val="00300085"/>
    <w:rsid w:val="0030020E"/>
    <w:rsid w:val="0030027C"/>
    <w:rsid w:val="003003AD"/>
    <w:rsid w:val="00300421"/>
    <w:rsid w:val="00300609"/>
    <w:rsid w:val="00300CCD"/>
    <w:rsid w:val="00300E5F"/>
    <w:rsid w:val="00300EC6"/>
    <w:rsid w:val="00300F09"/>
    <w:rsid w:val="00301010"/>
    <w:rsid w:val="00301023"/>
    <w:rsid w:val="003011C0"/>
    <w:rsid w:val="00301326"/>
    <w:rsid w:val="00301546"/>
    <w:rsid w:val="0030160C"/>
    <w:rsid w:val="00301686"/>
    <w:rsid w:val="00301967"/>
    <w:rsid w:val="0030197B"/>
    <w:rsid w:val="00301DA6"/>
    <w:rsid w:val="00301E07"/>
    <w:rsid w:val="00301EE4"/>
    <w:rsid w:val="00301F7B"/>
    <w:rsid w:val="003021FC"/>
    <w:rsid w:val="00302203"/>
    <w:rsid w:val="003024DE"/>
    <w:rsid w:val="00302546"/>
    <w:rsid w:val="00302621"/>
    <w:rsid w:val="003026E9"/>
    <w:rsid w:val="00302701"/>
    <w:rsid w:val="00302739"/>
    <w:rsid w:val="00302821"/>
    <w:rsid w:val="0030285E"/>
    <w:rsid w:val="00302B48"/>
    <w:rsid w:val="00302B7C"/>
    <w:rsid w:val="00302BA5"/>
    <w:rsid w:val="00302C11"/>
    <w:rsid w:val="00302D8B"/>
    <w:rsid w:val="00302EDE"/>
    <w:rsid w:val="00302FEF"/>
    <w:rsid w:val="0030318E"/>
    <w:rsid w:val="003033B1"/>
    <w:rsid w:val="0030343D"/>
    <w:rsid w:val="00303ADF"/>
    <w:rsid w:val="00303BDB"/>
    <w:rsid w:val="00303BF8"/>
    <w:rsid w:val="00303CEA"/>
    <w:rsid w:val="00303DE7"/>
    <w:rsid w:val="00304556"/>
    <w:rsid w:val="003047C0"/>
    <w:rsid w:val="00304915"/>
    <w:rsid w:val="00304AC5"/>
    <w:rsid w:val="00304B84"/>
    <w:rsid w:val="00304C9E"/>
    <w:rsid w:val="00304CC3"/>
    <w:rsid w:val="00304E61"/>
    <w:rsid w:val="00304F51"/>
    <w:rsid w:val="00305347"/>
    <w:rsid w:val="003054E1"/>
    <w:rsid w:val="003055B6"/>
    <w:rsid w:val="00305667"/>
    <w:rsid w:val="003057BF"/>
    <w:rsid w:val="00305852"/>
    <w:rsid w:val="00305866"/>
    <w:rsid w:val="00305D1D"/>
    <w:rsid w:val="003061FA"/>
    <w:rsid w:val="003065FB"/>
    <w:rsid w:val="0030663A"/>
    <w:rsid w:val="003067EF"/>
    <w:rsid w:val="0030687B"/>
    <w:rsid w:val="00306ED2"/>
    <w:rsid w:val="00306F89"/>
    <w:rsid w:val="0030703C"/>
    <w:rsid w:val="003071C8"/>
    <w:rsid w:val="00307281"/>
    <w:rsid w:val="0030749E"/>
    <w:rsid w:val="0030761B"/>
    <w:rsid w:val="0030796A"/>
    <w:rsid w:val="00307B27"/>
    <w:rsid w:val="00307F28"/>
    <w:rsid w:val="003101DC"/>
    <w:rsid w:val="0031026B"/>
    <w:rsid w:val="0031049F"/>
    <w:rsid w:val="00310500"/>
    <w:rsid w:val="0031050E"/>
    <w:rsid w:val="00310658"/>
    <w:rsid w:val="0031092D"/>
    <w:rsid w:val="00310A2E"/>
    <w:rsid w:val="00310B18"/>
    <w:rsid w:val="00310C0F"/>
    <w:rsid w:val="00310CB2"/>
    <w:rsid w:val="00310CC6"/>
    <w:rsid w:val="00310F30"/>
    <w:rsid w:val="0031100C"/>
    <w:rsid w:val="00311100"/>
    <w:rsid w:val="00311151"/>
    <w:rsid w:val="0031122F"/>
    <w:rsid w:val="0031147A"/>
    <w:rsid w:val="003114CD"/>
    <w:rsid w:val="00311642"/>
    <w:rsid w:val="00311761"/>
    <w:rsid w:val="0031181E"/>
    <w:rsid w:val="00311899"/>
    <w:rsid w:val="003118A7"/>
    <w:rsid w:val="00311941"/>
    <w:rsid w:val="00311AA3"/>
    <w:rsid w:val="00311C48"/>
    <w:rsid w:val="00311EBE"/>
    <w:rsid w:val="0031205E"/>
    <w:rsid w:val="00312366"/>
    <w:rsid w:val="00312639"/>
    <w:rsid w:val="00312662"/>
    <w:rsid w:val="00312709"/>
    <w:rsid w:val="003129AB"/>
    <w:rsid w:val="003129CC"/>
    <w:rsid w:val="00312D40"/>
    <w:rsid w:val="0031340F"/>
    <w:rsid w:val="00313465"/>
    <w:rsid w:val="00313765"/>
    <w:rsid w:val="003137A0"/>
    <w:rsid w:val="003139AC"/>
    <w:rsid w:val="003139F0"/>
    <w:rsid w:val="00313B9F"/>
    <w:rsid w:val="00313BC1"/>
    <w:rsid w:val="00313C4F"/>
    <w:rsid w:val="003141C2"/>
    <w:rsid w:val="00314259"/>
    <w:rsid w:val="003143F7"/>
    <w:rsid w:val="003146F2"/>
    <w:rsid w:val="003147C1"/>
    <w:rsid w:val="003148E7"/>
    <w:rsid w:val="00314CBB"/>
    <w:rsid w:val="00314D9A"/>
    <w:rsid w:val="00314F71"/>
    <w:rsid w:val="00314FAE"/>
    <w:rsid w:val="003153CB"/>
    <w:rsid w:val="00315614"/>
    <w:rsid w:val="0031595E"/>
    <w:rsid w:val="0031599D"/>
    <w:rsid w:val="00315B5E"/>
    <w:rsid w:val="00315C8E"/>
    <w:rsid w:val="00315E9F"/>
    <w:rsid w:val="00315F37"/>
    <w:rsid w:val="00316064"/>
    <w:rsid w:val="00316484"/>
    <w:rsid w:val="00316860"/>
    <w:rsid w:val="00316A1A"/>
    <w:rsid w:val="00316B5B"/>
    <w:rsid w:val="00316C58"/>
    <w:rsid w:val="00316C89"/>
    <w:rsid w:val="00316C8A"/>
    <w:rsid w:val="00316D2D"/>
    <w:rsid w:val="00316E7C"/>
    <w:rsid w:val="00316EAE"/>
    <w:rsid w:val="00316EF6"/>
    <w:rsid w:val="00316F14"/>
    <w:rsid w:val="00317050"/>
    <w:rsid w:val="00317377"/>
    <w:rsid w:val="00317386"/>
    <w:rsid w:val="00317456"/>
    <w:rsid w:val="0031749B"/>
    <w:rsid w:val="00317625"/>
    <w:rsid w:val="0031767A"/>
    <w:rsid w:val="00317731"/>
    <w:rsid w:val="00317781"/>
    <w:rsid w:val="00317C5E"/>
    <w:rsid w:val="00317FF9"/>
    <w:rsid w:val="0032013F"/>
    <w:rsid w:val="0032018E"/>
    <w:rsid w:val="00320295"/>
    <w:rsid w:val="0032070C"/>
    <w:rsid w:val="00320844"/>
    <w:rsid w:val="00320AED"/>
    <w:rsid w:val="00320B1B"/>
    <w:rsid w:val="00320C3F"/>
    <w:rsid w:val="00320F1B"/>
    <w:rsid w:val="003210B1"/>
    <w:rsid w:val="0032130E"/>
    <w:rsid w:val="0032135E"/>
    <w:rsid w:val="0032151E"/>
    <w:rsid w:val="0032172E"/>
    <w:rsid w:val="00321822"/>
    <w:rsid w:val="00321B02"/>
    <w:rsid w:val="00321C7E"/>
    <w:rsid w:val="003222EC"/>
    <w:rsid w:val="0032253B"/>
    <w:rsid w:val="0032280E"/>
    <w:rsid w:val="00322891"/>
    <w:rsid w:val="003228CE"/>
    <w:rsid w:val="003228E4"/>
    <w:rsid w:val="003229A8"/>
    <w:rsid w:val="00322BC3"/>
    <w:rsid w:val="00322C2B"/>
    <w:rsid w:val="00322E3B"/>
    <w:rsid w:val="00323013"/>
    <w:rsid w:val="003232E3"/>
    <w:rsid w:val="0032331D"/>
    <w:rsid w:val="00323431"/>
    <w:rsid w:val="00323825"/>
    <w:rsid w:val="00323B63"/>
    <w:rsid w:val="00323FAD"/>
    <w:rsid w:val="00324089"/>
    <w:rsid w:val="0032421F"/>
    <w:rsid w:val="0032425E"/>
    <w:rsid w:val="003242B1"/>
    <w:rsid w:val="00324347"/>
    <w:rsid w:val="003243C0"/>
    <w:rsid w:val="003244C7"/>
    <w:rsid w:val="0032454B"/>
    <w:rsid w:val="00324701"/>
    <w:rsid w:val="0032489D"/>
    <w:rsid w:val="00324979"/>
    <w:rsid w:val="003249E6"/>
    <w:rsid w:val="003249F8"/>
    <w:rsid w:val="00324E7B"/>
    <w:rsid w:val="00324F4F"/>
    <w:rsid w:val="0032556B"/>
    <w:rsid w:val="0032579F"/>
    <w:rsid w:val="0032629F"/>
    <w:rsid w:val="0032651E"/>
    <w:rsid w:val="00326552"/>
    <w:rsid w:val="003266A7"/>
    <w:rsid w:val="00326716"/>
    <w:rsid w:val="003267A6"/>
    <w:rsid w:val="00326B73"/>
    <w:rsid w:val="00326DFE"/>
    <w:rsid w:val="0032703A"/>
    <w:rsid w:val="00327047"/>
    <w:rsid w:val="00327082"/>
    <w:rsid w:val="00327152"/>
    <w:rsid w:val="003271E3"/>
    <w:rsid w:val="00327268"/>
    <w:rsid w:val="003272A0"/>
    <w:rsid w:val="003272D0"/>
    <w:rsid w:val="003273DE"/>
    <w:rsid w:val="0032740E"/>
    <w:rsid w:val="003274D4"/>
    <w:rsid w:val="00327557"/>
    <w:rsid w:val="00327600"/>
    <w:rsid w:val="0032762E"/>
    <w:rsid w:val="003278C7"/>
    <w:rsid w:val="0032793B"/>
    <w:rsid w:val="00327AEA"/>
    <w:rsid w:val="00327C1D"/>
    <w:rsid w:val="00327D99"/>
    <w:rsid w:val="00327FA5"/>
    <w:rsid w:val="00330052"/>
    <w:rsid w:val="0033012E"/>
    <w:rsid w:val="00330141"/>
    <w:rsid w:val="003306D9"/>
    <w:rsid w:val="00330830"/>
    <w:rsid w:val="003308C4"/>
    <w:rsid w:val="003308E6"/>
    <w:rsid w:val="00330989"/>
    <w:rsid w:val="00330A08"/>
    <w:rsid w:val="00330C30"/>
    <w:rsid w:val="00330DE8"/>
    <w:rsid w:val="00330F3D"/>
    <w:rsid w:val="00331A72"/>
    <w:rsid w:val="00331BC6"/>
    <w:rsid w:val="00331C6D"/>
    <w:rsid w:val="00332123"/>
    <w:rsid w:val="003321C3"/>
    <w:rsid w:val="00332962"/>
    <w:rsid w:val="00332BF1"/>
    <w:rsid w:val="00332D21"/>
    <w:rsid w:val="00332FA5"/>
    <w:rsid w:val="003331DA"/>
    <w:rsid w:val="00333674"/>
    <w:rsid w:val="003336C7"/>
    <w:rsid w:val="00333837"/>
    <w:rsid w:val="00333955"/>
    <w:rsid w:val="00333BD3"/>
    <w:rsid w:val="00333C3C"/>
    <w:rsid w:val="00333E20"/>
    <w:rsid w:val="00333E56"/>
    <w:rsid w:val="0033442C"/>
    <w:rsid w:val="003348AF"/>
    <w:rsid w:val="00334CD9"/>
    <w:rsid w:val="00334DA9"/>
    <w:rsid w:val="00334E18"/>
    <w:rsid w:val="00335009"/>
    <w:rsid w:val="00335250"/>
    <w:rsid w:val="00335647"/>
    <w:rsid w:val="00335670"/>
    <w:rsid w:val="0033572D"/>
    <w:rsid w:val="0033589D"/>
    <w:rsid w:val="0033592C"/>
    <w:rsid w:val="00335A90"/>
    <w:rsid w:val="00335E2A"/>
    <w:rsid w:val="00336780"/>
    <w:rsid w:val="003367C5"/>
    <w:rsid w:val="00336DAD"/>
    <w:rsid w:val="00336DB3"/>
    <w:rsid w:val="00336DE1"/>
    <w:rsid w:val="00337065"/>
    <w:rsid w:val="00337136"/>
    <w:rsid w:val="003372DD"/>
    <w:rsid w:val="003373E9"/>
    <w:rsid w:val="00337B29"/>
    <w:rsid w:val="00337C71"/>
    <w:rsid w:val="00337E7F"/>
    <w:rsid w:val="00337EFB"/>
    <w:rsid w:val="00340190"/>
    <w:rsid w:val="0034044B"/>
    <w:rsid w:val="0034046B"/>
    <w:rsid w:val="003405CD"/>
    <w:rsid w:val="003405ED"/>
    <w:rsid w:val="0034084B"/>
    <w:rsid w:val="00340A63"/>
    <w:rsid w:val="00340B24"/>
    <w:rsid w:val="00340CC6"/>
    <w:rsid w:val="00340CDF"/>
    <w:rsid w:val="00340E58"/>
    <w:rsid w:val="00341087"/>
    <w:rsid w:val="00341149"/>
    <w:rsid w:val="00341306"/>
    <w:rsid w:val="00341371"/>
    <w:rsid w:val="00341706"/>
    <w:rsid w:val="003418C5"/>
    <w:rsid w:val="00341991"/>
    <w:rsid w:val="00341CFA"/>
    <w:rsid w:val="00341F00"/>
    <w:rsid w:val="00341FED"/>
    <w:rsid w:val="003420B4"/>
    <w:rsid w:val="0034226F"/>
    <w:rsid w:val="003423E3"/>
    <w:rsid w:val="0034246D"/>
    <w:rsid w:val="00342528"/>
    <w:rsid w:val="00342A54"/>
    <w:rsid w:val="00342B8E"/>
    <w:rsid w:val="00342BD4"/>
    <w:rsid w:val="00342BFA"/>
    <w:rsid w:val="00342CC9"/>
    <w:rsid w:val="00342CD9"/>
    <w:rsid w:val="00342EC2"/>
    <w:rsid w:val="0034305B"/>
    <w:rsid w:val="00343148"/>
    <w:rsid w:val="00343298"/>
    <w:rsid w:val="003438AD"/>
    <w:rsid w:val="00343951"/>
    <w:rsid w:val="003439B0"/>
    <w:rsid w:val="00343ADC"/>
    <w:rsid w:val="00343C24"/>
    <w:rsid w:val="00343DAD"/>
    <w:rsid w:val="00343FA6"/>
    <w:rsid w:val="00344337"/>
    <w:rsid w:val="003444D5"/>
    <w:rsid w:val="003446D1"/>
    <w:rsid w:val="00344725"/>
    <w:rsid w:val="00344901"/>
    <w:rsid w:val="003449B5"/>
    <w:rsid w:val="00344A0E"/>
    <w:rsid w:val="00344B8C"/>
    <w:rsid w:val="00344E6B"/>
    <w:rsid w:val="00344FA8"/>
    <w:rsid w:val="0034500F"/>
    <w:rsid w:val="0034502C"/>
    <w:rsid w:val="00345075"/>
    <w:rsid w:val="0034511B"/>
    <w:rsid w:val="00345341"/>
    <w:rsid w:val="00345BFC"/>
    <w:rsid w:val="00345D09"/>
    <w:rsid w:val="00345D10"/>
    <w:rsid w:val="00345E83"/>
    <w:rsid w:val="00346057"/>
    <w:rsid w:val="00346208"/>
    <w:rsid w:val="00346220"/>
    <w:rsid w:val="00346F01"/>
    <w:rsid w:val="0034714B"/>
    <w:rsid w:val="0034731D"/>
    <w:rsid w:val="00347356"/>
    <w:rsid w:val="00347437"/>
    <w:rsid w:val="0034744E"/>
    <w:rsid w:val="0034745C"/>
    <w:rsid w:val="003474CD"/>
    <w:rsid w:val="003479B6"/>
    <w:rsid w:val="00347AF7"/>
    <w:rsid w:val="00347B78"/>
    <w:rsid w:val="0035025F"/>
    <w:rsid w:val="0035041A"/>
    <w:rsid w:val="003504BC"/>
    <w:rsid w:val="003505AD"/>
    <w:rsid w:val="00350631"/>
    <w:rsid w:val="003507AC"/>
    <w:rsid w:val="00350816"/>
    <w:rsid w:val="00350944"/>
    <w:rsid w:val="003509C4"/>
    <w:rsid w:val="00350B70"/>
    <w:rsid w:val="00350C39"/>
    <w:rsid w:val="00350EE7"/>
    <w:rsid w:val="00351186"/>
    <w:rsid w:val="00351217"/>
    <w:rsid w:val="00351439"/>
    <w:rsid w:val="00351576"/>
    <w:rsid w:val="003516C5"/>
    <w:rsid w:val="0035180B"/>
    <w:rsid w:val="003519AD"/>
    <w:rsid w:val="00351B18"/>
    <w:rsid w:val="00351BE0"/>
    <w:rsid w:val="00351C98"/>
    <w:rsid w:val="00351CF1"/>
    <w:rsid w:val="00351F31"/>
    <w:rsid w:val="003520B7"/>
    <w:rsid w:val="0035216E"/>
    <w:rsid w:val="003521A1"/>
    <w:rsid w:val="0035247D"/>
    <w:rsid w:val="003524F7"/>
    <w:rsid w:val="003525B3"/>
    <w:rsid w:val="00352759"/>
    <w:rsid w:val="00352828"/>
    <w:rsid w:val="00352952"/>
    <w:rsid w:val="00352DAE"/>
    <w:rsid w:val="00352DFB"/>
    <w:rsid w:val="003530A0"/>
    <w:rsid w:val="003530A3"/>
    <w:rsid w:val="003531B0"/>
    <w:rsid w:val="003532BC"/>
    <w:rsid w:val="003532D2"/>
    <w:rsid w:val="003535BE"/>
    <w:rsid w:val="003536AB"/>
    <w:rsid w:val="003536C6"/>
    <w:rsid w:val="003536F9"/>
    <w:rsid w:val="003539B2"/>
    <w:rsid w:val="00353A7B"/>
    <w:rsid w:val="00353DAA"/>
    <w:rsid w:val="00354039"/>
    <w:rsid w:val="0035414B"/>
    <w:rsid w:val="00354192"/>
    <w:rsid w:val="003541E6"/>
    <w:rsid w:val="00354343"/>
    <w:rsid w:val="00354A74"/>
    <w:rsid w:val="00354DF1"/>
    <w:rsid w:val="00354E01"/>
    <w:rsid w:val="00354FE6"/>
    <w:rsid w:val="00355030"/>
    <w:rsid w:val="003550B2"/>
    <w:rsid w:val="003552C6"/>
    <w:rsid w:val="003557F8"/>
    <w:rsid w:val="003558FD"/>
    <w:rsid w:val="0035596B"/>
    <w:rsid w:val="003559A0"/>
    <w:rsid w:val="00355A83"/>
    <w:rsid w:val="00355C6B"/>
    <w:rsid w:val="00355D07"/>
    <w:rsid w:val="00355EE8"/>
    <w:rsid w:val="003560C5"/>
    <w:rsid w:val="003562D7"/>
    <w:rsid w:val="00356353"/>
    <w:rsid w:val="00356581"/>
    <w:rsid w:val="0035667E"/>
    <w:rsid w:val="003567C9"/>
    <w:rsid w:val="003568CE"/>
    <w:rsid w:val="00356AD0"/>
    <w:rsid w:val="00356C7D"/>
    <w:rsid w:val="00356CD6"/>
    <w:rsid w:val="00356CEC"/>
    <w:rsid w:val="00356DB6"/>
    <w:rsid w:val="003570F9"/>
    <w:rsid w:val="00357107"/>
    <w:rsid w:val="00357275"/>
    <w:rsid w:val="003572DE"/>
    <w:rsid w:val="003575A7"/>
    <w:rsid w:val="00357654"/>
    <w:rsid w:val="00357659"/>
    <w:rsid w:val="00357712"/>
    <w:rsid w:val="0035777B"/>
    <w:rsid w:val="003578E5"/>
    <w:rsid w:val="00357976"/>
    <w:rsid w:val="00357CAE"/>
    <w:rsid w:val="003601A8"/>
    <w:rsid w:val="0036037C"/>
    <w:rsid w:val="003604DB"/>
    <w:rsid w:val="003606BB"/>
    <w:rsid w:val="00360705"/>
    <w:rsid w:val="00360B30"/>
    <w:rsid w:val="00360D35"/>
    <w:rsid w:val="00360D70"/>
    <w:rsid w:val="0036135B"/>
    <w:rsid w:val="003613E9"/>
    <w:rsid w:val="003613F6"/>
    <w:rsid w:val="0036144C"/>
    <w:rsid w:val="0036157A"/>
    <w:rsid w:val="0036167C"/>
    <w:rsid w:val="00361748"/>
    <w:rsid w:val="00361749"/>
    <w:rsid w:val="00361768"/>
    <w:rsid w:val="003617B3"/>
    <w:rsid w:val="003617B5"/>
    <w:rsid w:val="0036185C"/>
    <w:rsid w:val="003618F0"/>
    <w:rsid w:val="00361B1A"/>
    <w:rsid w:val="00361D3F"/>
    <w:rsid w:val="00362059"/>
    <w:rsid w:val="0036227D"/>
    <w:rsid w:val="00362563"/>
    <w:rsid w:val="0036256A"/>
    <w:rsid w:val="00362595"/>
    <w:rsid w:val="0036262C"/>
    <w:rsid w:val="00362728"/>
    <w:rsid w:val="00362743"/>
    <w:rsid w:val="003628EE"/>
    <w:rsid w:val="003628FA"/>
    <w:rsid w:val="00362C5A"/>
    <w:rsid w:val="00362C8F"/>
    <w:rsid w:val="00362E0F"/>
    <w:rsid w:val="003632D6"/>
    <w:rsid w:val="003633FE"/>
    <w:rsid w:val="0036349B"/>
    <w:rsid w:val="003635B6"/>
    <w:rsid w:val="0036376D"/>
    <w:rsid w:val="003639E9"/>
    <w:rsid w:val="00363BB4"/>
    <w:rsid w:val="00363CDB"/>
    <w:rsid w:val="00363CE9"/>
    <w:rsid w:val="00363FC9"/>
    <w:rsid w:val="0036402E"/>
    <w:rsid w:val="0036409E"/>
    <w:rsid w:val="00364207"/>
    <w:rsid w:val="00364512"/>
    <w:rsid w:val="00364586"/>
    <w:rsid w:val="00364607"/>
    <w:rsid w:val="003647A8"/>
    <w:rsid w:val="0036481B"/>
    <w:rsid w:val="00364928"/>
    <w:rsid w:val="00364935"/>
    <w:rsid w:val="00364D2C"/>
    <w:rsid w:val="00365023"/>
    <w:rsid w:val="003650BB"/>
    <w:rsid w:val="0036527F"/>
    <w:rsid w:val="00365644"/>
    <w:rsid w:val="003656E1"/>
    <w:rsid w:val="0036590C"/>
    <w:rsid w:val="00365965"/>
    <w:rsid w:val="003659FE"/>
    <w:rsid w:val="00365C17"/>
    <w:rsid w:val="00365D4A"/>
    <w:rsid w:val="0036613A"/>
    <w:rsid w:val="003665C5"/>
    <w:rsid w:val="0036669A"/>
    <w:rsid w:val="003666D1"/>
    <w:rsid w:val="00366B3A"/>
    <w:rsid w:val="00366CC2"/>
    <w:rsid w:val="00366CCF"/>
    <w:rsid w:val="00367354"/>
    <w:rsid w:val="003676EA"/>
    <w:rsid w:val="00367803"/>
    <w:rsid w:val="00367884"/>
    <w:rsid w:val="00370285"/>
    <w:rsid w:val="00370286"/>
    <w:rsid w:val="003703CA"/>
    <w:rsid w:val="003704EE"/>
    <w:rsid w:val="003706F3"/>
    <w:rsid w:val="00370880"/>
    <w:rsid w:val="00370A01"/>
    <w:rsid w:val="00370B5A"/>
    <w:rsid w:val="00370C12"/>
    <w:rsid w:val="00370E19"/>
    <w:rsid w:val="00370E4C"/>
    <w:rsid w:val="00370EFD"/>
    <w:rsid w:val="00370F31"/>
    <w:rsid w:val="0037103E"/>
    <w:rsid w:val="00371137"/>
    <w:rsid w:val="003711C5"/>
    <w:rsid w:val="00371569"/>
    <w:rsid w:val="003715C0"/>
    <w:rsid w:val="0037160B"/>
    <w:rsid w:val="00371616"/>
    <w:rsid w:val="003717D9"/>
    <w:rsid w:val="003719F5"/>
    <w:rsid w:val="00371A4A"/>
    <w:rsid w:val="00371AE0"/>
    <w:rsid w:val="00371C00"/>
    <w:rsid w:val="00372019"/>
    <w:rsid w:val="0037201B"/>
    <w:rsid w:val="00372029"/>
    <w:rsid w:val="0037246A"/>
    <w:rsid w:val="003724A1"/>
    <w:rsid w:val="00372593"/>
    <w:rsid w:val="00372950"/>
    <w:rsid w:val="00372A6B"/>
    <w:rsid w:val="00372AD2"/>
    <w:rsid w:val="00372C12"/>
    <w:rsid w:val="00372C25"/>
    <w:rsid w:val="00373058"/>
    <w:rsid w:val="00373145"/>
    <w:rsid w:val="00373154"/>
    <w:rsid w:val="003739E1"/>
    <w:rsid w:val="00373A17"/>
    <w:rsid w:val="00373AD8"/>
    <w:rsid w:val="00373B3C"/>
    <w:rsid w:val="00373DE0"/>
    <w:rsid w:val="00373E10"/>
    <w:rsid w:val="00373F2C"/>
    <w:rsid w:val="0037406C"/>
    <w:rsid w:val="003741D2"/>
    <w:rsid w:val="00374226"/>
    <w:rsid w:val="00374485"/>
    <w:rsid w:val="003744CB"/>
    <w:rsid w:val="0037450B"/>
    <w:rsid w:val="0037476F"/>
    <w:rsid w:val="003747CC"/>
    <w:rsid w:val="003747F8"/>
    <w:rsid w:val="00374804"/>
    <w:rsid w:val="003748F9"/>
    <w:rsid w:val="00374966"/>
    <w:rsid w:val="003749B5"/>
    <w:rsid w:val="00374A47"/>
    <w:rsid w:val="00374C80"/>
    <w:rsid w:val="00374F06"/>
    <w:rsid w:val="00375005"/>
    <w:rsid w:val="00375181"/>
    <w:rsid w:val="00375222"/>
    <w:rsid w:val="003753A0"/>
    <w:rsid w:val="003756C4"/>
    <w:rsid w:val="003756EB"/>
    <w:rsid w:val="003758A5"/>
    <w:rsid w:val="00375C2D"/>
    <w:rsid w:val="00375ED0"/>
    <w:rsid w:val="00375EE0"/>
    <w:rsid w:val="00375FFC"/>
    <w:rsid w:val="003764FA"/>
    <w:rsid w:val="0037655D"/>
    <w:rsid w:val="00376838"/>
    <w:rsid w:val="00376E0C"/>
    <w:rsid w:val="0037709A"/>
    <w:rsid w:val="00377146"/>
    <w:rsid w:val="003771CA"/>
    <w:rsid w:val="003772ED"/>
    <w:rsid w:val="00377397"/>
    <w:rsid w:val="003773CD"/>
    <w:rsid w:val="0037757C"/>
    <w:rsid w:val="003775BD"/>
    <w:rsid w:val="00377EED"/>
    <w:rsid w:val="00377F06"/>
    <w:rsid w:val="00377FD8"/>
    <w:rsid w:val="00380026"/>
    <w:rsid w:val="00380069"/>
    <w:rsid w:val="00380543"/>
    <w:rsid w:val="00380602"/>
    <w:rsid w:val="0038075E"/>
    <w:rsid w:val="00380892"/>
    <w:rsid w:val="00380BBD"/>
    <w:rsid w:val="00380C09"/>
    <w:rsid w:val="00380C33"/>
    <w:rsid w:val="00380E04"/>
    <w:rsid w:val="00380F75"/>
    <w:rsid w:val="00381011"/>
    <w:rsid w:val="00381643"/>
    <w:rsid w:val="00381989"/>
    <w:rsid w:val="00381B41"/>
    <w:rsid w:val="00381CBF"/>
    <w:rsid w:val="003821E7"/>
    <w:rsid w:val="00382903"/>
    <w:rsid w:val="00382A66"/>
    <w:rsid w:val="00382AF5"/>
    <w:rsid w:val="00382B6F"/>
    <w:rsid w:val="00382F2D"/>
    <w:rsid w:val="003831AE"/>
    <w:rsid w:val="00383365"/>
    <w:rsid w:val="0038342D"/>
    <w:rsid w:val="0038357E"/>
    <w:rsid w:val="00383701"/>
    <w:rsid w:val="003839E9"/>
    <w:rsid w:val="00383CB5"/>
    <w:rsid w:val="00383D4B"/>
    <w:rsid w:val="00383DDB"/>
    <w:rsid w:val="00383E87"/>
    <w:rsid w:val="00384039"/>
    <w:rsid w:val="0038427D"/>
    <w:rsid w:val="003842A8"/>
    <w:rsid w:val="00384343"/>
    <w:rsid w:val="0038450B"/>
    <w:rsid w:val="003845B9"/>
    <w:rsid w:val="00384672"/>
    <w:rsid w:val="00384747"/>
    <w:rsid w:val="003848D9"/>
    <w:rsid w:val="00384922"/>
    <w:rsid w:val="00384BC0"/>
    <w:rsid w:val="00384D4E"/>
    <w:rsid w:val="00384E73"/>
    <w:rsid w:val="00384F0A"/>
    <w:rsid w:val="003852CC"/>
    <w:rsid w:val="003852D3"/>
    <w:rsid w:val="00385A70"/>
    <w:rsid w:val="00385BD7"/>
    <w:rsid w:val="00385C64"/>
    <w:rsid w:val="0038633D"/>
    <w:rsid w:val="00386688"/>
    <w:rsid w:val="003866F8"/>
    <w:rsid w:val="0038681D"/>
    <w:rsid w:val="00386A15"/>
    <w:rsid w:val="00386A29"/>
    <w:rsid w:val="00386B71"/>
    <w:rsid w:val="00386CD1"/>
    <w:rsid w:val="00386F83"/>
    <w:rsid w:val="0038702D"/>
    <w:rsid w:val="003870BC"/>
    <w:rsid w:val="003872E0"/>
    <w:rsid w:val="0038732E"/>
    <w:rsid w:val="003873A0"/>
    <w:rsid w:val="003875A7"/>
    <w:rsid w:val="00387675"/>
    <w:rsid w:val="00387771"/>
    <w:rsid w:val="0038780F"/>
    <w:rsid w:val="00387866"/>
    <w:rsid w:val="00387A43"/>
    <w:rsid w:val="00387B2B"/>
    <w:rsid w:val="00387C50"/>
    <w:rsid w:val="00387E37"/>
    <w:rsid w:val="00390073"/>
    <w:rsid w:val="0039012B"/>
    <w:rsid w:val="0039024D"/>
    <w:rsid w:val="00390449"/>
    <w:rsid w:val="003904B1"/>
    <w:rsid w:val="003907D2"/>
    <w:rsid w:val="00390B73"/>
    <w:rsid w:val="00390C56"/>
    <w:rsid w:val="00390C62"/>
    <w:rsid w:val="00390E59"/>
    <w:rsid w:val="0039122C"/>
    <w:rsid w:val="0039124D"/>
    <w:rsid w:val="00391313"/>
    <w:rsid w:val="0039147A"/>
    <w:rsid w:val="003914DB"/>
    <w:rsid w:val="0039160A"/>
    <w:rsid w:val="00391A92"/>
    <w:rsid w:val="00391A9A"/>
    <w:rsid w:val="00391C99"/>
    <w:rsid w:val="00392686"/>
    <w:rsid w:val="003926BE"/>
    <w:rsid w:val="00392731"/>
    <w:rsid w:val="003929BE"/>
    <w:rsid w:val="00392A1F"/>
    <w:rsid w:val="00392C95"/>
    <w:rsid w:val="00392DB8"/>
    <w:rsid w:val="00392F44"/>
    <w:rsid w:val="00393081"/>
    <w:rsid w:val="003930AE"/>
    <w:rsid w:val="003934B3"/>
    <w:rsid w:val="00393650"/>
    <w:rsid w:val="00393A68"/>
    <w:rsid w:val="00393B45"/>
    <w:rsid w:val="00393B78"/>
    <w:rsid w:val="00394147"/>
    <w:rsid w:val="003945C5"/>
    <w:rsid w:val="003946B1"/>
    <w:rsid w:val="00394775"/>
    <w:rsid w:val="003948BB"/>
    <w:rsid w:val="00394948"/>
    <w:rsid w:val="00394B44"/>
    <w:rsid w:val="00394D6C"/>
    <w:rsid w:val="0039502C"/>
    <w:rsid w:val="0039511F"/>
    <w:rsid w:val="00395329"/>
    <w:rsid w:val="0039558A"/>
    <w:rsid w:val="003956FE"/>
    <w:rsid w:val="00395780"/>
    <w:rsid w:val="0039584E"/>
    <w:rsid w:val="00395879"/>
    <w:rsid w:val="003958F1"/>
    <w:rsid w:val="0039598F"/>
    <w:rsid w:val="003959C0"/>
    <w:rsid w:val="003959CE"/>
    <w:rsid w:val="00395EB1"/>
    <w:rsid w:val="00395FEB"/>
    <w:rsid w:val="0039610F"/>
    <w:rsid w:val="0039623A"/>
    <w:rsid w:val="003962EC"/>
    <w:rsid w:val="0039634C"/>
    <w:rsid w:val="0039641C"/>
    <w:rsid w:val="003964F5"/>
    <w:rsid w:val="0039657E"/>
    <w:rsid w:val="003965AE"/>
    <w:rsid w:val="0039665F"/>
    <w:rsid w:val="00396771"/>
    <w:rsid w:val="003969C7"/>
    <w:rsid w:val="003969E5"/>
    <w:rsid w:val="00396BBB"/>
    <w:rsid w:val="00396BDD"/>
    <w:rsid w:val="00396C3E"/>
    <w:rsid w:val="00396D1B"/>
    <w:rsid w:val="00397177"/>
    <w:rsid w:val="00397292"/>
    <w:rsid w:val="003976DD"/>
    <w:rsid w:val="003978B8"/>
    <w:rsid w:val="00397AD4"/>
    <w:rsid w:val="00397C89"/>
    <w:rsid w:val="00397EF3"/>
    <w:rsid w:val="00397F81"/>
    <w:rsid w:val="003A0067"/>
    <w:rsid w:val="003A027F"/>
    <w:rsid w:val="003A0311"/>
    <w:rsid w:val="003A040D"/>
    <w:rsid w:val="003A05A9"/>
    <w:rsid w:val="003A0736"/>
    <w:rsid w:val="003A0917"/>
    <w:rsid w:val="003A09A1"/>
    <w:rsid w:val="003A09D3"/>
    <w:rsid w:val="003A0A47"/>
    <w:rsid w:val="003A0B88"/>
    <w:rsid w:val="003A0CD4"/>
    <w:rsid w:val="003A0EB2"/>
    <w:rsid w:val="003A1009"/>
    <w:rsid w:val="003A10E5"/>
    <w:rsid w:val="003A1135"/>
    <w:rsid w:val="003A1220"/>
    <w:rsid w:val="003A1341"/>
    <w:rsid w:val="003A145F"/>
    <w:rsid w:val="003A147E"/>
    <w:rsid w:val="003A16DF"/>
    <w:rsid w:val="003A1788"/>
    <w:rsid w:val="003A17BA"/>
    <w:rsid w:val="003A185C"/>
    <w:rsid w:val="003A19E0"/>
    <w:rsid w:val="003A1A18"/>
    <w:rsid w:val="003A1B5C"/>
    <w:rsid w:val="003A1B9A"/>
    <w:rsid w:val="003A1BF6"/>
    <w:rsid w:val="003A1D14"/>
    <w:rsid w:val="003A1DD5"/>
    <w:rsid w:val="003A1E8E"/>
    <w:rsid w:val="003A1FAF"/>
    <w:rsid w:val="003A2019"/>
    <w:rsid w:val="003A2150"/>
    <w:rsid w:val="003A2700"/>
    <w:rsid w:val="003A2BCC"/>
    <w:rsid w:val="003A2D39"/>
    <w:rsid w:val="003A2E62"/>
    <w:rsid w:val="003A2FE7"/>
    <w:rsid w:val="003A349E"/>
    <w:rsid w:val="003A35A5"/>
    <w:rsid w:val="003A384D"/>
    <w:rsid w:val="003A38AC"/>
    <w:rsid w:val="003A39F2"/>
    <w:rsid w:val="003A3C0E"/>
    <w:rsid w:val="003A3C74"/>
    <w:rsid w:val="003A41AE"/>
    <w:rsid w:val="003A421C"/>
    <w:rsid w:val="003A4278"/>
    <w:rsid w:val="003A42BB"/>
    <w:rsid w:val="003A44AA"/>
    <w:rsid w:val="003A45FB"/>
    <w:rsid w:val="003A48AC"/>
    <w:rsid w:val="003A48FC"/>
    <w:rsid w:val="003A4C8D"/>
    <w:rsid w:val="003A4CE1"/>
    <w:rsid w:val="003A4E82"/>
    <w:rsid w:val="003A5219"/>
    <w:rsid w:val="003A523B"/>
    <w:rsid w:val="003A555A"/>
    <w:rsid w:val="003A57D5"/>
    <w:rsid w:val="003A5865"/>
    <w:rsid w:val="003A58C4"/>
    <w:rsid w:val="003A590E"/>
    <w:rsid w:val="003A5A57"/>
    <w:rsid w:val="003A5BA7"/>
    <w:rsid w:val="003A5D67"/>
    <w:rsid w:val="003A6274"/>
    <w:rsid w:val="003A62E1"/>
    <w:rsid w:val="003A6330"/>
    <w:rsid w:val="003A65AB"/>
    <w:rsid w:val="003A6619"/>
    <w:rsid w:val="003A66AA"/>
    <w:rsid w:val="003A6CC0"/>
    <w:rsid w:val="003A70D9"/>
    <w:rsid w:val="003A71E1"/>
    <w:rsid w:val="003A724C"/>
    <w:rsid w:val="003A73D8"/>
    <w:rsid w:val="003A7424"/>
    <w:rsid w:val="003A7441"/>
    <w:rsid w:val="003A75FF"/>
    <w:rsid w:val="003A760E"/>
    <w:rsid w:val="003A7619"/>
    <w:rsid w:val="003A7689"/>
    <w:rsid w:val="003A76A9"/>
    <w:rsid w:val="003A7747"/>
    <w:rsid w:val="003B0299"/>
    <w:rsid w:val="003B0344"/>
    <w:rsid w:val="003B05DC"/>
    <w:rsid w:val="003B0903"/>
    <w:rsid w:val="003B0B4D"/>
    <w:rsid w:val="003B0BD5"/>
    <w:rsid w:val="003B10B8"/>
    <w:rsid w:val="003B126C"/>
    <w:rsid w:val="003B1498"/>
    <w:rsid w:val="003B1C66"/>
    <w:rsid w:val="003B1D4E"/>
    <w:rsid w:val="003B1D6E"/>
    <w:rsid w:val="003B1E38"/>
    <w:rsid w:val="003B1F86"/>
    <w:rsid w:val="003B20BD"/>
    <w:rsid w:val="003B2158"/>
    <w:rsid w:val="003B248F"/>
    <w:rsid w:val="003B2580"/>
    <w:rsid w:val="003B25B8"/>
    <w:rsid w:val="003B2B79"/>
    <w:rsid w:val="003B2BA7"/>
    <w:rsid w:val="003B2C70"/>
    <w:rsid w:val="003B3171"/>
    <w:rsid w:val="003B3425"/>
    <w:rsid w:val="003B36FC"/>
    <w:rsid w:val="003B3835"/>
    <w:rsid w:val="003B387A"/>
    <w:rsid w:val="003B3950"/>
    <w:rsid w:val="003B3D17"/>
    <w:rsid w:val="003B3D8B"/>
    <w:rsid w:val="003B3E56"/>
    <w:rsid w:val="003B4039"/>
    <w:rsid w:val="003B4044"/>
    <w:rsid w:val="003B4482"/>
    <w:rsid w:val="003B488F"/>
    <w:rsid w:val="003B495C"/>
    <w:rsid w:val="003B4B90"/>
    <w:rsid w:val="003B4D9B"/>
    <w:rsid w:val="003B4D9D"/>
    <w:rsid w:val="003B4E62"/>
    <w:rsid w:val="003B4E9C"/>
    <w:rsid w:val="003B4F31"/>
    <w:rsid w:val="003B570F"/>
    <w:rsid w:val="003B5747"/>
    <w:rsid w:val="003B58C8"/>
    <w:rsid w:val="003B5A4C"/>
    <w:rsid w:val="003B5B57"/>
    <w:rsid w:val="003B5B7E"/>
    <w:rsid w:val="003B5BCB"/>
    <w:rsid w:val="003B5E30"/>
    <w:rsid w:val="003B5E6B"/>
    <w:rsid w:val="003B5F27"/>
    <w:rsid w:val="003B6008"/>
    <w:rsid w:val="003B62AD"/>
    <w:rsid w:val="003B6433"/>
    <w:rsid w:val="003B644C"/>
    <w:rsid w:val="003B6584"/>
    <w:rsid w:val="003B65FD"/>
    <w:rsid w:val="003B6931"/>
    <w:rsid w:val="003B6B8B"/>
    <w:rsid w:val="003B6C34"/>
    <w:rsid w:val="003B6DEC"/>
    <w:rsid w:val="003B6F24"/>
    <w:rsid w:val="003B6FCB"/>
    <w:rsid w:val="003B7020"/>
    <w:rsid w:val="003B7084"/>
    <w:rsid w:val="003B70AD"/>
    <w:rsid w:val="003B7294"/>
    <w:rsid w:val="003B7461"/>
    <w:rsid w:val="003B7601"/>
    <w:rsid w:val="003B763F"/>
    <w:rsid w:val="003B76AF"/>
    <w:rsid w:val="003B76FE"/>
    <w:rsid w:val="003B78A6"/>
    <w:rsid w:val="003B78AC"/>
    <w:rsid w:val="003B7E87"/>
    <w:rsid w:val="003C009A"/>
    <w:rsid w:val="003C03B0"/>
    <w:rsid w:val="003C04C2"/>
    <w:rsid w:val="003C062C"/>
    <w:rsid w:val="003C07D7"/>
    <w:rsid w:val="003C0985"/>
    <w:rsid w:val="003C09EB"/>
    <w:rsid w:val="003C0D5D"/>
    <w:rsid w:val="003C0E99"/>
    <w:rsid w:val="003C10B8"/>
    <w:rsid w:val="003C10DB"/>
    <w:rsid w:val="003C1575"/>
    <w:rsid w:val="003C15AC"/>
    <w:rsid w:val="003C1657"/>
    <w:rsid w:val="003C182B"/>
    <w:rsid w:val="003C1DB7"/>
    <w:rsid w:val="003C1F13"/>
    <w:rsid w:val="003C20DE"/>
    <w:rsid w:val="003C251F"/>
    <w:rsid w:val="003C2A49"/>
    <w:rsid w:val="003C2C9D"/>
    <w:rsid w:val="003C2D1A"/>
    <w:rsid w:val="003C325F"/>
    <w:rsid w:val="003C33A6"/>
    <w:rsid w:val="003C3908"/>
    <w:rsid w:val="003C3B73"/>
    <w:rsid w:val="003C3D0C"/>
    <w:rsid w:val="003C3D6E"/>
    <w:rsid w:val="003C3F8B"/>
    <w:rsid w:val="003C4213"/>
    <w:rsid w:val="003C4250"/>
    <w:rsid w:val="003C42C3"/>
    <w:rsid w:val="003C44DB"/>
    <w:rsid w:val="003C4580"/>
    <w:rsid w:val="003C458A"/>
    <w:rsid w:val="003C4816"/>
    <w:rsid w:val="003C499A"/>
    <w:rsid w:val="003C4BE7"/>
    <w:rsid w:val="003C4F25"/>
    <w:rsid w:val="003C5264"/>
    <w:rsid w:val="003C572D"/>
    <w:rsid w:val="003C5888"/>
    <w:rsid w:val="003C5F68"/>
    <w:rsid w:val="003C60F6"/>
    <w:rsid w:val="003C62BB"/>
    <w:rsid w:val="003C64CD"/>
    <w:rsid w:val="003C6580"/>
    <w:rsid w:val="003C65BC"/>
    <w:rsid w:val="003C6609"/>
    <w:rsid w:val="003C6768"/>
    <w:rsid w:val="003C6A73"/>
    <w:rsid w:val="003C6BE4"/>
    <w:rsid w:val="003C6C17"/>
    <w:rsid w:val="003C6CCB"/>
    <w:rsid w:val="003C6DA3"/>
    <w:rsid w:val="003C6DA9"/>
    <w:rsid w:val="003C6E68"/>
    <w:rsid w:val="003C6F94"/>
    <w:rsid w:val="003C6FBB"/>
    <w:rsid w:val="003C7079"/>
    <w:rsid w:val="003C7855"/>
    <w:rsid w:val="003C7B35"/>
    <w:rsid w:val="003C7D40"/>
    <w:rsid w:val="003D0068"/>
    <w:rsid w:val="003D0240"/>
    <w:rsid w:val="003D0314"/>
    <w:rsid w:val="003D061E"/>
    <w:rsid w:val="003D06A7"/>
    <w:rsid w:val="003D0765"/>
    <w:rsid w:val="003D0868"/>
    <w:rsid w:val="003D0964"/>
    <w:rsid w:val="003D09B7"/>
    <w:rsid w:val="003D09DA"/>
    <w:rsid w:val="003D0AB1"/>
    <w:rsid w:val="003D0AC9"/>
    <w:rsid w:val="003D0BEB"/>
    <w:rsid w:val="003D0D33"/>
    <w:rsid w:val="003D0D75"/>
    <w:rsid w:val="003D0D9C"/>
    <w:rsid w:val="003D0E5C"/>
    <w:rsid w:val="003D0FE6"/>
    <w:rsid w:val="003D14F3"/>
    <w:rsid w:val="003D17AA"/>
    <w:rsid w:val="003D1BF3"/>
    <w:rsid w:val="003D1D2B"/>
    <w:rsid w:val="003D1F11"/>
    <w:rsid w:val="003D1F22"/>
    <w:rsid w:val="003D1F62"/>
    <w:rsid w:val="003D22AC"/>
    <w:rsid w:val="003D2339"/>
    <w:rsid w:val="003D252C"/>
    <w:rsid w:val="003D25B4"/>
    <w:rsid w:val="003D26AA"/>
    <w:rsid w:val="003D2AF9"/>
    <w:rsid w:val="003D2D07"/>
    <w:rsid w:val="003D2E43"/>
    <w:rsid w:val="003D31C8"/>
    <w:rsid w:val="003D369D"/>
    <w:rsid w:val="003D3AD8"/>
    <w:rsid w:val="003D3EE3"/>
    <w:rsid w:val="003D42CA"/>
    <w:rsid w:val="003D4350"/>
    <w:rsid w:val="003D4409"/>
    <w:rsid w:val="003D443E"/>
    <w:rsid w:val="003D4BA8"/>
    <w:rsid w:val="003D4BB3"/>
    <w:rsid w:val="003D4CA1"/>
    <w:rsid w:val="003D4F35"/>
    <w:rsid w:val="003D512E"/>
    <w:rsid w:val="003D519A"/>
    <w:rsid w:val="003D53B8"/>
    <w:rsid w:val="003D54DA"/>
    <w:rsid w:val="003D55FB"/>
    <w:rsid w:val="003D56F4"/>
    <w:rsid w:val="003D5717"/>
    <w:rsid w:val="003D5878"/>
    <w:rsid w:val="003D59FE"/>
    <w:rsid w:val="003D5A55"/>
    <w:rsid w:val="003D608C"/>
    <w:rsid w:val="003D615E"/>
    <w:rsid w:val="003D6221"/>
    <w:rsid w:val="003D63BA"/>
    <w:rsid w:val="003D64B6"/>
    <w:rsid w:val="003D655B"/>
    <w:rsid w:val="003D65CC"/>
    <w:rsid w:val="003D680E"/>
    <w:rsid w:val="003D69ED"/>
    <w:rsid w:val="003D6B43"/>
    <w:rsid w:val="003D6D0B"/>
    <w:rsid w:val="003D6D97"/>
    <w:rsid w:val="003D707D"/>
    <w:rsid w:val="003D7272"/>
    <w:rsid w:val="003D73A8"/>
    <w:rsid w:val="003D740C"/>
    <w:rsid w:val="003D7480"/>
    <w:rsid w:val="003D79E8"/>
    <w:rsid w:val="003E003E"/>
    <w:rsid w:val="003E02B5"/>
    <w:rsid w:val="003E036F"/>
    <w:rsid w:val="003E03F0"/>
    <w:rsid w:val="003E089F"/>
    <w:rsid w:val="003E0974"/>
    <w:rsid w:val="003E0ADB"/>
    <w:rsid w:val="003E0C70"/>
    <w:rsid w:val="003E0CC6"/>
    <w:rsid w:val="003E0CE4"/>
    <w:rsid w:val="003E16FD"/>
    <w:rsid w:val="003E1868"/>
    <w:rsid w:val="003E18E3"/>
    <w:rsid w:val="003E196D"/>
    <w:rsid w:val="003E1B00"/>
    <w:rsid w:val="003E1BA4"/>
    <w:rsid w:val="003E1BC0"/>
    <w:rsid w:val="003E1C6B"/>
    <w:rsid w:val="003E1CF4"/>
    <w:rsid w:val="003E1D54"/>
    <w:rsid w:val="003E1E67"/>
    <w:rsid w:val="003E20D9"/>
    <w:rsid w:val="003E23A4"/>
    <w:rsid w:val="003E27B0"/>
    <w:rsid w:val="003E27BE"/>
    <w:rsid w:val="003E28DE"/>
    <w:rsid w:val="003E2A07"/>
    <w:rsid w:val="003E2BF4"/>
    <w:rsid w:val="003E2D45"/>
    <w:rsid w:val="003E2F20"/>
    <w:rsid w:val="003E300E"/>
    <w:rsid w:val="003E3015"/>
    <w:rsid w:val="003E32B6"/>
    <w:rsid w:val="003E3350"/>
    <w:rsid w:val="003E3524"/>
    <w:rsid w:val="003E3574"/>
    <w:rsid w:val="003E3774"/>
    <w:rsid w:val="003E377A"/>
    <w:rsid w:val="003E37AD"/>
    <w:rsid w:val="003E37FC"/>
    <w:rsid w:val="003E3944"/>
    <w:rsid w:val="003E3B07"/>
    <w:rsid w:val="003E3C5B"/>
    <w:rsid w:val="003E3CA6"/>
    <w:rsid w:val="003E40C9"/>
    <w:rsid w:val="003E416F"/>
    <w:rsid w:val="003E445C"/>
    <w:rsid w:val="003E44DC"/>
    <w:rsid w:val="003E454C"/>
    <w:rsid w:val="003E4689"/>
    <w:rsid w:val="003E4CDB"/>
    <w:rsid w:val="003E4E12"/>
    <w:rsid w:val="003E4E1B"/>
    <w:rsid w:val="003E4EA1"/>
    <w:rsid w:val="003E547D"/>
    <w:rsid w:val="003E5660"/>
    <w:rsid w:val="003E56FE"/>
    <w:rsid w:val="003E5740"/>
    <w:rsid w:val="003E5921"/>
    <w:rsid w:val="003E595C"/>
    <w:rsid w:val="003E5BBD"/>
    <w:rsid w:val="003E5D7F"/>
    <w:rsid w:val="003E60B6"/>
    <w:rsid w:val="003E6289"/>
    <w:rsid w:val="003E6592"/>
    <w:rsid w:val="003E679D"/>
    <w:rsid w:val="003E6A10"/>
    <w:rsid w:val="003E6A3C"/>
    <w:rsid w:val="003E700A"/>
    <w:rsid w:val="003E7275"/>
    <w:rsid w:val="003E7313"/>
    <w:rsid w:val="003E73BC"/>
    <w:rsid w:val="003E76BB"/>
    <w:rsid w:val="003E7703"/>
    <w:rsid w:val="003E7706"/>
    <w:rsid w:val="003E7AC8"/>
    <w:rsid w:val="003E7C5E"/>
    <w:rsid w:val="003E7D8E"/>
    <w:rsid w:val="003E7E37"/>
    <w:rsid w:val="003F0246"/>
    <w:rsid w:val="003F0294"/>
    <w:rsid w:val="003F02B6"/>
    <w:rsid w:val="003F03CF"/>
    <w:rsid w:val="003F0656"/>
    <w:rsid w:val="003F06C9"/>
    <w:rsid w:val="003F073C"/>
    <w:rsid w:val="003F07DB"/>
    <w:rsid w:val="003F0905"/>
    <w:rsid w:val="003F0940"/>
    <w:rsid w:val="003F0BD9"/>
    <w:rsid w:val="003F0BF9"/>
    <w:rsid w:val="003F0D1A"/>
    <w:rsid w:val="003F0FB4"/>
    <w:rsid w:val="003F12CC"/>
    <w:rsid w:val="003F13D9"/>
    <w:rsid w:val="003F148D"/>
    <w:rsid w:val="003F1B6D"/>
    <w:rsid w:val="003F1C93"/>
    <w:rsid w:val="003F1E48"/>
    <w:rsid w:val="003F1F0B"/>
    <w:rsid w:val="003F1F5E"/>
    <w:rsid w:val="003F20B0"/>
    <w:rsid w:val="003F20E2"/>
    <w:rsid w:val="003F211E"/>
    <w:rsid w:val="003F2156"/>
    <w:rsid w:val="003F21C2"/>
    <w:rsid w:val="003F2244"/>
    <w:rsid w:val="003F23A7"/>
    <w:rsid w:val="003F23EC"/>
    <w:rsid w:val="003F2564"/>
    <w:rsid w:val="003F2624"/>
    <w:rsid w:val="003F2711"/>
    <w:rsid w:val="003F2A56"/>
    <w:rsid w:val="003F2BBD"/>
    <w:rsid w:val="003F2C59"/>
    <w:rsid w:val="003F3251"/>
    <w:rsid w:val="003F33F1"/>
    <w:rsid w:val="003F348A"/>
    <w:rsid w:val="003F35D0"/>
    <w:rsid w:val="003F37DA"/>
    <w:rsid w:val="003F389F"/>
    <w:rsid w:val="003F39E9"/>
    <w:rsid w:val="003F3D1B"/>
    <w:rsid w:val="003F45DA"/>
    <w:rsid w:val="003F484D"/>
    <w:rsid w:val="003F48C4"/>
    <w:rsid w:val="003F4933"/>
    <w:rsid w:val="003F4977"/>
    <w:rsid w:val="003F4A21"/>
    <w:rsid w:val="003F4B14"/>
    <w:rsid w:val="003F4B1C"/>
    <w:rsid w:val="003F4C7D"/>
    <w:rsid w:val="003F4E1C"/>
    <w:rsid w:val="003F4E50"/>
    <w:rsid w:val="003F50DE"/>
    <w:rsid w:val="003F525C"/>
    <w:rsid w:val="003F536B"/>
    <w:rsid w:val="003F560A"/>
    <w:rsid w:val="003F586D"/>
    <w:rsid w:val="003F5BA3"/>
    <w:rsid w:val="003F5C95"/>
    <w:rsid w:val="003F60FA"/>
    <w:rsid w:val="003F61FE"/>
    <w:rsid w:val="003F62B4"/>
    <w:rsid w:val="003F643A"/>
    <w:rsid w:val="003F682D"/>
    <w:rsid w:val="003F6853"/>
    <w:rsid w:val="003F6930"/>
    <w:rsid w:val="003F697D"/>
    <w:rsid w:val="003F6A55"/>
    <w:rsid w:val="003F6D2A"/>
    <w:rsid w:val="003F6DEB"/>
    <w:rsid w:val="003F6E0E"/>
    <w:rsid w:val="003F6F7A"/>
    <w:rsid w:val="003F70B8"/>
    <w:rsid w:val="003F70CA"/>
    <w:rsid w:val="003F73A0"/>
    <w:rsid w:val="003F75DD"/>
    <w:rsid w:val="003F75FA"/>
    <w:rsid w:val="003F7908"/>
    <w:rsid w:val="003F7A33"/>
    <w:rsid w:val="003F7A7C"/>
    <w:rsid w:val="003F7A86"/>
    <w:rsid w:val="003F7AF7"/>
    <w:rsid w:val="003F7DFF"/>
    <w:rsid w:val="00400075"/>
    <w:rsid w:val="00400142"/>
    <w:rsid w:val="0040015E"/>
    <w:rsid w:val="0040018C"/>
    <w:rsid w:val="00400427"/>
    <w:rsid w:val="00400615"/>
    <w:rsid w:val="0040088E"/>
    <w:rsid w:val="004008F3"/>
    <w:rsid w:val="00400AC4"/>
    <w:rsid w:val="00400B23"/>
    <w:rsid w:val="00400B90"/>
    <w:rsid w:val="00400D86"/>
    <w:rsid w:val="00400EEC"/>
    <w:rsid w:val="00400F31"/>
    <w:rsid w:val="004010EF"/>
    <w:rsid w:val="0040128A"/>
    <w:rsid w:val="00401561"/>
    <w:rsid w:val="004017C6"/>
    <w:rsid w:val="00401D30"/>
    <w:rsid w:val="00401FEA"/>
    <w:rsid w:val="004021B5"/>
    <w:rsid w:val="0040235F"/>
    <w:rsid w:val="004024AB"/>
    <w:rsid w:val="00402613"/>
    <w:rsid w:val="004029A7"/>
    <w:rsid w:val="00402AEA"/>
    <w:rsid w:val="00402B5E"/>
    <w:rsid w:val="00402B76"/>
    <w:rsid w:val="00402DC4"/>
    <w:rsid w:val="00402E51"/>
    <w:rsid w:val="00402EB0"/>
    <w:rsid w:val="00402F2C"/>
    <w:rsid w:val="00402F30"/>
    <w:rsid w:val="0040303D"/>
    <w:rsid w:val="004033DC"/>
    <w:rsid w:val="00403459"/>
    <w:rsid w:val="0040379F"/>
    <w:rsid w:val="00403805"/>
    <w:rsid w:val="00403886"/>
    <w:rsid w:val="00403CE7"/>
    <w:rsid w:val="00403D9C"/>
    <w:rsid w:val="00403DC9"/>
    <w:rsid w:val="00403F25"/>
    <w:rsid w:val="00404011"/>
    <w:rsid w:val="00404514"/>
    <w:rsid w:val="00404948"/>
    <w:rsid w:val="0040495B"/>
    <w:rsid w:val="004049CB"/>
    <w:rsid w:val="00404A94"/>
    <w:rsid w:val="00404AB6"/>
    <w:rsid w:val="00404B43"/>
    <w:rsid w:val="00404D4D"/>
    <w:rsid w:val="00404D6D"/>
    <w:rsid w:val="004050C1"/>
    <w:rsid w:val="0040530C"/>
    <w:rsid w:val="0040545C"/>
    <w:rsid w:val="004054A0"/>
    <w:rsid w:val="004054A2"/>
    <w:rsid w:val="00405737"/>
    <w:rsid w:val="004057B5"/>
    <w:rsid w:val="0040585D"/>
    <w:rsid w:val="00405898"/>
    <w:rsid w:val="00405A9F"/>
    <w:rsid w:val="00405D7C"/>
    <w:rsid w:val="00405D95"/>
    <w:rsid w:val="00405F86"/>
    <w:rsid w:val="00405F90"/>
    <w:rsid w:val="00406108"/>
    <w:rsid w:val="00406412"/>
    <w:rsid w:val="0040678F"/>
    <w:rsid w:val="00406AF6"/>
    <w:rsid w:val="00406BD1"/>
    <w:rsid w:val="00406D4A"/>
    <w:rsid w:val="00406F4B"/>
    <w:rsid w:val="00406FBD"/>
    <w:rsid w:val="004073B0"/>
    <w:rsid w:val="004074E0"/>
    <w:rsid w:val="0040752E"/>
    <w:rsid w:val="00407575"/>
    <w:rsid w:val="00407612"/>
    <w:rsid w:val="0040766E"/>
    <w:rsid w:val="004076EA"/>
    <w:rsid w:val="0040770B"/>
    <w:rsid w:val="00407B49"/>
    <w:rsid w:val="00407D3B"/>
    <w:rsid w:val="00407F95"/>
    <w:rsid w:val="00407FD6"/>
    <w:rsid w:val="0041029D"/>
    <w:rsid w:val="004102A7"/>
    <w:rsid w:val="004103A0"/>
    <w:rsid w:val="004105EC"/>
    <w:rsid w:val="004106E2"/>
    <w:rsid w:val="00410801"/>
    <w:rsid w:val="00410943"/>
    <w:rsid w:val="00410C24"/>
    <w:rsid w:val="00410E35"/>
    <w:rsid w:val="00410F22"/>
    <w:rsid w:val="00410F44"/>
    <w:rsid w:val="00411230"/>
    <w:rsid w:val="004113B8"/>
    <w:rsid w:val="004114EF"/>
    <w:rsid w:val="00411553"/>
    <w:rsid w:val="004116C3"/>
    <w:rsid w:val="004118C9"/>
    <w:rsid w:val="00411AD1"/>
    <w:rsid w:val="00411EB7"/>
    <w:rsid w:val="00412046"/>
    <w:rsid w:val="004120C5"/>
    <w:rsid w:val="0041249C"/>
    <w:rsid w:val="0041251C"/>
    <w:rsid w:val="00412697"/>
    <w:rsid w:val="004127FB"/>
    <w:rsid w:val="00412905"/>
    <w:rsid w:val="004131C6"/>
    <w:rsid w:val="00413369"/>
    <w:rsid w:val="004134CF"/>
    <w:rsid w:val="004134FE"/>
    <w:rsid w:val="0041379F"/>
    <w:rsid w:val="004137A6"/>
    <w:rsid w:val="00413F76"/>
    <w:rsid w:val="00413FED"/>
    <w:rsid w:val="0041413E"/>
    <w:rsid w:val="0041425F"/>
    <w:rsid w:val="0041458B"/>
    <w:rsid w:val="004145AE"/>
    <w:rsid w:val="00414790"/>
    <w:rsid w:val="00414794"/>
    <w:rsid w:val="004147F4"/>
    <w:rsid w:val="00414C3F"/>
    <w:rsid w:val="0041522E"/>
    <w:rsid w:val="0041539C"/>
    <w:rsid w:val="004154DB"/>
    <w:rsid w:val="00415547"/>
    <w:rsid w:val="0041577E"/>
    <w:rsid w:val="004157F6"/>
    <w:rsid w:val="004159C8"/>
    <w:rsid w:val="004159D3"/>
    <w:rsid w:val="004159F3"/>
    <w:rsid w:val="00415A14"/>
    <w:rsid w:val="00415A88"/>
    <w:rsid w:val="00415D67"/>
    <w:rsid w:val="00415EB3"/>
    <w:rsid w:val="00416091"/>
    <w:rsid w:val="0041616C"/>
    <w:rsid w:val="00416336"/>
    <w:rsid w:val="0041634C"/>
    <w:rsid w:val="00416374"/>
    <w:rsid w:val="004164F4"/>
    <w:rsid w:val="004165C6"/>
    <w:rsid w:val="00416702"/>
    <w:rsid w:val="0041685F"/>
    <w:rsid w:val="00416A66"/>
    <w:rsid w:val="00416BB5"/>
    <w:rsid w:val="00416C81"/>
    <w:rsid w:val="00416F3B"/>
    <w:rsid w:val="00417000"/>
    <w:rsid w:val="004171DB"/>
    <w:rsid w:val="004173A6"/>
    <w:rsid w:val="0041743D"/>
    <w:rsid w:val="004174FC"/>
    <w:rsid w:val="0041758E"/>
    <w:rsid w:val="004175ED"/>
    <w:rsid w:val="00417678"/>
    <w:rsid w:val="00417B71"/>
    <w:rsid w:val="00417BB1"/>
    <w:rsid w:val="00417D10"/>
    <w:rsid w:val="00417D61"/>
    <w:rsid w:val="00417F8E"/>
    <w:rsid w:val="004200EF"/>
    <w:rsid w:val="00420126"/>
    <w:rsid w:val="00420249"/>
    <w:rsid w:val="00420261"/>
    <w:rsid w:val="004203A1"/>
    <w:rsid w:val="004203CF"/>
    <w:rsid w:val="00420511"/>
    <w:rsid w:val="00420689"/>
    <w:rsid w:val="00420755"/>
    <w:rsid w:val="00420AB8"/>
    <w:rsid w:val="00420B09"/>
    <w:rsid w:val="00420CA5"/>
    <w:rsid w:val="00420CB7"/>
    <w:rsid w:val="00420CC8"/>
    <w:rsid w:val="00420EF3"/>
    <w:rsid w:val="004213C2"/>
    <w:rsid w:val="004213E8"/>
    <w:rsid w:val="0042156E"/>
    <w:rsid w:val="004215E7"/>
    <w:rsid w:val="0042192F"/>
    <w:rsid w:val="004219BD"/>
    <w:rsid w:val="004219D3"/>
    <w:rsid w:val="00421D4C"/>
    <w:rsid w:val="004222BF"/>
    <w:rsid w:val="004223C5"/>
    <w:rsid w:val="004224E1"/>
    <w:rsid w:val="00422540"/>
    <w:rsid w:val="00422717"/>
    <w:rsid w:val="0042274F"/>
    <w:rsid w:val="0042276E"/>
    <w:rsid w:val="00422A01"/>
    <w:rsid w:val="00422D62"/>
    <w:rsid w:val="00422DB5"/>
    <w:rsid w:val="004231F6"/>
    <w:rsid w:val="0042323D"/>
    <w:rsid w:val="004232D4"/>
    <w:rsid w:val="00423326"/>
    <w:rsid w:val="00423334"/>
    <w:rsid w:val="00423382"/>
    <w:rsid w:val="004235E2"/>
    <w:rsid w:val="0042370F"/>
    <w:rsid w:val="00423755"/>
    <w:rsid w:val="0042384C"/>
    <w:rsid w:val="004238E1"/>
    <w:rsid w:val="00423BC5"/>
    <w:rsid w:val="00423C9C"/>
    <w:rsid w:val="00423D85"/>
    <w:rsid w:val="004241DA"/>
    <w:rsid w:val="004242CC"/>
    <w:rsid w:val="0042454D"/>
    <w:rsid w:val="0042457B"/>
    <w:rsid w:val="00424606"/>
    <w:rsid w:val="00424628"/>
    <w:rsid w:val="00424844"/>
    <w:rsid w:val="00424ADE"/>
    <w:rsid w:val="00424E0A"/>
    <w:rsid w:val="00424E24"/>
    <w:rsid w:val="00424E58"/>
    <w:rsid w:val="00424E85"/>
    <w:rsid w:val="00424EFB"/>
    <w:rsid w:val="004251F8"/>
    <w:rsid w:val="004253B1"/>
    <w:rsid w:val="004253B3"/>
    <w:rsid w:val="0042548A"/>
    <w:rsid w:val="00425587"/>
    <w:rsid w:val="0042581D"/>
    <w:rsid w:val="004258D1"/>
    <w:rsid w:val="004258E3"/>
    <w:rsid w:val="00425A28"/>
    <w:rsid w:val="00425A93"/>
    <w:rsid w:val="00425B54"/>
    <w:rsid w:val="00425C97"/>
    <w:rsid w:val="00425D1D"/>
    <w:rsid w:val="00425FFD"/>
    <w:rsid w:val="00426237"/>
    <w:rsid w:val="004262F8"/>
    <w:rsid w:val="00426442"/>
    <w:rsid w:val="0042654A"/>
    <w:rsid w:val="004265DE"/>
    <w:rsid w:val="0042672F"/>
    <w:rsid w:val="00426889"/>
    <w:rsid w:val="004269C4"/>
    <w:rsid w:val="00426A44"/>
    <w:rsid w:val="00426A93"/>
    <w:rsid w:val="00426ADD"/>
    <w:rsid w:val="00426B52"/>
    <w:rsid w:val="00426C75"/>
    <w:rsid w:val="00426DFA"/>
    <w:rsid w:val="00426E95"/>
    <w:rsid w:val="0042702F"/>
    <w:rsid w:val="004270CD"/>
    <w:rsid w:val="0042727C"/>
    <w:rsid w:val="0042729A"/>
    <w:rsid w:val="004272ED"/>
    <w:rsid w:val="0042745C"/>
    <w:rsid w:val="004276E3"/>
    <w:rsid w:val="00427A7A"/>
    <w:rsid w:val="00427AF2"/>
    <w:rsid w:val="00427B9D"/>
    <w:rsid w:val="00427BFB"/>
    <w:rsid w:val="00427C17"/>
    <w:rsid w:val="00427C69"/>
    <w:rsid w:val="00427CFB"/>
    <w:rsid w:val="00427E62"/>
    <w:rsid w:val="00427E67"/>
    <w:rsid w:val="00427FF1"/>
    <w:rsid w:val="004300D1"/>
    <w:rsid w:val="00430178"/>
    <w:rsid w:val="0043042C"/>
    <w:rsid w:val="00430495"/>
    <w:rsid w:val="0043049C"/>
    <w:rsid w:val="004304D1"/>
    <w:rsid w:val="004305D1"/>
    <w:rsid w:val="0043063B"/>
    <w:rsid w:val="00430733"/>
    <w:rsid w:val="0043074D"/>
    <w:rsid w:val="004309E8"/>
    <w:rsid w:val="00430BD6"/>
    <w:rsid w:val="00430C24"/>
    <w:rsid w:val="00430D20"/>
    <w:rsid w:val="00430D65"/>
    <w:rsid w:val="00430EEA"/>
    <w:rsid w:val="00431149"/>
    <w:rsid w:val="0043189C"/>
    <w:rsid w:val="004318FF"/>
    <w:rsid w:val="00431C4F"/>
    <w:rsid w:val="00431CB1"/>
    <w:rsid w:val="00431DB5"/>
    <w:rsid w:val="00431E4B"/>
    <w:rsid w:val="00432075"/>
    <w:rsid w:val="0043207F"/>
    <w:rsid w:val="004320A0"/>
    <w:rsid w:val="00432150"/>
    <w:rsid w:val="00432327"/>
    <w:rsid w:val="004324B2"/>
    <w:rsid w:val="0043270B"/>
    <w:rsid w:val="00432780"/>
    <w:rsid w:val="004327BB"/>
    <w:rsid w:val="004327D0"/>
    <w:rsid w:val="00432904"/>
    <w:rsid w:val="00432DD8"/>
    <w:rsid w:val="00432F8F"/>
    <w:rsid w:val="00432F9E"/>
    <w:rsid w:val="00432FA5"/>
    <w:rsid w:val="00433106"/>
    <w:rsid w:val="004333A7"/>
    <w:rsid w:val="0043348A"/>
    <w:rsid w:val="0043359F"/>
    <w:rsid w:val="0043360D"/>
    <w:rsid w:val="004336CF"/>
    <w:rsid w:val="00433A93"/>
    <w:rsid w:val="00433B40"/>
    <w:rsid w:val="00433D8A"/>
    <w:rsid w:val="00434066"/>
    <w:rsid w:val="004343E1"/>
    <w:rsid w:val="004345A7"/>
    <w:rsid w:val="00434754"/>
    <w:rsid w:val="004347EA"/>
    <w:rsid w:val="0043480E"/>
    <w:rsid w:val="0043487F"/>
    <w:rsid w:val="00434C24"/>
    <w:rsid w:val="00434D46"/>
    <w:rsid w:val="00434F58"/>
    <w:rsid w:val="00434F9F"/>
    <w:rsid w:val="00435075"/>
    <w:rsid w:val="0043517D"/>
    <w:rsid w:val="00435248"/>
    <w:rsid w:val="0043542F"/>
    <w:rsid w:val="004354B2"/>
    <w:rsid w:val="00435525"/>
    <w:rsid w:val="004355EB"/>
    <w:rsid w:val="00435602"/>
    <w:rsid w:val="004356FA"/>
    <w:rsid w:val="004357C6"/>
    <w:rsid w:val="004358F4"/>
    <w:rsid w:val="00435BD7"/>
    <w:rsid w:val="00435CCF"/>
    <w:rsid w:val="00435D64"/>
    <w:rsid w:val="00435F8E"/>
    <w:rsid w:val="00436015"/>
    <w:rsid w:val="0043614E"/>
    <w:rsid w:val="0043625A"/>
    <w:rsid w:val="00436696"/>
    <w:rsid w:val="004366E4"/>
    <w:rsid w:val="004367DD"/>
    <w:rsid w:val="004369EC"/>
    <w:rsid w:val="00436A16"/>
    <w:rsid w:val="00436A23"/>
    <w:rsid w:val="00436A3B"/>
    <w:rsid w:val="00436C1B"/>
    <w:rsid w:val="00436C89"/>
    <w:rsid w:val="00436D04"/>
    <w:rsid w:val="00436D41"/>
    <w:rsid w:val="00436D7C"/>
    <w:rsid w:val="00436F3D"/>
    <w:rsid w:val="0043705E"/>
    <w:rsid w:val="004371AB"/>
    <w:rsid w:val="00437563"/>
    <w:rsid w:val="00437882"/>
    <w:rsid w:val="00437895"/>
    <w:rsid w:val="004379E7"/>
    <w:rsid w:val="00437E77"/>
    <w:rsid w:val="00440100"/>
    <w:rsid w:val="00440187"/>
    <w:rsid w:val="00440271"/>
    <w:rsid w:val="004402A7"/>
    <w:rsid w:val="0044035D"/>
    <w:rsid w:val="004405A9"/>
    <w:rsid w:val="004405FB"/>
    <w:rsid w:val="0044072B"/>
    <w:rsid w:val="00440850"/>
    <w:rsid w:val="00440851"/>
    <w:rsid w:val="00440EA5"/>
    <w:rsid w:val="00440F14"/>
    <w:rsid w:val="004410F5"/>
    <w:rsid w:val="00441413"/>
    <w:rsid w:val="0044142F"/>
    <w:rsid w:val="004414DC"/>
    <w:rsid w:val="00441BE0"/>
    <w:rsid w:val="00441C4B"/>
    <w:rsid w:val="00441EE5"/>
    <w:rsid w:val="004421BB"/>
    <w:rsid w:val="004423E3"/>
    <w:rsid w:val="004425C2"/>
    <w:rsid w:val="004426FE"/>
    <w:rsid w:val="00442824"/>
    <w:rsid w:val="00442C3C"/>
    <w:rsid w:val="00442D24"/>
    <w:rsid w:val="00442FFB"/>
    <w:rsid w:val="004430FD"/>
    <w:rsid w:val="00443586"/>
    <w:rsid w:val="004435E2"/>
    <w:rsid w:val="00443787"/>
    <w:rsid w:val="004439AB"/>
    <w:rsid w:val="00443A73"/>
    <w:rsid w:val="00443B81"/>
    <w:rsid w:val="00443BC6"/>
    <w:rsid w:val="00443BC8"/>
    <w:rsid w:val="00443C12"/>
    <w:rsid w:val="00443C38"/>
    <w:rsid w:val="00443D6F"/>
    <w:rsid w:val="004440C8"/>
    <w:rsid w:val="004442A7"/>
    <w:rsid w:val="00444373"/>
    <w:rsid w:val="0044467B"/>
    <w:rsid w:val="004446AB"/>
    <w:rsid w:val="00444783"/>
    <w:rsid w:val="00444901"/>
    <w:rsid w:val="00444934"/>
    <w:rsid w:val="00444BB3"/>
    <w:rsid w:val="00444D11"/>
    <w:rsid w:val="00444E10"/>
    <w:rsid w:val="00444F5E"/>
    <w:rsid w:val="00445109"/>
    <w:rsid w:val="004452F8"/>
    <w:rsid w:val="00445513"/>
    <w:rsid w:val="00445551"/>
    <w:rsid w:val="00445625"/>
    <w:rsid w:val="00445907"/>
    <w:rsid w:val="00445946"/>
    <w:rsid w:val="00445B46"/>
    <w:rsid w:val="00445CFF"/>
    <w:rsid w:val="00445FE4"/>
    <w:rsid w:val="004462AF"/>
    <w:rsid w:val="004463B5"/>
    <w:rsid w:val="00446424"/>
    <w:rsid w:val="00446458"/>
    <w:rsid w:val="0044662A"/>
    <w:rsid w:val="00446A7A"/>
    <w:rsid w:val="00447204"/>
    <w:rsid w:val="004472A7"/>
    <w:rsid w:val="004472B1"/>
    <w:rsid w:val="004472B2"/>
    <w:rsid w:val="00447439"/>
    <w:rsid w:val="0044743A"/>
    <w:rsid w:val="004474AB"/>
    <w:rsid w:val="004474CC"/>
    <w:rsid w:val="0044759B"/>
    <w:rsid w:val="0044777E"/>
    <w:rsid w:val="004478FA"/>
    <w:rsid w:val="00447A7C"/>
    <w:rsid w:val="00447C86"/>
    <w:rsid w:val="0045009C"/>
    <w:rsid w:val="004500A9"/>
    <w:rsid w:val="00450371"/>
    <w:rsid w:val="00450532"/>
    <w:rsid w:val="0045061F"/>
    <w:rsid w:val="00450669"/>
    <w:rsid w:val="00450778"/>
    <w:rsid w:val="00450D3B"/>
    <w:rsid w:val="00451138"/>
    <w:rsid w:val="004515F8"/>
    <w:rsid w:val="0045169D"/>
    <w:rsid w:val="00451768"/>
    <w:rsid w:val="0045179C"/>
    <w:rsid w:val="004518D5"/>
    <w:rsid w:val="00451999"/>
    <w:rsid w:val="004519D6"/>
    <w:rsid w:val="004519E9"/>
    <w:rsid w:val="00451A82"/>
    <w:rsid w:val="00451B06"/>
    <w:rsid w:val="00451BEB"/>
    <w:rsid w:val="00451C8C"/>
    <w:rsid w:val="004520FE"/>
    <w:rsid w:val="0045210E"/>
    <w:rsid w:val="0045224A"/>
    <w:rsid w:val="0045237D"/>
    <w:rsid w:val="004525A7"/>
    <w:rsid w:val="004526BF"/>
    <w:rsid w:val="004527C0"/>
    <w:rsid w:val="0045291C"/>
    <w:rsid w:val="00453116"/>
    <w:rsid w:val="004531F0"/>
    <w:rsid w:val="0045321E"/>
    <w:rsid w:val="004532F7"/>
    <w:rsid w:val="00453554"/>
    <w:rsid w:val="00453871"/>
    <w:rsid w:val="0045388F"/>
    <w:rsid w:val="004539B9"/>
    <w:rsid w:val="00453A24"/>
    <w:rsid w:val="00453A90"/>
    <w:rsid w:val="00453AB3"/>
    <w:rsid w:val="00453DEF"/>
    <w:rsid w:val="004540AC"/>
    <w:rsid w:val="0045426D"/>
    <w:rsid w:val="004542AA"/>
    <w:rsid w:val="004543E4"/>
    <w:rsid w:val="004544CB"/>
    <w:rsid w:val="004548E5"/>
    <w:rsid w:val="00454ACD"/>
    <w:rsid w:val="00454B27"/>
    <w:rsid w:val="00454C89"/>
    <w:rsid w:val="00454E3A"/>
    <w:rsid w:val="00454F08"/>
    <w:rsid w:val="00454F85"/>
    <w:rsid w:val="00454FB7"/>
    <w:rsid w:val="00455105"/>
    <w:rsid w:val="00455856"/>
    <w:rsid w:val="004558B8"/>
    <w:rsid w:val="004559C2"/>
    <w:rsid w:val="00455BBE"/>
    <w:rsid w:val="00455BCF"/>
    <w:rsid w:val="00455CC4"/>
    <w:rsid w:val="00455CED"/>
    <w:rsid w:val="00455E20"/>
    <w:rsid w:val="00455E2D"/>
    <w:rsid w:val="00455EAC"/>
    <w:rsid w:val="00455EEE"/>
    <w:rsid w:val="00455F1F"/>
    <w:rsid w:val="004560A1"/>
    <w:rsid w:val="00456114"/>
    <w:rsid w:val="004561E6"/>
    <w:rsid w:val="0045623E"/>
    <w:rsid w:val="004564CB"/>
    <w:rsid w:val="00456711"/>
    <w:rsid w:val="00456971"/>
    <w:rsid w:val="00456AC7"/>
    <w:rsid w:val="00456C92"/>
    <w:rsid w:val="004571CB"/>
    <w:rsid w:val="00457222"/>
    <w:rsid w:val="0045733C"/>
    <w:rsid w:val="0045742D"/>
    <w:rsid w:val="004577E9"/>
    <w:rsid w:val="004577F5"/>
    <w:rsid w:val="00457B89"/>
    <w:rsid w:val="00457C5E"/>
    <w:rsid w:val="00457C65"/>
    <w:rsid w:val="00457D74"/>
    <w:rsid w:val="00460073"/>
    <w:rsid w:val="00460091"/>
    <w:rsid w:val="00460207"/>
    <w:rsid w:val="0046026D"/>
    <w:rsid w:val="0046027A"/>
    <w:rsid w:val="0046039C"/>
    <w:rsid w:val="004605CC"/>
    <w:rsid w:val="00460671"/>
    <w:rsid w:val="0046072D"/>
    <w:rsid w:val="00460921"/>
    <w:rsid w:val="00460958"/>
    <w:rsid w:val="00460C75"/>
    <w:rsid w:val="00460D8B"/>
    <w:rsid w:val="00460E3E"/>
    <w:rsid w:val="0046110A"/>
    <w:rsid w:val="00461171"/>
    <w:rsid w:val="004612B2"/>
    <w:rsid w:val="004612C8"/>
    <w:rsid w:val="0046136B"/>
    <w:rsid w:val="004614A1"/>
    <w:rsid w:val="0046164D"/>
    <w:rsid w:val="004616E5"/>
    <w:rsid w:val="004616FF"/>
    <w:rsid w:val="0046194F"/>
    <w:rsid w:val="0046196F"/>
    <w:rsid w:val="00461A12"/>
    <w:rsid w:val="00461C00"/>
    <w:rsid w:val="00462012"/>
    <w:rsid w:val="004622A1"/>
    <w:rsid w:val="004622D0"/>
    <w:rsid w:val="00462337"/>
    <w:rsid w:val="004623D6"/>
    <w:rsid w:val="00462420"/>
    <w:rsid w:val="00462545"/>
    <w:rsid w:val="0046260A"/>
    <w:rsid w:val="004627E2"/>
    <w:rsid w:val="00462ADC"/>
    <w:rsid w:val="00462B09"/>
    <w:rsid w:val="00462B31"/>
    <w:rsid w:val="00462BA8"/>
    <w:rsid w:val="00462F21"/>
    <w:rsid w:val="00462FE9"/>
    <w:rsid w:val="004631AF"/>
    <w:rsid w:val="00463337"/>
    <w:rsid w:val="00463448"/>
    <w:rsid w:val="004634C9"/>
    <w:rsid w:val="0046360A"/>
    <w:rsid w:val="00463625"/>
    <w:rsid w:val="004636FA"/>
    <w:rsid w:val="004637D9"/>
    <w:rsid w:val="004637EA"/>
    <w:rsid w:val="00463B5E"/>
    <w:rsid w:val="00463BA8"/>
    <w:rsid w:val="00463BE4"/>
    <w:rsid w:val="00463ED6"/>
    <w:rsid w:val="0046400B"/>
    <w:rsid w:val="004641A0"/>
    <w:rsid w:val="004641E2"/>
    <w:rsid w:val="00464207"/>
    <w:rsid w:val="0046434B"/>
    <w:rsid w:val="00464684"/>
    <w:rsid w:val="00464850"/>
    <w:rsid w:val="004648AD"/>
    <w:rsid w:val="00464942"/>
    <w:rsid w:val="00464A82"/>
    <w:rsid w:val="00464C55"/>
    <w:rsid w:val="00464C68"/>
    <w:rsid w:val="00464EE0"/>
    <w:rsid w:val="00465180"/>
    <w:rsid w:val="004651C0"/>
    <w:rsid w:val="00465235"/>
    <w:rsid w:val="0046543E"/>
    <w:rsid w:val="00465467"/>
    <w:rsid w:val="00465573"/>
    <w:rsid w:val="00465914"/>
    <w:rsid w:val="00465EB3"/>
    <w:rsid w:val="00465FAC"/>
    <w:rsid w:val="004660B0"/>
    <w:rsid w:val="004663D3"/>
    <w:rsid w:val="00466A43"/>
    <w:rsid w:val="00466AF9"/>
    <w:rsid w:val="00466B08"/>
    <w:rsid w:val="00466C9D"/>
    <w:rsid w:val="00466E99"/>
    <w:rsid w:val="00466FCE"/>
    <w:rsid w:val="004670AB"/>
    <w:rsid w:val="004673A5"/>
    <w:rsid w:val="00467887"/>
    <w:rsid w:val="00467AF4"/>
    <w:rsid w:val="004701EB"/>
    <w:rsid w:val="00470389"/>
    <w:rsid w:val="004703DA"/>
    <w:rsid w:val="0047041E"/>
    <w:rsid w:val="00470628"/>
    <w:rsid w:val="00470750"/>
    <w:rsid w:val="004707AC"/>
    <w:rsid w:val="00470893"/>
    <w:rsid w:val="00470B58"/>
    <w:rsid w:val="00470B9B"/>
    <w:rsid w:val="00470CFE"/>
    <w:rsid w:val="00470E61"/>
    <w:rsid w:val="0047142C"/>
    <w:rsid w:val="0047160F"/>
    <w:rsid w:val="0047162F"/>
    <w:rsid w:val="0047166D"/>
    <w:rsid w:val="00471856"/>
    <w:rsid w:val="00471872"/>
    <w:rsid w:val="00471979"/>
    <w:rsid w:val="00471AE7"/>
    <w:rsid w:val="00471DB0"/>
    <w:rsid w:val="00471F03"/>
    <w:rsid w:val="00471FAB"/>
    <w:rsid w:val="00472005"/>
    <w:rsid w:val="004720F3"/>
    <w:rsid w:val="004722B1"/>
    <w:rsid w:val="0047232A"/>
    <w:rsid w:val="004724F2"/>
    <w:rsid w:val="0047253B"/>
    <w:rsid w:val="004729FC"/>
    <w:rsid w:val="00472A2E"/>
    <w:rsid w:val="00472A7E"/>
    <w:rsid w:val="00472ACB"/>
    <w:rsid w:val="00472BF4"/>
    <w:rsid w:val="0047320D"/>
    <w:rsid w:val="00473445"/>
    <w:rsid w:val="004735E8"/>
    <w:rsid w:val="004737D3"/>
    <w:rsid w:val="00473928"/>
    <w:rsid w:val="0047392B"/>
    <w:rsid w:val="00473A94"/>
    <w:rsid w:val="00473C90"/>
    <w:rsid w:val="00473CDB"/>
    <w:rsid w:val="00473F5F"/>
    <w:rsid w:val="0047410D"/>
    <w:rsid w:val="00474263"/>
    <w:rsid w:val="00474633"/>
    <w:rsid w:val="004746E3"/>
    <w:rsid w:val="0047475B"/>
    <w:rsid w:val="00474984"/>
    <w:rsid w:val="00474D61"/>
    <w:rsid w:val="00475034"/>
    <w:rsid w:val="00475226"/>
    <w:rsid w:val="00475260"/>
    <w:rsid w:val="0047539C"/>
    <w:rsid w:val="004753D8"/>
    <w:rsid w:val="0047552A"/>
    <w:rsid w:val="004755D5"/>
    <w:rsid w:val="00475674"/>
    <w:rsid w:val="004756B9"/>
    <w:rsid w:val="004759AB"/>
    <w:rsid w:val="00475BC8"/>
    <w:rsid w:val="00475CF0"/>
    <w:rsid w:val="00475D13"/>
    <w:rsid w:val="00475DF5"/>
    <w:rsid w:val="00475E50"/>
    <w:rsid w:val="00475E54"/>
    <w:rsid w:val="00475F90"/>
    <w:rsid w:val="00476549"/>
    <w:rsid w:val="00476721"/>
    <w:rsid w:val="0047686B"/>
    <w:rsid w:val="0047692B"/>
    <w:rsid w:val="00476B63"/>
    <w:rsid w:val="00476C2F"/>
    <w:rsid w:val="00476D14"/>
    <w:rsid w:val="00476D8B"/>
    <w:rsid w:val="00476E98"/>
    <w:rsid w:val="00476EAE"/>
    <w:rsid w:val="00476FBF"/>
    <w:rsid w:val="0047733B"/>
    <w:rsid w:val="004774C5"/>
    <w:rsid w:val="004775ED"/>
    <w:rsid w:val="004778C0"/>
    <w:rsid w:val="00477952"/>
    <w:rsid w:val="00477B60"/>
    <w:rsid w:val="00477E1C"/>
    <w:rsid w:val="00477E75"/>
    <w:rsid w:val="00477F5D"/>
    <w:rsid w:val="00477FF7"/>
    <w:rsid w:val="0048004F"/>
    <w:rsid w:val="004800C0"/>
    <w:rsid w:val="0048045C"/>
    <w:rsid w:val="004805AE"/>
    <w:rsid w:val="004805C0"/>
    <w:rsid w:val="00480959"/>
    <w:rsid w:val="00480B03"/>
    <w:rsid w:val="00480C70"/>
    <w:rsid w:val="00480CC5"/>
    <w:rsid w:val="00480D07"/>
    <w:rsid w:val="004810EC"/>
    <w:rsid w:val="00481112"/>
    <w:rsid w:val="004811D5"/>
    <w:rsid w:val="0048129B"/>
    <w:rsid w:val="00481594"/>
    <w:rsid w:val="00481596"/>
    <w:rsid w:val="00481601"/>
    <w:rsid w:val="00481607"/>
    <w:rsid w:val="00481611"/>
    <w:rsid w:val="004816E2"/>
    <w:rsid w:val="004818C9"/>
    <w:rsid w:val="004818FF"/>
    <w:rsid w:val="00481AF0"/>
    <w:rsid w:val="00481BB3"/>
    <w:rsid w:val="00481BF5"/>
    <w:rsid w:val="00481FC5"/>
    <w:rsid w:val="00482028"/>
    <w:rsid w:val="0048215F"/>
    <w:rsid w:val="0048224C"/>
    <w:rsid w:val="00482389"/>
    <w:rsid w:val="004826B1"/>
    <w:rsid w:val="00482869"/>
    <w:rsid w:val="00482943"/>
    <w:rsid w:val="00482ADC"/>
    <w:rsid w:val="00482C93"/>
    <w:rsid w:val="00482E37"/>
    <w:rsid w:val="00482F79"/>
    <w:rsid w:val="00483122"/>
    <w:rsid w:val="00483164"/>
    <w:rsid w:val="0048325F"/>
    <w:rsid w:val="00483268"/>
    <w:rsid w:val="0048336B"/>
    <w:rsid w:val="004833CD"/>
    <w:rsid w:val="00483980"/>
    <w:rsid w:val="00483A12"/>
    <w:rsid w:val="00483AD7"/>
    <w:rsid w:val="00483C72"/>
    <w:rsid w:val="00483D11"/>
    <w:rsid w:val="00483D20"/>
    <w:rsid w:val="00483F9A"/>
    <w:rsid w:val="0048406D"/>
    <w:rsid w:val="00484146"/>
    <w:rsid w:val="004847BA"/>
    <w:rsid w:val="0048487D"/>
    <w:rsid w:val="0048489A"/>
    <w:rsid w:val="00484C46"/>
    <w:rsid w:val="00484CA2"/>
    <w:rsid w:val="00484DC1"/>
    <w:rsid w:val="00484DCA"/>
    <w:rsid w:val="00484EF7"/>
    <w:rsid w:val="004851FE"/>
    <w:rsid w:val="0048520E"/>
    <w:rsid w:val="00485373"/>
    <w:rsid w:val="0048542B"/>
    <w:rsid w:val="004856EF"/>
    <w:rsid w:val="0048598C"/>
    <w:rsid w:val="00485998"/>
    <w:rsid w:val="00485A0B"/>
    <w:rsid w:val="00485C1A"/>
    <w:rsid w:val="00485D8F"/>
    <w:rsid w:val="00485E62"/>
    <w:rsid w:val="00485E8A"/>
    <w:rsid w:val="004862DE"/>
    <w:rsid w:val="004864FB"/>
    <w:rsid w:val="0048673D"/>
    <w:rsid w:val="004868FB"/>
    <w:rsid w:val="004869B5"/>
    <w:rsid w:val="004869ED"/>
    <w:rsid w:val="00486A2F"/>
    <w:rsid w:val="00486CD4"/>
    <w:rsid w:val="00486D6B"/>
    <w:rsid w:val="00487100"/>
    <w:rsid w:val="00487117"/>
    <w:rsid w:val="004872C2"/>
    <w:rsid w:val="004874DE"/>
    <w:rsid w:val="00487826"/>
    <w:rsid w:val="00487866"/>
    <w:rsid w:val="0048789C"/>
    <w:rsid w:val="00487F28"/>
    <w:rsid w:val="00490185"/>
    <w:rsid w:val="00490485"/>
    <w:rsid w:val="00490532"/>
    <w:rsid w:val="00490648"/>
    <w:rsid w:val="00490649"/>
    <w:rsid w:val="004907BE"/>
    <w:rsid w:val="004908F2"/>
    <w:rsid w:val="0049093B"/>
    <w:rsid w:val="00490956"/>
    <w:rsid w:val="00490C46"/>
    <w:rsid w:val="00490E84"/>
    <w:rsid w:val="00490E94"/>
    <w:rsid w:val="00490EBE"/>
    <w:rsid w:val="00490EE3"/>
    <w:rsid w:val="0049116C"/>
    <w:rsid w:val="00491294"/>
    <w:rsid w:val="00491296"/>
    <w:rsid w:val="0049143D"/>
    <w:rsid w:val="004917C1"/>
    <w:rsid w:val="004918A0"/>
    <w:rsid w:val="00491C03"/>
    <w:rsid w:val="00491D94"/>
    <w:rsid w:val="00491FE8"/>
    <w:rsid w:val="004924E5"/>
    <w:rsid w:val="00492597"/>
    <w:rsid w:val="00492619"/>
    <w:rsid w:val="00492628"/>
    <w:rsid w:val="004927F3"/>
    <w:rsid w:val="0049288E"/>
    <w:rsid w:val="00492968"/>
    <w:rsid w:val="00492BB0"/>
    <w:rsid w:val="00492BF2"/>
    <w:rsid w:val="00492C6E"/>
    <w:rsid w:val="00492CFD"/>
    <w:rsid w:val="00492F52"/>
    <w:rsid w:val="0049313A"/>
    <w:rsid w:val="0049324D"/>
    <w:rsid w:val="004932F2"/>
    <w:rsid w:val="0049341C"/>
    <w:rsid w:val="0049349F"/>
    <w:rsid w:val="004934D2"/>
    <w:rsid w:val="004935A4"/>
    <w:rsid w:val="004938AA"/>
    <w:rsid w:val="00493ADE"/>
    <w:rsid w:val="00493D08"/>
    <w:rsid w:val="0049432F"/>
    <w:rsid w:val="004943CD"/>
    <w:rsid w:val="004944EB"/>
    <w:rsid w:val="004949D8"/>
    <w:rsid w:val="00494CB2"/>
    <w:rsid w:val="00494DF2"/>
    <w:rsid w:val="00494E75"/>
    <w:rsid w:val="00494EFE"/>
    <w:rsid w:val="00494F62"/>
    <w:rsid w:val="00495071"/>
    <w:rsid w:val="00495447"/>
    <w:rsid w:val="0049552C"/>
    <w:rsid w:val="00495671"/>
    <w:rsid w:val="0049567F"/>
    <w:rsid w:val="00495C70"/>
    <w:rsid w:val="00495F5C"/>
    <w:rsid w:val="0049608E"/>
    <w:rsid w:val="004961DB"/>
    <w:rsid w:val="0049634A"/>
    <w:rsid w:val="00496363"/>
    <w:rsid w:val="0049653E"/>
    <w:rsid w:val="004965BE"/>
    <w:rsid w:val="004966A8"/>
    <w:rsid w:val="00496804"/>
    <w:rsid w:val="00496911"/>
    <w:rsid w:val="0049699A"/>
    <w:rsid w:val="004969B9"/>
    <w:rsid w:val="00496AAB"/>
    <w:rsid w:val="00496BEF"/>
    <w:rsid w:val="00496D10"/>
    <w:rsid w:val="00496DC2"/>
    <w:rsid w:val="00496E38"/>
    <w:rsid w:val="00496FF0"/>
    <w:rsid w:val="004973D0"/>
    <w:rsid w:val="004974E2"/>
    <w:rsid w:val="00497567"/>
    <w:rsid w:val="004975DB"/>
    <w:rsid w:val="00497AF2"/>
    <w:rsid w:val="00497C03"/>
    <w:rsid w:val="00497C47"/>
    <w:rsid w:val="004A01AA"/>
    <w:rsid w:val="004A01E1"/>
    <w:rsid w:val="004A021E"/>
    <w:rsid w:val="004A0449"/>
    <w:rsid w:val="004A056E"/>
    <w:rsid w:val="004A0617"/>
    <w:rsid w:val="004A06A3"/>
    <w:rsid w:val="004A06A9"/>
    <w:rsid w:val="004A06EE"/>
    <w:rsid w:val="004A099F"/>
    <w:rsid w:val="004A0B70"/>
    <w:rsid w:val="004A0D01"/>
    <w:rsid w:val="004A0D33"/>
    <w:rsid w:val="004A0DEE"/>
    <w:rsid w:val="004A0E00"/>
    <w:rsid w:val="004A0F5D"/>
    <w:rsid w:val="004A1107"/>
    <w:rsid w:val="004A12AC"/>
    <w:rsid w:val="004A12D7"/>
    <w:rsid w:val="004A12FA"/>
    <w:rsid w:val="004A15F7"/>
    <w:rsid w:val="004A1600"/>
    <w:rsid w:val="004A1712"/>
    <w:rsid w:val="004A17D4"/>
    <w:rsid w:val="004A1806"/>
    <w:rsid w:val="004A1AE5"/>
    <w:rsid w:val="004A1DAA"/>
    <w:rsid w:val="004A1FFF"/>
    <w:rsid w:val="004A201F"/>
    <w:rsid w:val="004A2029"/>
    <w:rsid w:val="004A2073"/>
    <w:rsid w:val="004A2094"/>
    <w:rsid w:val="004A2229"/>
    <w:rsid w:val="004A23B8"/>
    <w:rsid w:val="004A23C0"/>
    <w:rsid w:val="004A28D4"/>
    <w:rsid w:val="004A2908"/>
    <w:rsid w:val="004A2A24"/>
    <w:rsid w:val="004A2BE1"/>
    <w:rsid w:val="004A2E44"/>
    <w:rsid w:val="004A2F25"/>
    <w:rsid w:val="004A2FA1"/>
    <w:rsid w:val="004A328E"/>
    <w:rsid w:val="004A32C1"/>
    <w:rsid w:val="004A3430"/>
    <w:rsid w:val="004A3451"/>
    <w:rsid w:val="004A355F"/>
    <w:rsid w:val="004A3566"/>
    <w:rsid w:val="004A366E"/>
    <w:rsid w:val="004A36C0"/>
    <w:rsid w:val="004A38DD"/>
    <w:rsid w:val="004A39DC"/>
    <w:rsid w:val="004A3A95"/>
    <w:rsid w:val="004A3AA3"/>
    <w:rsid w:val="004A3AC7"/>
    <w:rsid w:val="004A3CA5"/>
    <w:rsid w:val="004A3CAA"/>
    <w:rsid w:val="004A3CB9"/>
    <w:rsid w:val="004A3DDE"/>
    <w:rsid w:val="004A3EAF"/>
    <w:rsid w:val="004A3F73"/>
    <w:rsid w:val="004A4256"/>
    <w:rsid w:val="004A43A8"/>
    <w:rsid w:val="004A4444"/>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5EF6"/>
    <w:rsid w:val="004A68C4"/>
    <w:rsid w:val="004A6D7E"/>
    <w:rsid w:val="004A6D93"/>
    <w:rsid w:val="004A6E52"/>
    <w:rsid w:val="004A705C"/>
    <w:rsid w:val="004A7172"/>
    <w:rsid w:val="004A7276"/>
    <w:rsid w:val="004A746B"/>
    <w:rsid w:val="004A766B"/>
    <w:rsid w:val="004A770C"/>
    <w:rsid w:val="004A784D"/>
    <w:rsid w:val="004A799C"/>
    <w:rsid w:val="004A79FD"/>
    <w:rsid w:val="004A7A73"/>
    <w:rsid w:val="004A7ADB"/>
    <w:rsid w:val="004A7CF2"/>
    <w:rsid w:val="004A7EE7"/>
    <w:rsid w:val="004A7EF7"/>
    <w:rsid w:val="004A7FB0"/>
    <w:rsid w:val="004B041F"/>
    <w:rsid w:val="004B0600"/>
    <w:rsid w:val="004B0706"/>
    <w:rsid w:val="004B0780"/>
    <w:rsid w:val="004B0787"/>
    <w:rsid w:val="004B096F"/>
    <w:rsid w:val="004B0BD5"/>
    <w:rsid w:val="004B0D15"/>
    <w:rsid w:val="004B0D7C"/>
    <w:rsid w:val="004B0F6E"/>
    <w:rsid w:val="004B11B4"/>
    <w:rsid w:val="004B11F3"/>
    <w:rsid w:val="004B1313"/>
    <w:rsid w:val="004B169E"/>
    <w:rsid w:val="004B1956"/>
    <w:rsid w:val="004B19BB"/>
    <w:rsid w:val="004B1A1F"/>
    <w:rsid w:val="004B1ADF"/>
    <w:rsid w:val="004B1C42"/>
    <w:rsid w:val="004B1C5D"/>
    <w:rsid w:val="004B1DE8"/>
    <w:rsid w:val="004B22A8"/>
    <w:rsid w:val="004B2391"/>
    <w:rsid w:val="004B2450"/>
    <w:rsid w:val="004B24DB"/>
    <w:rsid w:val="004B269E"/>
    <w:rsid w:val="004B2700"/>
    <w:rsid w:val="004B2771"/>
    <w:rsid w:val="004B28AF"/>
    <w:rsid w:val="004B296D"/>
    <w:rsid w:val="004B2B31"/>
    <w:rsid w:val="004B2C33"/>
    <w:rsid w:val="004B2C85"/>
    <w:rsid w:val="004B2CDB"/>
    <w:rsid w:val="004B2D10"/>
    <w:rsid w:val="004B2DE8"/>
    <w:rsid w:val="004B2F6E"/>
    <w:rsid w:val="004B30AC"/>
    <w:rsid w:val="004B3107"/>
    <w:rsid w:val="004B3395"/>
    <w:rsid w:val="004B355B"/>
    <w:rsid w:val="004B3C3F"/>
    <w:rsid w:val="004B3D56"/>
    <w:rsid w:val="004B3E6C"/>
    <w:rsid w:val="004B4170"/>
    <w:rsid w:val="004B42FF"/>
    <w:rsid w:val="004B45A2"/>
    <w:rsid w:val="004B46C3"/>
    <w:rsid w:val="004B4759"/>
    <w:rsid w:val="004B4789"/>
    <w:rsid w:val="004B4A0F"/>
    <w:rsid w:val="004B4F6B"/>
    <w:rsid w:val="004B50E0"/>
    <w:rsid w:val="004B5101"/>
    <w:rsid w:val="004B5329"/>
    <w:rsid w:val="004B5362"/>
    <w:rsid w:val="004B55EC"/>
    <w:rsid w:val="004B591A"/>
    <w:rsid w:val="004B59ED"/>
    <w:rsid w:val="004B5B2F"/>
    <w:rsid w:val="004B5B4B"/>
    <w:rsid w:val="004B5C3A"/>
    <w:rsid w:val="004B5D5B"/>
    <w:rsid w:val="004B5DEC"/>
    <w:rsid w:val="004B6037"/>
    <w:rsid w:val="004B6208"/>
    <w:rsid w:val="004B62EA"/>
    <w:rsid w:val="004B6301"/>
    <w:rsid w:val="004B64D8"/>
    <w:rsid w:val="004B6608"/>
    <w:rsid w:val="004B6866"/>
    <w:rsid w:val="004B6BDF"/>
    <w:rsid w:val="004B6DEA"/>
    <w:rsid w:val="004B6FFB"/>
    <w:rsid w:val="004B7015"/>
    <w:rsid w:val="004B711C"/>
    <w:rsid w:val="004B725D"/>
    <w:rsid w:val="004B7311"/>
    <w:rsid w:val="004B759F"/>
    <w:rsid w:val="004B76DB"/>
    <w:rsid w:val="004B78B9"/>
    <w:rsid w:val="004B795F"/>
    <w:rsid w:val="004B7A61"/>
    <w:rsid w:val="004B7A63"/>
    <w:rsid w:val="004B7B3B"/>
    <w:rsid w:val="004B7BA5"/>
    <w:rsid w:val="004B7E04"/>
    <w:rsid w:val="004B7E5A"/>
    <w:rsid w:val="004B7FB3"/>
    <w:rsid w:val="004C0346"/>
    <w:rsid w:val="004C07EB"/>
    <w:rsid w:val="004C08A0"/>
    <w:rsid w:val="004C08E4"/>
    <w:rsid w:val="004C0A5B"/>
    <w:rsid w:val="004C0B5B"/>
    <w:rsid w:val="004C0B9A"/>
    <w:rsid w:val="004C0C5C"/>
    <w:rsid w:val="004C0F77"/>
    <w:rsid w:val="004C0F99"/>
    <w:rsid w:val="004C1027"/>
    <w:rsid w:val="004C122B"/>
    <w:rsid w:val="004C12CE"/>
    <w:rsid w:val="004C130D"/>
    <w:rsid w:val="004C140B"/>
    <w:rsid w:val="004C1624"/>
    <w:rsid w:val="004C16B1"/>
    <w:rsid w:val="004C19E4"/>
    <w:rsid w:val="004C1ABF"/>
    <w:rsid w:val="004C1B0E"/>
    <w:rsid w:val="004C1BD8"/>
    <w:rsid w:val="004C1EAB"/>
    <w:rsid w:val="004C2371"/>
    <w:rsid w:val="004C24CE"/>
    <w:rsid w:val="004C2E0E"/>
    <w:rsid w:val="004C2E66"/>
    <w:rsid w:val="004C2F01"/>
    <w:rsid w:val="004C3072"/>
    <w:rsid w:val="004C32E2"/>
    <w:rsid w:val="004C3472"/>
    <w:rsid w:val="004C34A0"/>
    <w:rsid w:val="004C34E8"/>
    <w:rsid w:val="004C34F5"/>
    <w:rsid w:val="004C356D"/>
    <w:rsid w:val="004C3935"/>
    <w:rsid w:val="004C3AD0"/>
    <w:rsid w:val="004C3AD1"/>
    <w:rsid w:val="004C3B01"/>
    <w:rsid w:val="004C3C51"/>
    <w:rsid w:val="004C3F51"/>
    <w:rsid w:val="004C47C0"/>
    <w:rsid w:val="004C47FE"/>
    <w:rsid w:val="004C4884"/>
    <w:rsid w:val="004C49E7"/>
    <w:rsid w:val="004C4A2E"/>
    <w:rsid w:val="004C4AB1"/>
    <w:rsid w:val="004C4BC0"/>
    <w:rsid w:val="004C4BCE"/>
    <w:rsid w:val="004C4BF3"/>
    <w:rsid w:val="004C4DA0"/>
    <w:rsid w:val="004C4DD0"/>
    <w:rsid w:val="004C4EC6"/>
    <w:rsid w:val="004C4F33"/>
    <w:rsid w:val="004C50C7"/>
    <w:rsid w:val="004C521E"/>
    <w:rsid w:val="004C5283"/>
    <w:rsid w:val="004C566C"/>
    <w:rsid w:val="004C5C44"/>
    <w:rsid w:val="004C5C9E"/>
    <w:rsid w:val="004C5EF0"/>
    <w:rsid w:val="004C5F64"/>
    <w:rsid w:val="004C5FD0"/>
    <w:rsid w:val="004C5FF4"/>
    <w:rsid w:val="004C6040"/>
    <w:rsid w:val="004C6280"/>
    <w:rsid w:val="004C63D6"/>
    <w:rsid w:val="004C65A9"/>
    <w:rsid w:val="004C660B"/>
    <w:rsid w:val="004C6633"/>
    <w:rsid w:val="004C677D"/>
    <w:rsid w:val="004C6812"/>
    <w:rsid w:val="004C68C0"/>
    <w:rsid w:val="004C6EF1"/>
    <w:rsid w:val="004C701A"/>
    <w:rsid w:val="004C70B6"/>
    <w:rsid w:val="004C70D5"/>
    <w:rsid w:val="004C7151"/>
    <w:rsid w:val="004C730E"/>
    <w:rsid w:val="004C7739"/>
    <w:rsid w:val="004C7746"/>
    <w:rsid w:val="004C794D"/>
    <w:rsid w:val="004C7AFF"/>
    <w:rsid w:val="004C7BDF"/>
    <w:rsid w:val="004C7CC1"/>
    <w:rsid w:val="004C7D3C"/>
    <w:rsid w:val="004C7EBE"/>
    <w:rsid w:val="004D0009"/>
    <w:rsid w:val="004D019C"/>
    <w:rsid w:val="004D04AD"/>
    <w:rsid w:val="004D04B2"/>
    <w:rsid w:val="004D0574"/>
    <w:rsid w:val="004D0846"/>
    <w:rsid w:val="004D0AD3"/>
    <w:rsid w:val="004D0B22"/>
    <w:rsid w:val="004D0BCD"/>
    <w:rsid w:val="004D0C48"/>
    <w:rsid w:val="004D0E42"/>
    <w:rsid w:val="004D0E49"/>
    <w:rsid w:val="004D0FA5"/>
    <w:rsid w:val="004D0FC2"/>
    <w:rsid w:val="004D1059"/>
    <w:rsid w:val="004D108D"/>
    <w:rsid w:val="004D141F"/>
    <w:rsid w:val="004D146B"/>
    <w:rsid w:val="004D17E6"/>
    <w:rsid w:val="004D1A33"/>
    <w:rsid w:val="004D1B68"/>
    <w:rsid w:val="004D1C1C"/>
    <w:rsid w:val="004D1C35"/>
    <w:rsid w:val="004D1D64"/>
    <w:rsid w:val="004D1DBB"/>
    <w:rsid w:val="004D1FB3"/>
    <w:rsid w:val="004D206A"/>
    <w:rsid w:val="004D2206"/>
    <w:rsid w:val="004D2474"/>
    <w:rsid w:val="004D257E"/>
    <w:rsid w:val="004D25C9"/>
    <w:rsid w:val="004D261D"/>
    <w:rsid w:val="004D27C4"/>
    <w:rsid w:val="004D27D1"/>
    <w:rsid w:val="004D27EA"/>
    <w:rsid w:val="004D2A02"/>
    <w:rsid w:val="004D2BA9"/>
    <w:rsid w:val="004D2CC3"/>
    <w:rsid w:val="004D2E57"/>
    <w:rsid w:val="004D2F67"/>
    <w:rsid w:val="004D302A"/>
    <w:rsid w:val="004D30AD"/>
    <w:rsid w:val="004D3251"/>
    <w:rsid w:val="004D32AB"/>
    <w:rsid w:val="004D3403"/>
    <w:rsid w:val="004D39CA"/>
    <w:rsid w:val="004D3CBA"/>
    <w:rsid w:val="004D3D8A"/>
    <w:rsid w:val="004D3E78"/>
    <w:rsid w:val="004D3EBB"/>
    <w:rsid w:val="004D3FE2"/>
    <w:rsid w:val="004D3FF9"/>
    <w:rsid w:val="004D40D5"/>
    <w:rsid w:val="004D464F"/>
    <w:rsid w:val="004D4716"/>
    <w:rsid w:val="004D4846"/>
    <w:rsid w:val="004D4968"/>
    <w:rsid w:val="004D498D"/>
    <w:rsid w:val="004D4A8A"/>
    <w:rsid w:val="004D4ABF"/>
    <w:rsid w:val="004D50CC"/>
    <w:rsid w:val="004D5767"/>
    <w:rsid w:val="004D58D1"/>
    <w:rsid w:val="004D5B2C"/>
    <w:rsid w:val="004D5E14"/>
    <w:rsid w:val="004D5F02"/>
    <w:rsid w:val="004D602D"/>
    <w:rsid w:val="004D6078"/>
    <w:rsid w:val="004D63C0"/>
    <w:rsid w:val="004D65BA"/>
    <w:rsid w:val="004D65CD"/>
    <w:rsid w:val="004D6715"/>
    <w:rsid w:val="004D68C0"/>
    <w:rsid w:val="004D694C"/>
    <w:rsid w:val="004D70E1"/>
    <w:rsid w:val="004D710C"/>
    <w:rsid w:val="004D73F8"/>
    <w:rsid w:val="004D76A4"/>
    <w:rsid w:val="004D76C0"/>
    <w:rsid w:val="004D7BFF"/>
    <w:rsid w:val="004D7DEA"/>
    <w:rsid w:val="004D7E5E"/>
    <w:rsid w:val="004D7F0D"/>
    <w:rsid w:val="004E0033"/>
    <w:rsid w:val="004E00F1"/>
    <w:rsid w:val="004E03BE"/>
    <w:rsid w:val="004E0546"/>
    <w:rsid w:val="004E05D3"/>
    <w:rsid w:val="004E071E"/>
    <w:rsid w:val="004E0756"/>
    <w:rsid w:val="004E0927"/>
    <w:rsid w:val="004E0C4A"/>
    <w:rsid w:val="004E0CD0"/>
    <w:rsid w:val="004E1190"/>
    <w:rsid w:val="004E11FD"/>
    <w:rsid w:val="004E1260"/>
    <w:rsid w:val="004E1353"/>
    <w:rsid w:val="004E13D0"/>
    <w:rsid w:val="004E1543"/>
    <w:rsid w:val="004E1CBB"/>
    <w:rsid w:val="004E1D07"/>
    <w:rsid w:val="004E209D"/>
    <w:rsid w:val="004E21D3"/>
    <w:rsid w:val="004E24E3"/>
    <w:rsid w:val="004E258A"/>
    <w:rsid w:val="004E25C4"/>
    <w:rsid w:val="004E2769"/>
    <w:rsid w:val="004E2979"/>
    <w:rsid w:val="004E2CDB"/>
    <w:rsid w:val="004E2CEA"/>
    <w:rsid w:val="004E2E1E"/>
    <w:rsid w:val="004E2E33"/>
    <w:rsid w:val="004E2F51"/>
    <w:rsid w:val="004E3579"/>
    <w:rsid w:val="004E3831"/>
    <w:rsid w:val="004E3892"/>
    <w:rsid w:val="004E3A34"/>
    <w:rsid w:val="004E3B0E"/>
    <w:rsid w:val="004E3FD8"/>
    <w:rsid w:val="004E3FF8"/>
    <w:rsid w:val="004E4033"/>
    <w:rsid w:val="004E4237"/>
    <w:rsid w:val="004E4656"/>
    <w:rsid w:val="004E471C"/>
    <w:rsid w:val="004E4B57"/>
    <w:rsid w:val="004E4B88"/>
    <w:rsid w:val="004E4D81"/>
    <w:rsid w:val="004E4EF1"/>
    <w:rsid w:val="004E4F57"/>
    <w:rsid w:val="004E51C5"/>
    <w:rsid w:val="004E524E"/>
    <w:rsid w:val="004E53AE"/>
    <w:rsid w:val="004E5449"/>
    <w:rsid w:val="004E5710"/>
    <w:rsid w:val="004E5788"/>
    <w:rsid w:val="004E5AF8"/>
    <w:rsid w:val="004E5BD2"/>
    <w:rsid w:val="004E5BD4"/>
    <w:rsid w:val="004E5C61"/>
    <w:rsid w:val="004E6158"/>
    <w:rsid w:val="004E6184"/>
    <w:rsid w:val="004E6337"/>
    <w:rsid w:val="004E6463"/>
    <w:rsid w:val="004E64B4"/>
    <w:rsid w:val="004E686A"/>
    <w:rsid w:val="004E686D"/>
    <w:rsid w:val="004E696D"/>
    <w:rsid w:val="004E698E"/>
    <w:rsid w:val="004E6CEA"/>
    <w:rsid w:val="004E6F18"/>
    <w:rsid w:val="004E7136"/>
    <w:rsid w:val="004E7543"/>
    <w:rsid w:val="004E76A5"/>
    <w:rsid w:val="004E7980"/>
    <w:rsid w:val="004E7A08"/>
    <w:rsid w:val="004E7B7F"/>
    <w:rsid w:val="004E7C85"/>
    <w:rsid w:val="004E7E79"/>
    <w:rsid w:val="004E7FE2"/>
    <w:rsid w:val="004F0128"/>
    <w:rsid w:val="004F01B4"/>
    <w:rsid w:val="004F020A"/>
    <w:rsid w:val="004F02B0"/>
    <w:rsid w:val="004F02EF"/>
    <w:rsid w:val="004F0459"/>
    <w:rsid w:val="004F0850"/>
    <w:rsid w:val="004F0DE4"/>
    <w:rsid w:val="004F0EC1"/>
    <w:rsid w:val="004F0FB6"/>
    <w:rsid w:val="004F108D"/>
    <w:rsid w:val="004F133C"/>
    <w:rsid w:val="004F13D2"/>
    <w:rsid w:val="004F1443"/>
    <w:rsid w:val="004F1445"/>
    <w:rsid w:val="004F152A"/>
    <w:rsid w:val="004F1633"/>
    <w:rsid w:val="004F1778"/>
    <w:rsid w:val="004F180E"/>
    <w:rsid w:val="004F18ED"/>
    <w:rsid w:val="004F196D"/>
    <w:rsid w:val="004F1A00"/>
    <w:rsid w:val="004F1AEF"/>
    <w:rsid w:val="004F1B26"/>
    <w:rsid w:val="004F1BB7"/>
    <w:rsid w:val="004F1CD4"/>
    <w:rsid w:val="004F1D21"/>
    <w:rsid w:val="004F1DC3"/>
    <w:rsid w:val="004F1E4C"/>
    <w:rsid w:val="004F22D3"/>
    <w:rsid w:val="004F2826"/>
    <w:rsid w:val="004F2AA6"/>
    <w:rsid w:val="004F2B9C"/>
    <w:rsid w:val="004F2CCE"/>
    <w:rsid w:val="004F2EFC"/>
    <w:rsid w:val="004F2FE9"/>
    <w:rsid w:val="004F32A3"/>
    <w:rsid w:val="004F32B3"/>
    <w:rsid w:val="004F3368"/>
    <w:rsid w:val="004F34A7"/>
    <w:rsid w:val="004F34BD"/>
    <w:rsid w:val="004F359A"/>
    <w:rsid w:val="004F3A2D"/>
    <w:rsid w:val="004F3BE8"/>
    <w:rsid w:val="004F3C55"/>
    <w:rsid w:val="004F3DD1"/>
    <w:rsid w:val="004F3EB3"/>
    <w:rsid w:val="004F3F69"/>
    <w:rsid w:val="004F40DE"/>
    <w:rsid w:val="004F4174"/>
    <w:rsid w:val="004F4208"/>
    <w:rsid w:val="004F446D"/>
    <w:rsid w:val="004F45DE"/>
    <w:rsid w:val="004F4B21"/>
    <w:rsid w:val="004F4E53"/>
    <w:rsid w:val="004F53BF"/>
    <w:rsid w:val="004F53C5"/>
    <w:rsid w:val="004F55FD"/>
    <w:rsid w:val="004F5609"/>
    <w:rsid w:val="004F58AB"/>
    <w:rsid w:val="004F58AC"/>
    <w:rsid w:val="004F598A"/>
    <w:rsid w:val="004F5D1C"/>
    <w:rsid w:val="004F5D4A"/>
    <w:rsid w:val="004F5D6E"/>
    <w:rsid w:val="004F5EBB"/>
    <w:rsid w:val="004F6142"/>
    <w:rsid w:val="004F62AA"/>
    <w:rsid w:val="004F63DF"/>
    <w:rsid w:val="004F6517"/>
    <w:rsid w:val="004F6556"/>
    <w:rsid w:val="004F6588"/>
    <w:rsid w:val="004F66AE"/>
    <w:rsid w:val="004F67FC"/>
    <w:rsid w:val="004F6AFE"/>
    <w:rsid w:val="004F6C83"/>
    <w:rsid w:val="004F6E35"/>
    <w:rsid w:val="004F6F20"/>
    <w:rsid w:val="004F72DC"/>
    <w:rsid w:val="004F735F"/>
    <w:rsid w:val="004F7373"/>
    <w:rsid w:val="004F73A5"/>
    <w:rsid w:val="004F741A"/>
    <w:rsid w:val="004F74B4"/>
    <w:rsid w:val="004F76A6"/>
    <w:rsid w:val="004F78AF"/>
    <w:rsid w:val="004F7C51"/>
    <w:rsid w:val="004F7C91"/>
    <w:rsid w:val="004F7DB3"/>
    <w:rsid w:val="004F7F1A"/>
    <w:rsid w:val="004F7F3A"/>
    <w:rsid w:val="005000AB"/>
    <w:rsid w:val="005000CA"/>
    <w:rsid w:val="00500232"/>
    <w:rsid w:val="005002D2"/>
    <w:rsid w:val="0050031C"/>
    <w:rsid w:val="005004F7"/>
    <w:rsid w:val="0050059A"/>
    <w:rsid w:val="005006F8"/>
    <w:rsid w:val="00500762"/>
    <w:rsid w:val="00500798"/>
    <w:rsid w:val="005007E7"/>
    <w:rsid w:val="00500864"/>
    <w:rsid w:val="0050092F"/>
    <w:rsid w:val="00500A59"/>
    <w:rsid w:val="00500FA4"/>
    <w:rsid w:val="00501293"/>
    <w:rsid w:val="0050132F"/>
    <w:rsid w:val="00501343"/>
    <w:rsid w:val="005013C8"/>
    <w:rsid w:val="00501517"/>
    <w:rsid w:val="00501723"/>
    <w:rsid w:val="0050199C"/>
    <w:rsid w:val="00501A8C"/>
    <w:rsid w:val="00501CDC"/>
    <w:rsid w:val="00501F00"/>
    <w:rsid w:val="00501F0D"/>
    <w:rsid w:val="005023DC"/>
    <w:rsid w:val="005024A3"/>
    <w:rsid w:val="00502589"/>
    <w:rsid w:val="00502857"/>
    <w:rsid w:val="005029A2"/>
    <w:rsid w:val="00502C80"/>
    <w:rsid w:val="00502D6F"/>
    <w:rsid w:val="00502F7C"/>
    <w:rsid w:val="00502FCA"/>
    <w:rsid w:val="005033EE"/>
    <w:rsid w:val="00503687"/>
    <w:rsid w:val="0050377B"/>
    <w:rsid w:val="005037DF"/>
    <w:rsid w:val="005038A7"/>
    <w:rsid w:val="0050398B"/>
    <w:rsid w:val="00503B39"/>
    <w:rsid w:val="00503FAD"/>
    <w:rsid w:val="00504070"/>
    <w:rsid w:val="005043F0"/>
    <w:rsid w:val="00504597"/>
    <w:rsid w:val="00504639"/>
    <w:rsid w:val="00504706"/>
    <w:rsid w:val="00504757"/>
    <w:rsid w:val="00504774"/>
    <w:rsid w:val="00504776"/>
    <w:rsid w:val="00504837"/>
    <w:rsid w:val="0050489C"/>
    <w:rsid w:val="00504BF5"/>
    <w:rsid w:val="00504C77"/>
    <w:rsid w:val="00504CBB"/>
    <w:rsid w:val="00504D9B"/>
    <w:rsid w:val="00504F2B"/>
    <w:rsid w:val="00504F81"/>
    <w:rsid w:val="005051DA"/>
    <w:rsid w:val="00505478"/>
    <w:rsid w:val="005055AC"/>
    <w:rsid w:val="005055D4"/>
    <w:rsid w:val="005057FB"/>
    <w:rsid w:val="0050582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610"/>
    <w:rsid w:val="0050680A"/>
    <w:rsid w:val="0050682A"/>
    <w:rsid w:val="005068F0"/>
    <w:rsid w:val="00506A21"/>
    <w:rsid w:val="00506A8D"/>
    <w:rsid w:val="00506ABD"/>
    <w:rsid w:val="00506B00"/>
    <w:rsid w:val="00506C0E"/>
    <w:rsid w:val="00506C2E"/>
    <w:rsid w:val="00506D5A"/>
    <w:rsid w:val="005072F6"/>
    <w:rsid w:val="005074C9"/>
    <w:rsid w:val="0050765F"/>
    <w:rsid w:val="00507754"/>
    <w:rsid w:val="005079D3"/>
    <w:rsid w:val="00507AB9"/>
    <w:rsid w:val="00507BD2"/>
    <w:rsid w:val="00507CAF"/>
    <w:rsid w:val="00507CE4"/>
    <w:rsid w:val="00507D75"/>
    <w:rsid w:val="00507F1C"/>
    <w:rsid w:val="00510265"/>
    <w:rsid w:val="00510374"/>
    <w:rsid w:val="00510444"/>
    <w:rsid w:val="00510665"/>
    <w:rsid w:val="00510750"/>
    <w:rsid w:val="0051083D"/>
    <w:rsid w:val="005108C8"/>
    <w:rsid w:val="00510AE7"/>
    <w:rsid w:val="00510B54"/>
    <w:rsid w:val="0051107E"/>
    <w:rsid w:val="005113BB"/>
    <w:rsid w:val="0051153C"/>
    <w:rsid w:val="00511599"/>
    <w:rsid w:val="005119A7"/>
    <w:rsid w:val="005119D6"/>
    <w:rsid w:val="00511C86"/>
    <w:rsid w:val="00511DEA"/>
    <w:rsid w:val="00511E67"/>
    <w:rsid w:val="00511EF8"/>
    <w:rsid w:val="00511F9A"/>
    <w:rsid w:val="00512422"/>
    <w:rsid w:val="00512747"/>
    <w:rsid w:val="00512A7B"/>
    <w:rsid w:val="00512CBE"/>
    <w:rsid w:val="00512D39"/>
    <w:rsid w:val="00512DA9"/>
    <w:rsid w:val="00512E30"/>
    <w:rsid w:val="0051301F"/>
    <w:rsid w:val="00513337"/>
    <w:rsid w:val="00513537"/>
    <w:rsid w:val="00513588"/>
    <w:rsid w:val="0051375D"/>
    <w:rsid w:val="00513811"/>
    <w:rsid w:val="00513814"/>
    <w:rsid w:val="00513B8C"/>
    <w:rsid w:val="00513E19"/>
    <w:rsid w:val="00513F8F"/>
    <w:rsid w:val="00513F9B"/>
    <w:rsid w:val="00513FE8"/>
    <w:rsid w:val="00514148"/>
    <w:rsid w:val="005141CE"/>
    <w:rsid w:val="0051465F"/>
    <w:rsid w:val="0051470F"/>
    <w:rsid w:val="0051474B"/>
    <w:rsid w:val="005147E7"/>
    <w:rsid w:val="005149A2"/>
    <w:rsid w:val="00514AA8"/>
    <w:rsid w:val="00514CEE"/>
    <w:rsid w:val="005150E4"/>
    <w:rsid w:val="00515507"/>
    <w:rsid w:val="00515708"/>
    <w:rsid w:val="00515746"/>
    <w:rsid w:val="00515756"/>
    <w:rsid w:val="00515831"/>
    <w:rsid w:val="00515907"/>
    <w:rsid w:val="00515AAD"/>
    <w:rsid w:val="00515BC5"/>
    <w:rsid w:val="00515BE9"/>
    <w:rsid w:val="00515D4B"/>
    <w:rsid w:val="00515DC9"/>
    <w:rsid w:val="00515E2B"/>
    <w:rsid w:val="00515EFD"/>
    <w:rsid w:val="00516320"/>
    <w:rsid w:val="00516378"/>
    <w:rsid w:val="00516435"/>
    <w:rsid w:val="00516481"/>
    <w:rsid w:val="0051678E"/>
    <w:rsid w:val="005167F9"/>
    <w:rsid w:val="005169BD"/>
    <w:rsid w:val="00516B96"/>
    <w:rsid w:val="00516E9E"/>
    <w:rsid w:val="00516EAE"/>
    <w:rsid w:val="00516F31"/>
    <w:rsid w:val="00517000"/>
    <w:rsid w:val="005173A4"/>
    <w:rsid w:val="0051746A"/>
    <w:rsid w:val="005179DC"/>
    <w:rsid w:val="00517B66"/>
    <w:rsid w:val="00517D1F"/>
    <w:rsid w:val="00517F1C"/>
    <w:rsid w:val="0052001B"/>
    <w:rsid w:val="005201D3"/>
    <w:rsid w:val="00520493"/>
    <w:rsid w:val="005204C4"/>
    <w:rsid w:val="005207E1"/>
    <w:rsid w:val="005207E5"/>
    <w:rsid w:val="0052088C"/>
    <w:rsid w:val="00520AE3"/>
    <w:rsid w:val="00520D44"/>
    <w:rsid w:val="00521294"/>
    <w:rsid w:val="0052147D"/>
    <w:rsid w:val="00521704"/>
    <w:rsid w:val="00521781"/>
    <w:rsid w:val="005219E3"/>
    <w:rsid w:val="00521D24"/>
    <w:rsid w:val="00521D65"/>
    <w:rsid w:val="00521F1B"/>
    <w:rsid w:val="00521FE7"/>
    <w:rsid w:val="005221A4"/>
    <w:rsid w:val="00522293"/>
    <w:rsid w:val="0052277C"/>
    <w:rsid w:val="005227F6"/>
    <w:rsid w:val="00522936"/>
    <w:rsid w:val="00522D4C"/>
    <w:rsid w:val="00522E0F"/>
    <w:rsid w:val="0052301B"/>
    <w:rsid w:val="00523366"/>
    <w:rsid w:val="00523483"/>
    <w:rsid w:val="005235BC"/>
    <w:rsid w:val="0052381F"/>
    <w:rsid w:val="005238ED"/>
    <w:rsid w:val="00523B72"/>
    <w:rsid w:val="00523DE2"/>
    <w:rsid w:val="00523E18"/>
    <w:rsid w:val="00523F32"/>
    <w:rsid w:val="005240C5"/>
    <w:rsid w:val="0052421F"/>
    <w:rsid w:val="0052422C"/>
    <w:rsid w:val="00524491"/>
    <w:rsid w:val="005244D5"/>
    <w:rsid w:val="005245E7"/>
    <w:rsid w:val="00524832"/>
    <w:rsid w:val="00524AD1"/>
    <w:rsid w:val="00524AE9"/>
    <w:rsid w:val="00524B03"/>
    <w:rsid w:val="00524C6E"/>
    <w:rsid w:val="00524E6A"/>
    <w:rsid w:val="005251DA"/>
    <w:rsid w:val="00525211"/>
    <w:rsid w:val="0052522B"/>
    <w:rsid w:val="005253FD"/>
    <w:rsid w:val="00525407"/>
    <w:rsid w:val="00525794"/>
    <w:rsid w:val="00525802"/>
    <w:rsid w:val="00525F71"/>
    <w:rsid w:val="005261BC"/>
    <w:rsid w:val="00526270"/>
    <w:rsid w:val="00526508"/>
    <w:rsid w:val="00526874"/>
    <w:rsid w:val="0052693D"/>
    <w:rsid w:val="005269C2"/>
    <w:rsid w:val="00526A5E"/>
    <w:rsid w:val="00526C8A"/>
    <w:rsid w:val="00526D98"/>
    <w:rsid w:val="00527298"/>
    <w:rsid w:val="005272A8"/>
    <w:rsid w:val="00527489"/>
    <w:rsid w:val="0052761A"/>
    <w:rsid w:val="00527621"/>
    <w:rsid w:val="00527738"/>
    <w:rsid w:val="00527860"/>
    <w:rsid w:val="00527939"/>
    <w:rsid w:val="00527A20"/>
    <w:rsid w:val="00527A58"/>
    <w:rsid w:val="00527ACB"/>
    <w:rsid w:val="00527C67"/>
    <w:rsid w:val="0053012B"/>
    <w:rsid w:val="0053066C"/>
    <w:rsid w:val="00530925"/>
    <w:rsid w:val="00530AFD"/>
    <w:rsid w:val="005310D8"/>
    <w:rsid w:val="00531140"/>
    <w:rsid w:val="00531562"/>
    <w:rsid w:val="00531578"/>
    <w:rsid w:val="0053166D"/>
    <w:rsid w:val="0053173A"/>
    <w:rsid w:val="0053175A"/>
    <w:rsid w:val="005317E2"/>
    <w:rsid w:val="00531824"/>
    <w:rsid w:val="00531974"/>
    <w:rsid w:val="00531975"/>
    <w:rsid w:val="00531A70"/>
    <w:rsid w:val="00531AEA"/>
    <w:rsid w:val="00531AF4"/>
    <w:rsid w:val="00531E4B"/>
    <w:rsid w:val="00531EA2"/>
    <w:rsid w:val="00531EDF"/>
    <w:rsid w:val="00531F53"/>
    <w:rsid w:val="00531F71"/>
    <w:rsid w:val="00532086"/>
    <w:rsid w:val="00532292"/>
    <w:rsid w:val="00532343"/>
    <w:rsid w:val="005323B3"/>
    <w:rsid w:val="0053242A"/>
    <w:rsid w:val="00532462"/>
    <w:rsid w:val="005324CE"/>
    <w:rsid w:val="005328AF"/>
    <w:rsid w:val="005328D8"/>
    <w:rsid w:val="005329B3"/>
    <w:rsid w:val="005329D5"/>
    <w:rsid w:val="00532B16"/>
    <w:rsid w:val="00532B66"/>
    <w:rsid w:val="00532B8F"/>
    <w:rsid w:val="00532C92"/>
    <w:rsid w:val="00532C9D"/>
    <w:rsid w:val="00532F84"/>
    <w:rsid w:val="00533215"/>
    <w:rsid w:val="005334E4"/>
    <w:rsid w:val="00533C61"/>
    <w:rsid w:val="00533D07"/>
    <w:rsid w:val="00533D82"/>
    <w:rsid w:val="00533E57"/>
    <w:rsid w:val="00533EDD"/>
    <w:rsid w:val="00533F4E"/>
    <w:rsid w:val="00534366"/>
    <w:rsid w:val="005344D9"/>
    <w:rsid w:val="0053466A"/>
    <w:rsid w:val="005347B7"/>
    <w:rsid w:val="005347FB"/>
    <w:rsid w:val="00534963"/>
    <w:rsid w:val="005349EB"/>
    <w:rsid w:val="00534AA6"/>
    <w:rsid w:val="00534C2C"/>
    <w:rsid w:val="00534C83"/>
    <w:rsid w:val="00534EE4"/>
    <w:rsid w:val="005351AB"/>
    <w:rsid w:val="005355E0"/>
    <w:rsid w:val="005356AB"/>
    <w:rsid w:val="005357F0"/>
    <w:rsid w:val="005358C4"/>
    <w:rsid w:val="00535920"/>
    <w:rsid w:val="00535A27"/>
    <w:rsid w:val="00535B60"/>
    <w:rsid w:val="00535D0D"/>
    <w:rsid w:val="00535E7E"/>
    <w:rsid w:val="00535F5B"/>
    <w:rsid w:val="00536065"/>
    <w:rsid w:val="00536066"/>
    <w:rsid w:val="0053629D"/>
    <w:rsid w:val="005362F0"/>
    <w:rsid w:val="00536341"/>
    <w:rsid w:val="005365DD"/>
    <w:rsid w:val="00536AEE"/>
    <w:rsid w:val="00536D47"/>
    <w:rsid w:val="00536D83"/>
    <w:rsid w:val="00536F47"/>
    <w:rsid w:val="00536FF5"/>
    <w:rsid w:val="00537092"/>
    <w:rsid w:val="005370DA"/>
    <w:rsid w:val="00537640"/>
    <w:rsid w:val="005378E0"/>
    <w:rsid w:val="00537989"/>
    <w:rsid w:val="00537BAC"/>
    <w:rsid w:val="00537BE9"/>
    <w:rsid w:val="00537C5D"/>
    <w:rsid w:val="00540055"/>
    <w:rsid w:val="005400E3"/>
    <w:rsid w:val="00540147"/>
    <w:rsid w:val="00540435"/>
    <w:rsid w:val="00540589"/>
    <w:rsid w:val="005406E8"/>
    <w:rsid w:val="00540725"/>
    <w:rsid w:val="00540917"/>
    <w:rsid w:val="0054095E"/>
    <w:rsid w:val="00540A2C"/>
    <w:rsid w:val="00540C7A"/>
    <w:rsid w:val="00540C7D"/>
    <w:rsid w:val="00540F07"/>
    <w:rsid w:val="00541219"/>
    <w:rsid w:val="0054166F"/>
    <w:rsid w:val="005417A0"/>
    <w:rsid w:val="0054183A"/>
    <w:rsid w:val="00541D0D"/>
    <w:rsid w:val="00541D99"/>
    <w:rsid w:val="00541E2B"/>
    <w:rsid w:val="00541EAD"/>
    <w:rsid w:val="005422F2"/>
    <w:rsid w:val="005425E4"/>
    <w:rsid w:val="0054267B"/>
    <w:rsid w:val="005427AD"/>
    <w:rsid w:val="005427CF"/>
    <w:rsid w:val="00542FD0"/>
    <w:rsid w:val="0054317C"/>
    <w:rsid w:val="0054348B"/>
    <w:rsid w:val="005435DC"/>
    <w:rsid w:val="005436D7"/>
    <w:rsid w:val="00543703"/>
    <w:rsid w:val="00543857"/>
    <w:rsid w:val="00543988"/>
    <w:rsid w:val="00543A06"/>
    <w:rsid w:val="00543A66"/>
    <w:rsid w:val="00543A83"/>
    <w:rsid w:val="00543AB6"/>
    <w:rsid w:val="00543AB9"/>
    <w:rsid w:val="00543C4F"/>
    <w:rsid w:val="00543E45"/>
    <w:rsid w:val="00543EBF"/>
    <w:rsid w:val="00543FA3"/>
    <w:rsid w:val="005442D2"/>
    <w:rsid w:val="005447B6"/>
    <w:rsid w:val="00544801"/>
    <w:rsid w:val="00544C63"/>
    <w:rsid w:val="005452C0"/>
    <w:rsid w:val="005453BA"/>
    <w:rsid w:val="00545471"/>
    <w:rsid w:val="0054556F"/>
    <w:rsid w:val="005456AD"/>
    <w:rsid w:val="005457B0"/>
    <w:rsid w:val="00545B46"/>
    <w:rsid w:val="00545C3D"/>
    <w:rsid w:val="00545CBE"/>
    <w:rsid w:val="00545E2E"/>
    <w:rsid w:val="00545E6A"/>
    <w:rsid w:val="00545EBA"/>
    <w:rsid w:val="00546083"/>
    <w:rsid w:val="00546310"/>
    <w:rsid w:val="0054659D"/>
    <w:rsid w:val="00546640"/>
    <w:rsid w:val="00546738"/>
    <w:rsid w:val="0054679E"/>
    <w:rsid w:val="005467D6"/>
    <w:rsid w:val="005468ED"/>
    <w:rsid w:val="00546942"/>
    <w:rsid w:val="005469B6"/>
    <w:rsid w:val="00546BCF"/>
    <w:rsid w:val="00546BFE"/>
    <w:rsid w:val="00546D63"/>
    <w:rsid w:val="0054715F"/>
    <w:rsid w:val="005471A3"/>
    <w:rsid w:val="0054725A"/>
    <w:rsid w:val="00547461"/>
    <w:rsid w:val="005474C6"/>
    <w:rsid w:val="00547510"/>
    <w:rsid w:val="005476F7"/>
    <w:rsid w:val="005478C9"/>
    <w:rsid w:val="00547A49"/>
    <w:rsid w:val="00547A54"/>
    <w:rsid w:val="00547CA1"/>
    <w:rsid w:val="00547D9B"/>
    <w:rsid w:val="00547F14"/>
    <w:rsid w:val="0055035E"/>
    <w:rsid w:val="0055049D"/>
    <w:rsid w:val="005507DA"/>
    <w:rsid w:val="0055088A"/>
    <w:rsid w:val="00550D6F"/>
    <w:rsid w:val="00550EB9"/>
    <w:rsid w:val="00550F23"/>
    <w:rsid w:val="005511B1"/>
    <w:rsid w:val="00551248"/>
    <w:rsid w:val="005513B8"/>
    <w:rsid w:val="005514A7"/>
    <w:rsid w:val="00551593"/>
    <w:rsid w:val="0055180A"/>
    <w:rsid w:val="00551C79"/>
    <w:rsid w:val="00551E52"/>
    <w:rsid w:val="00551E58"/>
    <w:rsid w:val="00552038"/>
    <w:rsid w:val="00552168"/>
    <w:rsid w:val="0055233E"/>
    <w:rsid w:val="00552569"/>
    <w:rsid w:val="005525ED"/>
    <w:rsid w:val="005526C1"/>
    <w:rsid w:val="005527CE"/>
    <w:rsid w:val="005528E1"/>
    <w:rsid w:val="00552A21"/>
    <w:rsid w:val="00552E20"/>
    <w:rsid w:val="00552E33"/>
    <w:rsid w:val="00552FF4"/>
    <w:rsid w:val="005530EF"/>
    <w:rsid w:val="00553255"/>
    <w:rsid w:val="005534DF"/>
    <w:rsid w:val="00553856"/>
    <w:rsid w:val="00553910"/>
    <w:rsid w:val="00553A48"/>
    <w:rsid w:val="00553A55"/>
    <w:rsid w:val="00553ABB"/>
    <w:rsid w:val="00553BD9"/>
    <w:rsid w:val="00553C56"/>
    <w:rsid w:val="00553D14"/>
    <w:rsid w:val="00553D44"/>
    <w:rsid w:val="00554072"/>
    <w:rsid w:val="0055410A"/>
    <w:rsid w:val="00554251"/>
    <w:rsid w:val="005546A4"/>
    <w:rsid w:val="0055474B"/>
    <w:rsid w:val="005547CB"/>
    <w:rsid w:val="0055493C"/>
    <w:rsid w:val="00554989"/>
    <w:rsid w:val="00554AD2"/>
    <w:rsid w:val="00554DF7"/>
    <w:rsid w:val="00555250"/>
    <w:rsid w:val="005552B9"/>
    <w:rsid w:val="00555520"/>
    <w:rsid w:val="00555602"/>
    <w:rsid w:val="00555713"/>
    <w:rsid w:val="00555772"/>
    <w:rsid w:val="00555875"/>
    <w:rsid w:val="005558E6"/>
    <w:rsid w:val="00555B05"/>
    <w:rsid w:val="00555D4D"/>
    <w:rsid w:val="00555D6F"/>
    <w:rsid w:val="00555E91"/>
    <w:rsid w:val="00555F82"/>
    <w:rsid w:val="00556680"/>
    <w:rsid w:val="005567BF"/>
    <w:rsid w:val="005569D2"/>
    <w:rsid w:val="00556A3B"/>
    <w:rsid w:val="00556E9E"/>
    <w:rsid w:val="005570E7"/>
    <w:rsid w:val="005570FD"/>
    <w:rsid w:val="0055718D"/>
    <w:rsid w:val="005573D3"/>
    <w:rsid w:val="00557424"/>
    <w:rsid w:val="00557464"/>
    <w:rsid w:val="0055771C"/>
    <w:rsid w:val="00557778"/>
    <w:rsid w:val="00557791"/>
    <w:rsid w:val="00557A2C"/>
    <w:rsid w:val="00557CAB"/>
    <w:rsid w:val="00557D18"/>
    <w:rsid w:val="00557D87"/>
    <w:rsid w:val="00560079"/>
    <w:rsid w:val="00560406"/>
    <w:rsid w:val="005605AF"/>
    <w:rsid w:val="00560637"/>
    <w:rsid w:val="00560765"/>
    <w:rsid w:val="00560AC9"/>
    <w:rsid w:val="00560F7E"/>
    <w:rsid w:val="00561250"/>
    <w:rsid w:val="0056134D"/>
    <w:rsid w:val="00561421"/>
    <w:rsid w:val="00561600"/>
    <w:rsid w:val="00561784"/>
    <w:rsid w:val="00561A95"/>
    <w:rsid w:val="00561BF6"/>
    <w:rsid w:val="00561D83"/>
    <w:rsid w:val="00561F27"/>
    <w:rsid w:val="0056214B"/>
    <w:rsid w:val="005623AD"/>
    <w:rsid w:val="00562757"/>
    <w:rsid w:val="005627C0"/>
    <w:rsid w:val="005627DE"/>
    <w:rsid w:val="005627FF"/>
    <w:rsid w:val="00562869"/>
    <w:rsid w:val="00562CDC"/>
    <w:rsid w:val="00562F3B"/>
    <w:rsid w:val="005630AB"/>
    <w:rsid w:val="005636EA"/>
    <w:rsid w:val="00563A90"/>
    <w:rsid w:val="00563B3D"/>
    <w:rsid w:val="00563FD2"/>
    <w:rsid w:val="00564326"/>
    <w:rsid w:val="0056434D"/>
    <w:rsid w:val="00564597"/>
    <w:rsid w:val="00564813"/>
    <w:rsid w:val="005649B1"/>
    <w:rsid w:val="00564EB9"/>
    <w:rsid w:val="005651DA"/>
    <w:rsid w:val="00565391"/>
    <w:rsid w:val="0056592D"/>
    <w:rsid w:val="00565A84"/>
    <w:rsid w:val="00565E7F"/>
    <w:rsid w:val="00565FA5"/>
    <w:rsid w:val="00566085"/>
    <w:rsid w:val="005661E0"/>
    <w:rsid w:val="00566640"/>
    <w:rsid w:val="00566C24"/>
    <w:rsid w:val="00566CF3"/>
    <w:rsid w:val="00566E95"/>
    <w:rsid w:val="00567089"/>
    <w:rsid w:val="00567191"/>
    <w:rsid w:val="0056719E"/>
    <w:rsid w:val="0056735A"/>
    <w:rsid w:val="0056743E"/>
    <w:rsid w:val="0056747F"/>
    <w:rsid w:val="005674A5"/>
    <w:rsid w:val="005675A8"/>
    <w:rsid w:val="005676F8"/>
    <w:rsid w:val="00567747"/>
    <w:rsid w:val="00567940"/>
    <w:rsid w:val="00567B3B"/>
    <w:rsid w:val="00567B75"/>
    <w:rsid w:val="00567D0D"/>
    <w:rsid w:val="00570027"/>
    <w:rsid w:val="005701C5"/>
    <w:rsid w:val="0057021C"/>
    <w:rsid w:val="0057025F"/>
    <w:rsid w:val="00570383"/>
    <w:rsid w:val="005703B0"/>
    <w:rsid w:val="005703E3"/>
    <w:rsid w:val="00570423"/>
    <w:rsid w:val="0057054C"/>
    <w:rsid w:val="00570667"/>
    <w:rsid w:val="00570764"/>
    <w:rsid w:val="0057087E"/>
    <w:rsid w:val="0057088B"/>
    <w:rsid w:val="00570895"/>
    <w:rsid w:val="005708C3"/>
    <w:rsid w:val="005708C6"/>
    <w:rsid w:val="0057095C"/>
    <w:rsid w:val="00570BB6"/>
    <w:rsid w:val="00570C83"/>
    <w:rsid w:val="00570EDC"/>
    <w:rsid w:val="00571306"/>
    <w:rsid w:val="00571358"/>
    <w:rsid w:val="00571382"/>
    <w:rsid w:val="00571614"/>
    <w:rsid w:val="005718F5"/>
    <w:rsid w:val="005719F4"/>
    <w:rsid w:val="00571B71"/>
    <w:rsid w:val="00571D69"/>
    <w:rsid w:val="00572583"/>
    <w:rsid w:val="00572643"/>
    <w:rsid w:val="00572913"/>
    <w:rsid w:val="0057298D"/>
    <w:rsid w:val="00572995"/>
    <w:rsid w:val="00572B34"/>
    <w:rsid w:val="00572CD6"/>
    <w:rsid w:val="00572CDD"/>
    <w:rsid w:val="00572F26"/>
    <w:rsid w:val="00572FC5"/>
    <w:rsid w:val="005730FF"/>
    <w:rsid w:val="005731CD"/>
    <w:rsid w:val="005731F0"/>
    <w:rsid w:val="0057380A"/>
    <w:rsid w:val="00573BB0"/>
    <w:rsid w:val="00573C9A"/>
    <w:rsid w:val="00573D2B"/>
    <w:rsid w:val="00573EBC"/>
    <w:rsid w:val="00573F24"/>
    <w:rsid w:val="00573F44"/>
    <w:rsid w:val="00574167"/>
    <w:rsid w:val="00574432"/>
    <w:rsid w:val="00574B6B"/>
    <w:rsid w:val="00574D14"/>
    <w:rsid w:val="00574FDC"/>
    <w:rsid w:val="005752D6"/>
    <w:rsid w:val="005753DB"/>
    <w:rsid w:val="005756BD"/>
    <w:rsid w:val="00575913"/>
    <w:rsid w:val="0057594D"/>
    <w:rsid w:val="00575A02"/>
    <w:rsid w:val="00575AB5"/>
    <w:rsid w:val="005760C5"/>
    <w:rsid w:val="0057615C"/>
    <w:rsid w:val="00576195"/>
    <w:rsid w:val="0057657E"/>
    <w:rsid w:val="0057661C"/>
    <w:rsid w:val="00576680"/>
    <w:rsid w:val="005766EA"/>
    <w:rsid w:val="00576A37"/>
    <w:rsid w:val="00576AD8"/>
    <w:rsid w:val="00576B5B"/>
    <w:rsid w:val="00576D23"/>
    <w:rsid w:val="00576FC8"/>
    <w:rsid w:val="005770DA"/>
    <w:rsid w:val="00577368"/>
    <w:rsid w:val="005773FF"/>
    <w:rsid w:val="0057741C"/>
    <w:rsid w:val="00577540"/>
    <w:rsid w:val="005776AE"/>
    <w:rsid w:val="0057777D"/>
    <w:rsid w:val="005777AC"/>
    <w:rsid w:val="00577884"/>
    <w:rsid w:val="00577AC7"/>
    <w:rsid w:val="00577CBC"/>
    <w:rsid w:val="00577EB4"/>
    <w:rsid w:val="005804E5"/>
    <w:rsid w:val="005805D7"/>
    <w:rsid w:val="0058067A"/>
    <w:rsid w:val="005806E7"/>
    <w:rsid w:val="005808A9"/>
    <w:rsid w:val="00580A62"/>
    <w:rsid w:val="00580AC0"/>
    <w:rsid w:val="00580D88"/>
    <w:rsid w:val="00580DBD"/>
    <w:rsid w:val="00580DF5"/>
    <w:rsid w:val="00581081"/>
    <w:rsid w:val="00581149"/>
    <w:rsid w:val="0058125B"/>
    <w:rsid w:val="00581462"/>
    <w:rsid w:val="005815D2"/>
    <w:rsid w:val="005818D4"/>
    <w:rsid w:val="005819D7"/>
    <w:rsid w:val="00581A00"/>
    <w:rsid w:val="00581A6D"/>
    <w:rsid w:val="00581AB3"/>
    <w:rsid w:val="00581AB8"/>
    <w:rsid w:val="00581AEB"/>
    <w:rsid w:val="00581B7E"/>
    <w:rsid w:val="00581C6E"/>
    <w:rsid w:val="00581E7E"/>
    <w:rsid w:val="00581EBB"/>
    <w:rsid w:val="00581F10"/>
    <w:rsid w:val="00581F40"/>
    <w:rsid w:val="00581F50"/>
    <w:rsid w:val="005823FA"/>
    <w:rsid w:val="005826F7"/>
    <w:rsid w:val="005827C5"/>
    <w:rsid w:val="0058284C"/>
    <w:rsid w:val="005828DA"/>
    <w:rsid w:val="005829CC"/>
    <w:rsid w:val="00582B2A"/>
    <w:rsid w:val="00582C10"/>
    <w:rsid w:val="00582E3D"/>
    <w:rsid w:val="00582E70"/>
    <w:rsid w:val="00582F2A"/>
    <w:rsid w:val="00583140"/>
    <w:rsid w:val="00583147"/>
    <w:rsid w:val="005836D0"/>
    <w:rsid w:val="005837E9"/>
    <w:rsid w:val="00583DEF"/>
    <w:rsid w:val="00583E78"/>
    <w:rsid w:val="00584043"/>
    <w:rsid w:val="00584496"/>
    <w:rsid w:val="005846A6"/>
    <w:rsid w:val="00584721"/>
    <w:rsid w:val="00584822"/>
    <w:rsid w:val="00584882"/>
    <w:rsid w:val="00584883"/>
    <w:rsid w:val="005849BF"/>
    <w:rsid w:val="005849F0"/>
    <w:rsid w:val="00584D40"/>
    <w:rsid w:val="00584D70"/>
    <w:rsid w:val="00584E63"/>
    <w:rsid w:val="00584FAE"/>
    <w:rsid w:val="005850F4"/>
    <w:rsid w:val="005852AA"/>
    <w:rsid w:val="005852E5"/>
    <w:rsid w:val="00585366"/>
    <w:rsid w:val="005856CE"/>
    <w:rsid w:val="00585867"/>
    <w:rsid w:val="00585A97"/>
    <w:rsid w:val="00585B60"/>
    <w:rsid w:val="00585C3A"/>
    <w:rsid w:val="00585CB4"/>
    <w:rsid w:val="00585FAC"/>
    <w:rsid w:val="00586013"/>
    <w:rsid w:val="0058628A"/>
    <w:rsid w:val="005866B2"/>
    <w:rsid w:val="005866CD"/>
    <w:rsid w:val="00586B1D"/>
    <w:rsid w:val="00586B34"/>
    <w:rsid w:val="00586C99"/>
    <w:rsid w:val="00587117"/>
    <w:rsid w:val="00587213"/>
    <w:rsid w:val="0058757C"/>
    <w:rsid w:val="00587586"/>
    <w:rsid w:val="0058759B"/>
    <w:rsid w:val="0058764D"/>
    <w:rsid w:val="005876AE"/>
    <w:rsid w:val="0058784F"/>
    <w:rsid w:val="0058790C"/>
    <w:rsid w:val="00587AF2"/>
    <w:rsid w:val="00587FAE"/>
    <w:rsid w:val="005900DD"/>
    <w:rsid w:val="0059027C"/>
    <w:rsid w:val="0059028D"/>
    <w:rsid w:val="00590324"/>
    <w:rsid w:val="005904F2"/>
    <w:rsid w:val="005904F4"/>
    <w:rsid w:val="005907FF"/>
    <w:rsid w:val="0059088E"/>
    <w:rsid w:val="005908B9"/>
    <w:rsid w:val="0059094B"/>
    <w:rsid w:val="005909AD"/>
    <w:rsid w:val="00590A68"/>
    <w:rsid w:val="00590BE0"/>
    <w:rsid w:val="00590BF6"/>
    <w:rsid w:val="00590D34"/>
    <w:rsid w:val="00590E59"/>
    <w:rsid w:val="00591076"/>
    <w:rsid w:val="00591400"/>
    <w:rsid w:val="00591533"/>
    <w:rsid w:val="005915A5"/>
    <w:rsid w:val="00591B9C"/>
    <w:rsid w:val="0059214F"/>
    <w:rsid w:val="00592160"/>
    <w:rsid w:val="0059218A"/>
    <w:rsid w:val="005923C5"/>
    <w:rsid w:val="005923C9"/>
    <w:rsid w:val="00592481"/>
    <w:rsid w:val="0059278B"/>
    <w:rsid w:val="0059284F"/>
    <w:rsid w:val="00592BC2"/>
    <w:rsid w:val="00592E1B"/>
    <w:rsid w:val="00592E68"/>
    <w:rsid w:val="00592FEB"/>
    <w:rsid w:val="0059323A"/>
    <w:rsid w:val="005933BF"/>
    <w:rsid w:val="00593447"/>
    <w:rsid w:val="0059345F"/>
    <w:rsid w:val="005934CD"/>
    <w:rsid w:val="005936A9"/>
    <w:rsid w:val="005936FC"/>
    <w:rsid w:val="005937D1"/>
    <w:rsid w:val="00593891"/>
    <w:rsid w:val="00593B28"/>
    <w:rsid w:val="00593EDF"/>
    <w:rsid w:val="00594131"/>
    <w:rsid w:val="00594177"/>
    <w:rsid w:val="00594180"/>
    <w:rsid w:val="005942E2"/>
    <w:rsid w:val="005942FB"/>
    <w:rsid w:val="005943C6"/>
    <w:rsid w:val="005943E4"/>
    <w:rsid w:val="005944BA"/>
    <w:rsid w:val="005944E2"/>
    <w:rsid w:val="005945DA"/>
    <w:rsid w:val="0059464A"/>
    <w:rsid w:val="005946B5"/>
    <w:rsid w:val="005946E2"/>
    <w:rsid w:val="0059486C"/>
    <w:rsid w:val="005948B3"/>
    <w:rsid w:val="00594BD3"/>
    <w:rsid w:val="00594C08"/>
    <w:rsid w:val="00595125"/>
    <w:rsid w:val="0059514B"/>
    <w:rsid w:val="0059518C"/>
    <w:rsid w:val="005951F8"/>
    <w:rsid w:val="00595308"/>
    <w:rsid w:val="00595381"/>
    <w:rsid w:val="0059559C"/>
    <w:rsid w:val="00595777"/>
    <w:rsid w:val="00595AB5"/>
    <w:rsid w:val="00595B2E"/>
    <w:rsid w:val="00595C5E"/>
    <w:rsid w:val="00595C98"/>
    <w:rsid w:val="00595DA2"/>
    <w:rsid w:val="00595E51"/>
    <w:rsid w:val="00595E99"/>
    <w:rsid w:val="00595F5C"/>
    <w:rsid w:val="00595FC5"/>
    <w:rsid w:val="0059608A"/>
    <w:rsid w:val="0059609A"/>
    <w:rsid w:val="0059610F"/>
    <w:rsid w:val="00596308"/>
    <w:rsid w:val="005966D6"/>
    <w:rsid w:val="00596774"/>
    <w:rsid w:val="005967D3"/>
    <w:rsid w:val="005968C4"/>
    <w:rsid w:val="0059692E"/>
    <w:rsid w:val="00596B7D"/>
    <w:rsid w:val="00596D63"/>
    <w:rsid w:val="0059715B"/>
    <w:rsid w:val="00597181"/>
    <w:rsid w:val="005974DD"/>
    <w:rsid w:val="00597511"/>
    <w:rsid w:val="00597605"/>
    <w:rsid w:val="005976C9"/>
    <w:rsid w:val="005978AF"/>
    <w:rsid w:val="00597A36"/>
    <w:rsid w:val="00597C69"/>
    <w:rsid w:val="00597CF3"/>
    <w:rsid w:val="00597DF6"/>
    <w:rsid w:val="00597ED3"/>
    <w:rsid w:val="005A0274"/>
    <w:rsid w:val="005A049F"/>
    <w:rsid w:val="005A0560"/>
    <w:rsid w:val="005A05C6"/>
    <w:rsid w:val="005A0753"/>
    <w:rsid w:val="005A079C"/>
    <w:rsid w:val="005A0805"/>
    <w:rsid w:val="005A0854"/>
    <w:rsid w:val="005A0CAF"/>
    <w:rsid w:val="005A0CB6"/>
    <w:rsid w:val="005A0E88"/>
    <w:rsid w:val="005A0E9B"/>
    <w:rsid w:val="005A0EFD"/>
    <w:rsid w:val="005A0F41"/>
    <w:rsid w:val="005A1014"/>
    <w:rsid w:val="005A1062"/>
    <w:rsid w:val="005A1242"/>
    <w:rsid w:val="005A14AD"/>
    <w:rsid w:val="005A16B0"/>
    <w:rsid w:val="005A18F9"/>
    <w:rsid w:val="005A1AA7"/>
    <w:rsid w:val="005A1AC6"/>
    <w:rsid w:val="005A1BAF"/>
    <w:rsid w:val="005A1C03"/>
    <w:rsid w:val="005A1CC6"/>
    <w:rsid w:val="005A1F4E"/>
    <w:rsid w:val="005A2229"/>
    <w:rsid w:val="005A23BE"/>
    <w:rsid w:val="005A2490"/>
    <w:rsid w:val="005A2758"/>
    <w:rsid w:val="005A29F3"/>
    <w:rsid w:val="005A29FB"/>
    <w:rsid w:val="005A2EE3"/>
    <w:rsid w:val="005A305C"/>
    <w:rsid w:val="005A320D"/>
    <w:rsid w:val="005A33ED"/>
    <w:rsid w:val="005A36DF"/>
    <w:rsid w:val="005A36E3"/>
    <w:rsid w:val="005A386D"/>
    <w:rsid w:val="005A3A31"/>
    <w:rsid w:val="005A3B41"/>
    <w:rsid w:val="005A3ED9"/>
    <w:rsid w:val="005A416C"/>
    <w:rsid w:val="005A4A53"/>
    <w:rsid w:val="005A4AED"/>
    <w:rsid w:val="005A4B5B"/>
    <w:rsid w:val="005A4BB0"/>
    <w:rsid w:val="005A4E93"/>
    <w:rsid w:val="005A506D"/>
    <w:rsid w:val="005A531C"/>
    <w:rsid w:val="005A5345"/>
    <w:rsid w:val="005A55C6"/>
    <w:rsid w:val="005A588D"/>
    <w:rsid w:val="005A59CF"/>
    <w:rsid w:val="005A5E7D"/>
    <w:rsid w:val="005A60F0"/>
    <w:rsid w:val="005A6223"/>
    <w:rsid w:val="005A64C4"/>
    <w:rsid w:val="005A6553"/>
    <w:rsid w:val="005A6A3A"/>
    <w:rsid w:val="005A6A7F"/>
    <w:rsid w:val="005A6C4A"/>
    <w:rsid w:val="005A6CCA"/>
    <w:rsid w:val="005A6D52"/>
    <w:rsid w:val="005A6E87"/>
    <w:rsid w:val="005A733C"/>
    <w:rsid w:val="005A76A0"/>
    <w:rsid w:val="005A78D5"/>
    <w:rsid w:val="005A79EB"/>
    <w:rsid w:val="005A7CC1"/>
    <w:rsid w:val="005A7DC0"/>
    <w:rsid w:val="005A7E43"/>
    <w:rsid w:val="005A7F2A"/>
    <w:rsid w:val="005A7F4E"/>
    <w:rsid w:val="005A7F72"/>
    <w:rsid w:val="005B02B4"/>
    <w:rsid w:val="005B0A7D"/>
    <w:rsid w:val="005B0CBC"/>
    <w:rsid w:val="005B0F18"/>
    <w:rsid w:val="005B1197"/>
    <w:rsid w:val="005B152E"/>
    <w:rsid w:val="005B15A6"/>
    <w:rsid w:val="005B16CC"/>
    <w:rsid w:val="005B18BB"/>
    <w:rsid w:val="005B2022"/>
    <w:rsid w:val="005B2156"/>
    <w:rsid w:val="005B26CB"/>
    <w:rsid w:val="005B2723"/>
    <w:rsid w:val="005B278E"/>
    <w:rsid w:val="005B2899"/>
    <w:rsid w:val="005B2906"/>
    <w:rsid w:val="005B2A7D"/>
    <w:rsid w:val="005B2D36"/>
    <w:rsid w:val="005B2DA2"/>
    <w:rsid w:val="005B2DBA"/>
    <w:rsid w:val="005B2EB8"/>
    <w:rsid w:val="005B32C3"/>
    <w:rsid w:val="005B355C"/>
    <w:rsid w:val="005B369D"/>
    <w:rsid w:val="005B3787"/>
    <w:rsid w:val="005B3895"/>
    <w:rsid w:val="005B3C7C"/>
    <w:rsid w:val="005B3C88"/>
    <w:rsid w:val="005B3D4E"/>
    <w:rsid w:val="005B3D9B"/>
    <w:rsid w:val="005B3DB2"/>
    <w:rsid w:val="005B3DB9"/>
    <w:rsid w:val="005B3E51"/>
    <w:rsid w:val="005B4002"/>
    <w:rsid w:val="005B411A"/>
    <w:rsid w:val="005B4224"/>
    <w:rsid w:val="005B4237"/>
    <w:rsid w:val="005B45E1"/>
    <w:rsid w:val="005B46F8"/>
    <w:rsid w:val="005B4911"/>
    <w:rsid w:val="005B4917"/>
    <w:rsid w:val="005B4A4C"/>
    <w:rsid w:val="005B4A65"/>
    <w:rsid w:val="005B4C5C"/>
    <w:rsid w:val="005B4C83"/>
    <w:rsid w:val="005B4E83"/>
    <w:rsid w:val="005B5082"/>
    <w:rsid w:val="005B50EF"/>
    <w:rsid w:val="005B5152"/>
    <w:rsid w:val="005B51A1"/>
    <w:rsid w:val="005B522F"/>
    <w:rsid w:val="005B5425"/>
    <w:rsid w:val="005B54FE"/>
    <w:rsid w:val="005B5A36"/>
    <w:rsid w:val="005B5A40"/>
    <w:rsid w:val="005B5A55"/>
    <w:rsid w:val="005B5DD8"/>
    <w:rsid w:val="005B5F56"/>
    <w:rsid w:val="005B5FA9"/>
    <w:rsid w:val="005B5FC4"/>
    <w:rsid w:val="005B66A4"/>
    <w:rsid w:val="005B683D"/>
    <w:rsid w:val="005B6EDE"/>
    <w:rsid w:val="005B6FAE"/>
    <w:rsid w:val="005B703E"/>
    <w:rsid w:val="005B747E"/>
    <w:rsid w:val="005B756C"/>
    <w:rsid w:val="005B7661"/>
    <w:rsid w:val="005B781E"/>
    <w:rsid w:val="005B7824"/>
    <w:rsid w:val="005B7952"/>
    <w:rsid w:val="005B7A4C"/>
    <w:rsid w:val="005B7A5A"/>
    <w:rsid w:val="005B7A5C"/>
    <w:rsid w:val="005B7B44"/>
    <w:rsid w:val="005B7BBB"/>
    <w:rsid w:val="005B7BC1"/>
    <w:rsid w:val="005B7CD3"/>
    <w:rsid w:val="005C001C"/>
    <w:rsid w:val="005C01BD"/>
    <w:rsid w:val="005C02F5"/>
    <w:rsid w:val="005C0625"/>
    <w:rsid w:val="005C0796"/>
    <w:rsid w:val="005C0904"/>
    <w:rsid w:val="005C09BF"/>
    <w:rsid w:val="005C0D61"/>
    <w:rsid w:val="005C0DDE"/>
    <w:rsid w:val="005C1005"/>
    <w:rsid w:val="005C1099"/>
    <w:rsid w:val="005C10E4"/>
    <w:rsid w:val="005C1225"/>
    <w:rsid w:val="005C132F"/>
    <w:rsid w:val="005C1752"/>
    <w:rsid w:val="005C1BF2"/>
    <w:rsid w:val="005C1DBA"/>
    <w:rsid w:val="005C2144"/>
    <w:rsid w:val="005C22AE"/>
    <w:rsid w:val="005C22D4"/>
    <w:rsid w:val="005C22EA"/>
    <w:rsid w:val="005C247C"/>
    <w:rsid w:val="005C2557"/>
    <w:rsid w:val="005C25FB"/>
    <w:rsid w:val="005C267C"/>
    <w:rsid w:val="005C2744"/>
    <w:rsid w:val="005C2C49"/>
    <w:rsid w:val="005C2D32"/>
    <w:rsid w:val="005C2D99"/>
    <w:rsid w:val="005C2DBA"/>
    <w:rsid w:val="005C2E4B"/>
    <w:rsid w:val="005C2F50"/>
    <w:rsid w:val="005C32AF"/>
    <w:rsid w:val="005C336D"/>
    <w:rsid w:val="005C33CB"/>
    <w:rsid w:val="005C376D"/>
    <w:rsid w:val="005C3778"/>
    <w:rsid w:val="005C387F"/>
    <w:rsid w:val="005C3BBA"/>
    <w:rsid w:val="005C4137"/>
    <w:rsid w:val="005C4B4D"/>
    <w:rsid w:val="005C4C8A"/>
    <w:rsid w:val="005C4DE3"/>
    <w:rsid w:val="005C5024"/>
    <w:rsid w:val="005C52C0"/>
    <w:rsid w:val="005C5372"/>
    <w:rsid w:val="005C5379"/>
    <w:rsid w:val="005C5425"/>
    <w:rsid w:val="005C5534"/>
    <w:rsid w:val="005C5659"/>
    <w:rsid w:val="005C5792"/>
    <w:rsid w:val="005C5849"/>
    <w:rsid w:val="005C590A"/>
    <w:rsid w:val="005C597D"/>
    <w:rsid w:val="005C5A28"/>
    <w:rsid w:val="005C5AA3"/>
    <w:rsid w:val="005C5AD4"/>
    <w:rsid w:val="005C5AF6"/>
    <w:rsid w:val="005C5E1B"/>
    <w:rsid w:val="005C5FBC"/>
    <w:rsid w:val="005C5FEC"/>
    <w:rsid w:val="005C6222"/>
    <w:rsid w:val="005C63BA"/>
    <w:rsid w:val="005C6424"/>
    <w:rsid w:val="005C663B"/>
    <w:rsid w:val="005C6A5E"/>
    <w:rsid w:val="005C6ABF"/>
    <w:rsid w:val="005C6B26"/>
    <w:rsid w:val="005C6CFF"/>
    <w:rsid w:val="005C6EE0"/>
    <w:rsid w:val="005C6F33"/>
    <w:rsid w:val="005C734C"/>
    <w:rsid w:val="005C772B"/>
    <w:rsid w:val="005C799E"/>
    <w:rsid w:val="005C7A54"/>
    <w:rsid w:val="005C7CAD"/>
    <w:rsid w:val="005C7CB8"/>
    <w:rsid w:val="005C7CF2"/>
    <w:rsid w:val="005C7DD9"/>
    <w:rsid w:val="005C7EF8"/>
    <w:rsid w:val="005D00A3"/>
    <w:rsid w:val="005D01A8"/>
    <w:rsid w:val="005D024A"/>
    <w:rsid w:val="005D02FA"/>
    <w:rsid w:val="005D03E3"/>
    <w:rsid w:val="005D0449"/>
    <w:rsid w:val="005D047B"/>
    <w:rsid w:val="005D0722"/>
    <w:rsid w:val="005D0790"/>
    <w:rsid w:val="005D08EE"/>
    <w:rsid w:val="005D0B86"/>
    <w:rsid w:val="005D0D3E"/>
    <w:rsid w:val="005D0FE3"/>
    <w:rsid w:val="005D143D"/>
    <w:rsid w:val="005D17BF"/>
    <w:rsid w:val="005D1817"/>
    <w:rsid w:val="005D18B1"/>
    <w:rsid w:val="005D18E0"/>
    <w:rsid w:val="005D1A02"/>
    <w:rsid w:val="005D20FC"/>
    <w:rsid w:val="005D2462"/>
    <w:rsid w:val="005D24A2"/>
    <w:rsid w:val="005D25D7"/>
    <w:rsid w:val="005D273F"/>
    <w:rsid w:val="005D282C"/>
    <w:rsid w:val="005D2A49"/>
    <w:rsid w:val="005D2B5C"/>
    <w:rsid w:val="005D2C7B"/>
    <w:rsid w:val="005D2CB0"/>
    <w:rsid w:val="005D2EE8"/>
    <w:rsid w:val="005D3029"/>
    <w:rsid w:val="005D332D"/>
    <w:rsid w:val="005D3534"/>
    <w:rsid w:val="005D35B5"/>
    <w:rsid w:val="005D3707"/>
    <w:rsid w:val="005D382F"/>
    <w:rsid w:val="005D3919"/>
    <w:rsid w:val="005D393F"/>
    <w:rsid w:val="005D3A16"/>
    <w:rsid w:val="005D3AF0"/>
    <w:rsid w:val="005D3BFD"/>
    <w:rsid w:val="005D3E02"/>
    <w:rsid w:val="005D3F39"/>
    <w:rsid w:val="005D42E6"/>
    <w:rsid w:val="005D4326"/>
    <w:rsid w:val="005D448D"/>
    <w:rsid w:val="005D46B2"/>
    <w:rsid w:val="005D46E9"/>
    <w:rsid w:val="005D4703"/>
    <w:rsid w:val="005D4870"/>
    <w:rsid w:val="005D4F0B"/>
    <w:rsid w:val="005D4F30"/>
    <w:rsid w:val="005D5012"/>
    <w:rsid w:val="005D5763"/>
    <w:rsid w:val="005D57BA"/>
    <w:rsid w:val="005D5AA0"/>
    <w:rsid w:val="005D5E0B"/>
    <w:rsid w:val="005D5E46"/>
    <w:rsid w:val="005D5E87"/>
    <w:rsid w:val="005D609E"/>
    <w:rsid w:val="005D63A2"/>
    <w:rsid w:val="005D64A5"/>
    <w:rsid w:val="005D6643"/>
    <w:rsid w:val="005D681F"/>
    <w:rsid w:val="005D6859"/>
    <w:rsid w:val="005D6929"/>
    <w:rsid w:val="005D6B30"/>
    <w:rsid w:val="005D6B70"/>
    <w:rsid w:val="005D6E1C"/>
    <w:rsid w:val="005D6F5B"/>
    <w:rsid w:val="005D7249"/>
    <w:rsid w:val="005D7458"/>
    <w:rsid w:val="005D7484"/>
    <w:rsid w:val="005D74B7"/>
    <w:rsid w:val="005D7539"/>
    <w:rsid w:val="005D76F4"/>
    <w:rsid w:val="005D797B"/>
    <w:rsid w:val="005D7E04"/>
    <w:rsid w:val="005E0082"/>
    <w:rsid w:val="005E02E6"/>
    <w:rsid w:val="005E046A"/>
    <w:rsid w:val="005E06E1"/>
    <w:rsid w:val="005E0899"/>
    <w:rsid w:val="005E0CF6"/>
    <w:rsid w:val="005E0D74"/>
    <w:rsid w:val="005E0F31"/>
    <w:rsid w:val="005E106F"/>
    <w:rsid w:val="005E1393"/>
    <w:rsid w:val="005E1411"/>
    <w:rsid w:val="005E154C"/>
    <w:rsid w:val="005E15B3"/>
    <w:rsid w:val="005E16F1"/>
    <w:rsid w:val="005E194D"/>
    <w:rsid w:val="005E1956"/>
    <w:rsid w:val="005E1BA9"/>
    <w:rsid w:val="005E22BD"/>
    <w:rsid w:val="005E23E7"/>
    <w:rsid w:val="005E241C"/>
    <w:rsid w:val="005E25C8"/>
    <w:rsid w:val="005E2853"/>
    <w:rsid w:val="005E2C46"/>
    <w:rsid w:val="005E3035"/>
    <w:rsid w:val="005E30E0"/>
    <w:rsid w:val="005E30F9"/>
    <w:rsid w:val="005E32B6"/>
    <w:rsid w:val="005E3363"/>
    <w:rsid w:val="005E3474"/>
    <w:rsid w:val="005E35FD"/>
    <w:rsid w:val="005E36BA"/>
    <w:rsid w:val="005E383F"/>
    <w:rsid w:val="005E396E"/>
    <w:rsid w:val="005E3B77"/>
    <w:rsid w:val="005E412D"/>
    <w:rsid w:val="005E414B"/>
    <w:rsid w:val="005E4330"/>
    <w:rsid w:val="005E436E"/>
    <w:rsid w:val="005E43C2"/>
    <w:rsid w:val="005E45BC"/>
    <w:rsid w:val="005E46FA"/>
    <w:rsid w:val="005E48F7"/>
    <w:rsid w:val="005E4CCB"/>
    <w:rsid w:val="005E4E67"/>
    <w:rsid w:val="005E4EC2"/>
    <w:rsid w:val="005E4F26"/>
    <w:rsid w:val="005E50FE"/>
    <w:rsid w:val="005E5563"/>
    <w:rsid w:val="005E59C5"/>
    <w:rsid w:val="005E5A5C"/>
    <w:rsid w:val="005E5DFD"/>
    <w:rsid w:val="005E5E44"/>
    <w:rsid w:val="005E5E74"/>
    <w:rsid w:val="005E61A8"/>
    <w:rsid w:val="005E65FD"/>
    <w:rsid w:val="005E66F1"/>
    <w:rsid w:val="005E6865"/>
    <w:rsid w:val="005E6AFB"/>
    <w:rsid w:val="005E6B96"/>
    <w:rsid w:val="005E6D98"/>
    <w:rsid w:val="005E6E30"/>
    <w:rsid w:val="005E7023"/>
    <w:rsid w:val="005E75ED"/>
    <w:rsid w:val="005E7698"/>
    <w:rsid w:val="005E7849"/>
    <w:rsid w:val="005E7888"/>
    <w:rsid w:val="005E7960"/>
    <w:rsid w:val="005E7A8C"/>
    <w:rsid w:val="005E7ABA"/>
    <w:rsid w:val="005E7DA1"/>
    <w:rsid w:val="005E7E46"/>
    <w:rsid w:val="005F00CC"/>
    <w:rsid w:val="005F0361"/>
    <w:rsid w:val="005F067C"/>
    <w:rsid w:val="005F06FA"/>
    <w:rsid w:val="005F06FD"/>
    <w:rsid w:val="005F0907"/>
    <w:rsid w:val="005F0AB9"/>
    <w:rsid w:val="005F0B4C"/>
    <w:rsid w:val="005F0B53"/>
    <w:rsid w:val="005F0B77"/>
    <w:rsid w:val="005F0C46"/>
    <w:rsid w:val="005F107E"/>
    <w:rsid w:val="005F11D9"/>
    <w:rsid w:val="005F1544"/>
    <w:rsid w:val="005F15D5"/>
    <w:rsid w:val="005F168A"/>
    <w:rsid w:val="005F1843"/>
    <w:rsid w:val="005F1A66"/>
    <w:rsid w:val="005F1EA8"/>
    <w:rsid w:val="005F1FE4"/>
    <w:rsid w:val="005F2528"/>
    <w:rsid w:val="005F29C2"/>
    <w:rsid w:val="005F2A02"/>
    <w:rsid w:val="005F2A78"/>
    <w:rsid w:val="005F2D5F"/>
    <w:rsid w:val="005F2FE4"/>
    <w:rsid w:val="005F33E2"/>
    <w:rsid w:val="005F369B"/>
    <w:rsid w:val="005F3955"/>
    <w:rsid w:val="005F3B32"/>
    <w:rsid w:val="005F3D07"/>
    <w:rsid w:val="005F3F7F"/>
    <w:rsid w:val="005F40E5"/>
    <w:rsid w:val="005F419B"/>
    <w:rsid w:val="005F432D"/>
    <w:rsid w:val="005F44DE"/>
    <w:rsid w:val="005F46D9"/>
    <w:rsid w:val="005F4950"/>
    <w:rsid w:val="005F4BF6"/>
    <w:rsid w:val="005F4CC4"/>
    <w:rsid w:val="005F4D16"/>
    <w:rsid w:val="005F50BC"/>
    <w:rsid w:val="005F5181"/>
    <w:rsid w:val="005F523F"/>
    <w:rsid w:val="005F5362"/>
    <w:rsid w:val="005F5369"/>
    <w:rsid w:val="005F53AA"/>
    <w:rsid w:val="005F547B"/>
    <w:rsid w:val="005F556F"/>
    <w:rsid w:val="005F5664"/>
    <w:rsid w:val="005F5793"/>
    <w:rsid w:val="005F5838"/>
    <w:rsid w:val="005F5C3D"/>
    <w:rsid w:val="005F5DCA"/>
    <w:rsid w:val="005F5FFB"/>
    <w:rsid w:val="005F660A"/>
    <w:rsid w:val="005F6697"/>
    <w:rsid w:val="005F6838"/>
    <w:rsid w:val="005F69DD"/>
    <w:rsid w:val="005F6AC6"/>
    <w:rsid w:val="005F6CA5"/>
    <w:rsid w:val="005F6CC9"/>
    <w:rsid w:val="005F6D58"/>
    <w:rsid w:val="005F6E07"/>
    <w:rsid w:val="005F6EF0"/>
    <w:rsid w:val="005F6F15"/>
    <w:rsid w:val="005F6F60"/>
    <w:rsid w:val="005F6F9C"/>
    <w:rsid w:val="005F6FFC"/>
    <w:rsid w:val="005F70D3"/>
    <w:rsid w:val="005F75E7"/>
    <w:rsid w:val="005F75EC"/>
    <w:rsid w:val="005F7956"/>
    <w:rsid w:val="005F7AC5"/>
    <w:rsid w:val="005F7CC1"/>
    <w:rsid w:val="005F7DEF"/>
    <w:rsid w:val="005F7F59"/>
    <w:rsid w:val="006004DE"/>
    <w:rsid w:val="00600AAB"/>
    <w:rsid w:val="00600B6C"/>
    <w:rsid w:val="00600CDA"/>
    <w:rsid w:val="00600F0E"/>
    <w:rsid w:val="00600F5D"/>
    <w:rsid w:val="00601072"/>
    <w:rsid w:val="00601097"/>
    <w:rsid w:val="006011CA"/>
    <w:rsid w:val="0060144E"/>
    <w:rsid w:val="00601530"/>
    <w:rsid w:val="00601BE3"/>
    <w:rsid w:val="00601CE4"/>
    <w:rsid w:val="00601FCD"/>
    <w:rsid w:val="00602354"/>
    <w:rsid w:val="006023BB"/>
    <w:rsid w:val="0060242B"/>
    <w:rsid w:val="0060254B"/>
    <w:rsid w:val="0060268D"/>
    <w:rsid w:val="006027D5"/>
    <w:rsid w:val="00602A99"/>
    <w:rsid w:val="00602AD6"/>
    <w:rsid w:val="00602B20"/>
    <w:rsid w:val="00602CA9"/>
    <w:rsid w:val="00602CBC"/>
    <w:rsid w:val="00602FE2"/>
    <w:rsid w:val="0060305B"/>
    <w:rsid w:val="0060312D"/>
    <w:rsid w:val="006036CD"/>
    <w:rsid w:val="00603816"/>
    <w:rsid w:val="006039C5"/>
    <w:rsid w:val="00603B1B"/>
    <w:rsid w:val="00603D08"/>
    <w:rsid w:val="00603FFE"/>
    <w:rsid w:val="00604384"/>
    <w:rsid w:val="006043D7"/>
    <w:rsid w:val="00604594"/>
    <w:rsid w:val="00604601"/>
    <w:rsid w:val="00604708"/>
    <w:rsid w:val="00604770"/>
    <w:rsid w:val="006047ED"/>
    <w:rsid w:val="00604CFF"/>
    <w:rsid w:val="00604D5A"/>
    <w:rsid w:val="0060507B"/>
    <w:rsid w:val="0060532A"/>
    <w:rsid w:val="00605399"/>
    <w:rsid w:val="006053E7"/>
    <w:rsid w:val="006054EE"/>
    <w:rsid w:val="00605561"/>
    <w:rsid w:val="006055A3"/>
    <w:rsid w:val="00605623"/>
    <w:rsid w:val="0060591D"/>
    <w:rsid w:val="0060595A"/>
    <w:rsid w:val="006059EC"/>
    <w:rsid w:val="00605A02"/>
    <w:rsid w:val="00605A5D"/>
    <w:rsid w:val="00605B5D"/>
    <w:rsid w:val="00605FD1"/>
    <w:rsid w:val="0060669D"/>
    <w:rsid w:val="00606780"/>
    <w:rsid w:val="00606C74"/>
    <w:rsid w:val="00606CAB"/>
    <w:rsid w:val="00606D77"/>
    <w:rsid w:val="00606E0E"/>
    <w:rsid w:val="00607210"/>
    <w:rsid w:val="00607391"/>
    <w:rsid w:val="006074B1"/>
    <w:rsid w:val="006074E5"/>
    <w:rsid w:val="0060754F"/>
    <w:rsid w:val="00607843"/>
    <w:rsid w:val="00607A20"/>
    <w:rsid w:val="00607ADE"/>
    <w:rsid w:val="00607B14"/>
    <w:rsid w:val="00607C1F"/>
    <w:rsid w:val="00607E68"/>
    <w:rsid w:val="00610224"/>
    <w:rsid w:val="006102C6"/>
    <w:rsid w:val="006103F0"/>
    <w:rsid w:val="0061042F"/>
    <w:rsid w:val="00610AF3"/>
    <w:rsid w:val="00610B78"/>
    <w:rsid w:val="00610F9E"/>
    <w:rsid w:val="006113A9"/>
    <w:rsid w:val="00611A4B"/>
    <w:rsid w:val="00611AA6"/>
    <w:rsid w:val="00611C82"/>
    <w:rsid w:val="0061256E"/>
    <w:rsid w:val="006125DB"/>
    <w:rsid w:val="006128CF"/>
    <w:rsid w:val="006128DD"/>
    <w:rsid w:val="00612991"/>
    <w:rsid w:val="006129EF"/>
    <w:rsid w:val="00612C73"/>
    <w:rsid w:val="00612D80"/>
    <w:rsid w:val="00612DD2"/>
    <w:rsid w:val="00612E96"/>
    <w:rsid w:val="00613075"/>
    <w:rsid w:val="00613139"/>
    <w:rsid w:val="006133A2"/>
    <w:rsid w:val="006134CE"/>
    <w:rsid w:val="00613590"/>
    <w:rsid w:val="00613600"/>
    <w:rsid w:val="006138D8"/>
    <w:rsid w:val="006139DD"/>
    <w:rsid w:val="00613A55"/>
    <w:rsid w:val="00613CB7"/>
    <w:rsid w:val="00613E31"/>
    <w:rsid w:val="00613E9F"/>
    <w:rsid w:val="0061400A"/>
    <w:rsid w:val="00614016"/>
    <w:rsid w:val="00614064"/>
    <w:rsid w:val="006141D8"/>
    <w:rsid w:val="00614243"/>
    <w:rsid w:val="0061429C"/>
    <w:rsid w:val="006144B0"/>
    <w:rsid w:val="0061451E"/>
    <w:rsid w:val="00614648"/>
    <w:rsid w:val="00614779"/>
    <w:rsid w:val="0061480D"/>
    <w:rsid w:val="00614890"/>
    <w:rsid w:val="00614A7A"/>
    <w:rsid w:val="00614BDA"/>
    <w:rsid w:val="00614BDD"/>
    <w:rsid w:val="00614C2F"/>
    <w:rsid w:val="00614CB4"/>
    <w:rsid w:val="00614D1E"/>
    <w:rsid w:val="00614E35"/>
    <w:rsid w:val="00614F15"/>
    <w:rsid w:val="0061513A"/>
    <w:rsid w:val="0061524B"/>
    <w:rsid w:val="0061565F"/>
    <w:rsid w:val="00615679"/>
    <w:rsid w:val="006159FA"/>
    <w:rsid w:val="00615B05"/>
    <w:rsid w:val="00615B30"/>
    <w:rsid w:val="00615B73"/>
    <w:rsid w:val="00615BDB"/>
    <w:rsid w:val="00615D50"/>
    <w:rsid w:val="00615FF8"/>
    <w:rsid w:val="0061624C"/>
    <w:rsid w:val="006162D2"/>
    <w:rsid w:val="006163BD"/>
    <w:rsid w:val="0061684A"/>
    <w:rsid w:val="00616885"/>
    <w:rsid w:val="00616B36"/>
    <w:rsid w:val="00616F90"/>
    <w:rsid w:val="006170BD"/>
    <w:rsid w:val="0061717B"/>
    <w:rsid w:val="0061717F"/>
    <w:rsid w:val="0061721D"/>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09FF"/>
    <w:rsid w:val="00620CC5"/>
    <w:rsid w:val="00620D50"/>
    <w:rsid w:val="006219D2"/>
    <w:rsid w:val="00621B6A"/>
    <w:rsid w:val="00621C0B"/>
    <w:rsid w:val="00621C72"/>
    <w:rsid w:val="00621CAD"/>
    <w:rsid w:val="00621CF8"/>
    <w:rsid w:val="006221CD"/>
    <w:rsid w:val="006222EE"/>
    <w:rsid w:val="006223A5"/>
    <w:rsid w:val="006228FA"/>
    <w:rsid w:val="006229E3"/>
    <w:rsid w:val="00622B26"/>
    <w:rsid w:val="0062323E"/>
    <w:rsid w:val="006232BF"/>
    <w:rsid w:val="00623367"/>
    <w:rsid w:val="00623397"/>
    <w:rsid w:val="00623427"/>
    <w:rsid w:val="00623AEB"/>
    <w:rsid w:val="00623BDA"/>
    <w:rsid w:val="00623DF9"/>
    <w:rsid w:val="00623E4E"/>
    <w:rsid w:val="006240D0"/>
    <w:rsid w:val="00624147"/>
    <w:rsid w:val="006246D8"/>
    <w:rsid w:val="00624922"/>
    <w:rsid w:val="00624956"/>
    <w:rsid w:val="00624A3A"/>
    <w:rsid w:val="00624AA2"/>
    <w:rsid w:val="00624C2C"/>
    <w:rsid w:val="00624C6E"/>
    <w:rsid w:val="00624EE9"/>
    <w:rsid w:val="00624FB3"/>
    <w:rsid w:val="00625586"/>
    <w:rsid w:val="00625727"/>
    <w:rsid w:val="00625889"/>
    <w:rsid w:val="00625AF9"/>
    <w:rsid w:val="00625B24"/>
    <w:rsid w:val="00625CE1"/>
    <w:rsid w:val="00625D8F"/>
    <w:rsid w:val="00625E5D"/>
    <w:rsid w:val="00625F31"/>
    <w:rsid w:val="0062600B"/>
    <w:rsid w:val="006260D2"/>
    <w:rsid w:val="0062657C"/>
    <w:rsid w:val="006265C9"/>
    <w:rsid w:val="00626634"/>
    <w:rsid w:val="00626747"/>
    <w:rsid w:val="00626785"/>
    <w:rsid w:val="00626919"/>
    <w:rsid w:val="00626AF8"/>
    <w:rsid w:val="00626C25"/>
    <w:rsid w:val="00626E64"/>
    <w:rsid w:val="0062704B"/>
    <w:rsid w:val="006270EF"/>
    <w:rsid w:val="0062725A"/>
    <w:rsid w:val="006272D0"/>
    <w:rsid w:val="00627338"/>
    <w:rsid w:val="0062798D"/>
    <w:rsid w:val="006279F7"/>
    <w:rsid w:val="00627B62"/>
    <w:rsid w:val="00627BA3"/>
    <w:rsid w:val="00627BBC"/>
    <w:rsid w:val="00627C39"/>
    <w:rsid w:val="00627E44"/>
    <w:rsid w:val="006300D7"/>
    <w:rsid w:val="006301B8"/>
    <w:rsid w:val="00630312"/>
    <w:rsid w:val="00630333"/>
    <w:rsid w:val="0063048E"/>
    <w:rsid w:val="006304D6"/>
    <w:rsid w:val="006304E7"/>
    <w:rsid w:val="006304EE"/>
    <w:rsid w:val="006304F0"/>
    <w:rsid w:val="00630530"/>
    <w:rsid w:val="006305A9"/>
    <w:rsid w:val="00630DFE"/>
    <w:rsid w:val="00630E63"/>
    <w:rsid w:val="00631007"/>
    <w:rsid w:val="00631162"/>
    <w:rsid w:val="00631207"/>
    <w:rsid w:val="006314FA"/>
    <w:rsid w:val="006317AF"/>
    <w:rsid w:val="00631826"/>
    <w:rsid w:val="006319BA"/>
    <w:rsid w:val="00631A4E"/>
    <w:rsid w:val="00631B49"/>
    <w:rsid w:val="00631B76"/>
    <w:rsid w:val="00631D0E"/>
    <w:rsid w:val="00631F3B"/>
    <w:rsid w:val="006326BC"/>
    <w:rsid w:val="00632763"/>
    <w:rsid w:val="0063283D"/>
    <w:rsid w:val="00632927"/>
    <w:rsid w:val="006329D8"/>
    <w:rsid w:val="00632A0E"/>
    <w:rsid w:val="00632A43"/>
    <w:rsid w:val="00632A4C"/>
    <w:rsid w:val="00632AC6"/>
    <w:rsid w:val="00632DF3"/>
    <w:rsid w:val="00632E7E"/>
    <w:rsid w:val="00632E88"/>
    <w:rsid w:val="00632EBB"/>
    <w:rsid w:val="00632EEF"/>
    <w:rsid w:val="00632F8E"/>
    <w:rsid w:val="0063305B"/>
    <w:rsid w:val="00633530"/>
    <w:rsid w:val="00633548"/>
    <w:rsid w:val="00633700"/>
    <w:rsid w:val="00633951"/>
    <w:rsid w:val="00633965"/>
    <w:rsid w:val="00633A29"/>
    <w:rsid w:val="00633A3A"/>
    <w:rsid w:val="00633B29"/>
    <w:rsid w:val="00633B5E"/>
    <w:rsid w:val="00633C0A"/>
    <w:rsid w:val="00633C5C"/>
    <w:rsid w:val="00633C99"/>
    <w:rsid w:val="00633E7A"/>
    <w:rsid w:val="00633E94"/>
    <w:rsid w:val="00633FA8"/>
    <w:rsid w:val="0063405E"/>
    <w:rsid w:val="006341AD"/>
    <w:rsid w:val="006341FE"/>
    <w:rsid w:val="00634251"/>
    <w:rsid w:val="006346F1"/>
    <w:rsid w:val="006347F5"/>
    <w:rsid w:val="0063496A"/>
    <w:rsid w:val="00634A5B"/>
    <w:rsid w:val="00634B2C"/>
    <w:rsid w:val="00634C75"/>
    <w:rsid w:val="00634E43"/>
    <w:rsid w:val="0063505C"/>
    <w:rsid w:val="00635131"/>
    <w:rsid w:val="006352BD"/>
    <w:rsid w:val="006353D0"/>
    <w:rsid w:val="006357A5"/>
    <w:rsid w:val="00635E27"/>
    <w:rsid w:val="00635EA0"/>
    <w:rsid w:val="00635EDC"/>
    <w:rsid w:val="00635F56"/>
    <w:rsid w:val="0063600F"/>
    <w:rsid w:val="00636035"/>
    <w:rsid w:val="00636094"/>
    <w:rsid w:val="0063633A"/>
    <w:rsid w:val="006363A4"/>
    <w:rsid w:val="006364EF"/>
    <w:rsid w:val="0063650D"/>
    <w:rsid w:val="00636983"/>
    <w:rsid w:val="00636A76"/>
    <w:rsid w:val="00636BAF"/>
    <w:rsid w:val="00636FBD"/>
    <w:rsid w:val="00637068"/>
    <w:rsid w:val="0063720A"/>
    <w:rsid w:val="00637369"/>
    <w:rsid w:val="006373C7"/>
    <w:rsid w:val="00637406"/>
    <w:rsid w:val="006375C3"/>
    <w:rsid w:val="00637A07"/>
    <w:rsid w:val="00637B7A"/>
    <w:rsid w:val="00637DDD"/>
    <w:rsid w:val="00637E00"/>
    <w:rsid w:val="006401C6"/>
    <w:rsid w:val="00640207"/>
    <w:rsid w:val="00640222"/>
    <w:rsid w:val="006402C9"/>
    <w:rsid w:val="006402D8"/>
    <w:rsid w:val="00640579"/>
    <w:rsid w:val="00640608"/>
    <w:rsid w:val="00640630"/>
    <w:rsid w:val="00640743"/>
    <w:rsid w:val="006409F3"/>
    <w:rsid w:val="00640BD3"/>
    <w:rsid w:val="00640D8A"/>
    <w:rsid w:val="00641061"/>
    <w:rsid w:val="006411DF"/>
    <w:rsid w:val="0064141B"/>
    <w:rsid w:val="00641450"/>
    <w:rsid w:val="00641487"/>
    <w:rsid w:val="00641598"/>
    <w:rsid w:val="0064190A"/>
    <w:rsid w:val="006419ED"/>
    <w:rsid w:val="00641A62"/>
    <w:rsid w:val="00641ABB"/>
    <w:rsid w:val="00641B2B"/>
    <w:rsid w:val="00641D72"/>
    <w:rsid w:val="00641D84"/>
    <w:rsid w:val="00641E1C"/>
    <w:rsid w:val="00642252"/>
    <w:rsid w:val="006426A6"/>
    <w:rsid w:val="006427DE"/>
    <w:rsid w:val="00642851"/>
    <w:rsid w:val="00642C85"/>
    <w:rsid w:val="00642CFC"/>
    <w:rsid w:val="00642D10"/>
    <w:rsid w:val="00642E65"/>
    <w:rsid w:val="00642EBF"/>
    <w:rsid w:val="0064353F"/>
    <w:rsid w:val="00643540"/>
    <w:rsid w:val="0064366E"/>
    <w:rsid w:val="006436BC"/>
    <w:rsid w:val="00643769"/>
    <w:rsid w:val="00643891"/>
    <w:rsid w:val="00643A93"/>
    <w:rsid w:val="00643DCD"/>
    <w:rsid w:val="00643FAB"/>
    <w:rsid w:val="00643FD1"/>
    <w:rsid w:val="006440AB"/>
    <w:rsid w:val="0064415F"/>
    <w:rsid w:val="00644200"/>
    <w:rsid w:val="0064428B"/>
    <w:rsid w:val="00644511"/>
    <w:rsid w:val="00644596"/>
    <w:rsid w:val="006445E8"/>
    <w:rsid w:val="00644773"/>
    <w:rsid w:val="0064479C"/>
    <w:rsid w:val="0064486C"/>
    <w:rsid w:val="00644ABA"/>
    <w:rsid w:val="00644C94"/>
    <w:rsid w:val="00644E60"/>
    <w:rsid w:val="00644ED3"/>
    <w:rsid w:val="00645005"/>
    <w:rsid w:val="00645147"/>
    <w:rsid w:val="00645190"/>
    <w:rsid w:val="006455C8"/>
    <w:rsid w:val="0064563A"/>
    <w:rsid w:val="00645ACC"/>
    <w:rsid w:val="00645C50"/>
    <w:rsid w:val="00645E10"/>
    <w:rsid w:val="00646502"/>
    <w:rsid w:val="0064655B"/>
    <w:rsid w:val="006466B5"/>
    <w:rsid w:val="00646872"/>
    <w:rsid w:val="00646AC5"/>
    <w:rsid w:val="00646BCE"/>
    <w:rsid w:val="00646DEC"/>
    <w:rsid w:val="00646F38"/>
    <w:rsid w:val="00646F76"/>
    <w:rsid w:val="006472A7"/>
    <w:rsid w:val="006477A7"/>
    <w:rsid w:val="00647914"/>
    <w:rsid w:val="00647AC0"/>
    <w:rsid w:val="00647C88"/>
    <w:rsid w:val="00647CB3"/>
    <w:rsid w:val="00647F06"/>
    <w:rsid w:val="00647F79"/>
    <w:rsid w:val="00650128"/>
    <w:rsid w:val="00650150"/>
    <w:rsid w:val="00650185"/>
    <w:rsid w:val="006501F6"/>
    <w:rsid w:val="00650468"/>
    <w:rsid w:val="006504A7"/>
    <w:rsid w:val="00650810"/>
    <w:rsid w:val="00650839"/>
    <w:rsid w:val="00650854"/>
    <w:rsid w:val="00650953"/>
    <w:rsid w:val="006509FA"/>
    <w:rsid w:val="00650D1E"/>
    <w:rsid w:val="00650D3F"/>
    <w:rsid w:val="00650D82"/>
    <w:rsid w:val="00650E4C"/>
    <w:rsid w:val="00650E8B"/>
    <w:rsid w:val="00650EB8"/>
    <w:rsid w:val="00650F7C"/>
    <w:rsid w:val="00650FBE"/>
    <w:rsid w:val="00650FFB"/>
    <w:rsid w:val="0065127C"/>
    <w:rsid w:val="006513A7"/>
    <w:rsid w:val="006513D5"/>
    <w:rsid w:val="00651416"/>
    <w:rsid w:val="0065141B"/>
    <w:rsid w:val="006516B9"/>
    <w:rsid w:val="0065184F"/>
    <w:rsid w:val="006518B1"/>
    <w:rsid w:val="006518F0"/>
    <w:rsid w:val="00651AD3"/>
    <w:rsid w:val="00651B74"/>
    <w:rsid w:val="00651CDB"/>
    <w:rsid w:val="00651FA0"/>
    <w:rsid w:val="00652082"/>
    <w:rsid w:val="0065208F"/>
    <w:rsid w:val="006521E6"/>
    <w:rsid w:val="0065285B"/>
    <w:rsid w:val="00652CEA"/>
    <w:rsid w:val="00652FB2"/>
    <w:rsid w:val="00653217"/>
    <w:rsid w:val="00653273"/>
    <w:rsid w:val="00653433"/>
    <w:rsid w:val="00653636"/>
    <w:rsid w:val="00653753"/>
    <w:rsid w:val="006538D5"/>
    <w:rsid w:val="00653A47"/>
    <w:rsid w:val="00653CCF"/>
    <w:rsid w:val="00653E88"/>
    <w:rsid w:val="00653FEA"/>
    <w:rsid w:val="00653FED"/>
    <w:rsid w:val="00654107"/>
    <w:rsid w:val="0065424F"/>
    <w:rsid w:val="00654479"/>
    <w:rsid w:val="006544F6"/>
    <w:rsid w:val="00654C84"/>
    <w:rsid w:val="00654EF7"/>
    <w:rsid w:val="00655070"/>
    <w:rsid w:val="006550FB"/>
    <w:rsid w:val="0065517F"/>
    <w:rsid w:val="00655223"/>
    <w:rsid w:val="0065525C"/>
    <w:rsid w:val="00655317"/>
    <w:rsid w:val="00655451"/>
    <w:rsid w:val="0065546C"/>
    <w:rsid w:val="00655492"/>
    <w:rsid w:val="006555A1"/>
    <w:rsid w:val="006556BD"/>
    <w:rsid w:val="00655780"/>
    <w:rsid w:val="0065594D"/>
    <w:rsid w:val="00655AA3"/>
    <w:rsid w:val="00656197"/>
    <w:rsid w:val="006561FF"/>
    <w:rsid w:val="006562D9"/>
    <w:rsid w:val="00656373"/>
    <w:rsid w:val="00656461"/>
    <w:rsid w:val="0065661D"/>
    <w:rsid w:val="00656936"/>
    <w:rsid w:val="00656BB0"/>
    <w:rsid w:val="00656D6F"/>
    <w:rsid w:val="00656F4C"/>
    <w:rsid w:val="00656FF8"/>
    <w:rsid w:val="00657005"/>
    <w:rsid w:val="0065701A"/>
    <w:rsid w:val="006571B9"/>
    <w:rsid w:val="006572FB"/>
    <w:rsid w:val="00657754"/>
    <w:rsid w:val="006578D9"/>
    <w:rsid w:val="00657B20"/>
    <w:rsid w:val="00657F67"/>
    <w:rsid w:val="00657F69"/>
    <w:rsid w:val="006601A0"/>
    <w:rsid w:val="006605DC"/>
    <w:rsid w:val="006607C5"/>
    <w:rsid w:val="00660BA3"/>
    <w:rsid w:val="00661437"/>
    <w:rsid w:val="0066146F"/>
    <w:rsid w:val="006615A3"/>
    <w:rsid w:val="006615CC"/>
    <w:rsid w:val="00661636"/>
    <w:rsid w:val="006616B0"/>
    <w:rsid w:val="006616C5"/>
    <w:rsid w:val="00661C4E"/>
    <w:rsid w:val="00661CC2"/>
    <w:rsid w:val="00661D35"/>
    <w:rsid w:val="00661FA0"/>
    <w:rsid w:val="0066214C"/>
    <w:rsid w:val="00662166"/>
    <w:rsid w:val="00662386"/>
    <w:rsid w:val="0066249B"/>
    <w:rsid w:val="006625B2"/>
    <w:rsid w:val="006626B3"/>
    <w:rsid w:val="006627E5"/>
    <w:rsid w:val="00662836"/>
    <w:rsid w:val="0066287E"/>
    <w:rsid w:val="006629CE"/>
    <w:rsid w:val="00662FA2"/>
    <w:rsid w:val="00662FC4"/>
    <w:rsid w:val="0066307D"/>
    <w:rsid w:val="0066310A"/>
    <w:rsid w:val="0066335F"/>
    <w:rsid w:val="0066355A"/>
    <w:rsid w:val="006635C6"/>
    <w:rsid w:val="006635DC"/>
    <w:rsid w:val="0066369A"/>
    <w:rsid w:val="006638C6"/>
    <w:rsid w:val="00663908"/>
    <w:rsid w:val="0066399A"/>
    <w:rsid w:val="00663C7B"/>
    <w:rsid w:val="00663DAB"/>
    <w:rsid w:val="00663F65"/>
    <w:rsid w:val="00663F9B"/>
    <w:rsid w:val="006640F3"/>
    <w:rsid w:val="006643A5"/>
    <w:rsid w:val="00664678"/>
    <w:rsid w:val="006646F4"/>
    <w:rsid w:val="006647A2"/>
    <w:rsid w:val="00664838"/>
    <w:rsid w:val="00664927"/>
    <w:rsid w:val="00664B8D"/>
    <w:rsid w:val="00664C4A"/>
    <w:rsid w:val="00664DE5"/>
    <w:rsid w:val="00664F20"/>
    <w:rsid w:val="00664F2C"/>
    <w:rsid w:val="00664FF9"/>
    <w:rsid w:val="006650F1"/>
    <w:rsid w:val="006651A0"/>
    <w:rsid w:val="006651D8"/>
    <w:rsid w:val="00665229"/>
    <w:rsid w:val="00665316"/>
    <w:rsid w:val="006654E8"/>
    <w:rsid w:val="0066568F"/>
    <w:rsid w:val="006656C8"/>
    <w:rsid w:val="006657FE"/>
    <w:rsid w:val="006659B0"/>
    <w:rsid w:val="00665AF0"/>
    <w:rsid w:val="00665BFF"/>
    <w:rsid w:val="00665CA8"/>
    <w:rsid w:val="00665CCE"/>
    <w:rsid w:val="00665FA6"/>
    <w:rsid w:val="0066606C"/>
    <w:rsid w:val="00666182"/>
    <w:rsid w:val="00666196"/>
    <w:rsid w:val="006664A0"/>
    <w:rsid w:val="00666826"/>
    <w:rsid w:val="0066686C"/>
    <w:rsid w:val="006668EB"/>
    <w:rsid w:val="00666C39"/>
    <w:rsid w:val="00666E49"/>
    <w:rsid w:val="00666EA6"/>
    <w:rsid w:val="0066704A"/>
    <w:rsid w:val="006672FC"/>
    <w:rsid w:val="00667378"/>
    <w:rsid w:val="0066745C"/>
    <w:rsid w:val="006679F2"/>
    <w:rsid w:val="006679FC"/>
    <w:rsid w:val="00667A27"/>
    <w:rsid w:val="00667E84"/>
    <w:rsid w:val="00667FB9"/>
    <w:rsid w:val="006700B9"/>
    <w:rsid w:val="00670204"/>
    <w:rsid w:val="00670290"/>
    <w:rsid w:val="00670429"/>
    <w:rsid w:val="006704BF"/>
    <w:rsid w:val="00670646"/>
    <w:rsid w:val="006707FE"/>
    <w:rsid w:val="00670ACE"/>
    <w:rsid w:val="00670AD6"/>
    <w:rsid w:val="00670ECD"/>
    <w:rsid w:val="00671010"/>
    <w:rsid w:val="0067106A"/>
    <w:rsid w:val="00671213"/>
    <w:rsid w:val="00671908"/>
    <w:rsid w:val="00671AD5"/>
    <w:rsid w:val="00671AF5"/>
    <w:rsid w:val="00671B4F"/>
    <w:rsid w:val="00671FDD"/>
    <w:rsid w:val="00672503"/>
    <w:rsid w:val="00672565"/>
    <w:rsid w:val="006725CC"/>
    <w:rsid w:val="0067273D"/>
    <w:rsid w:val="006727B7"/>
    <w:rsid w:val="00672923"/>
    <w:rsid w:val="00672966"/>
    <w:rsid w:val="0067297C"/>
    <w:rsid w:val="00672F20"/>
    <w:rsid w:val="0067305D"/>
    <w:rsid w:val="00673296"/>
    <w:rsid w:val="00673378"/>
    <w:rsid w:val="006733B2"/>
    <w:rsid w:val="0067343E"/>
    <w:rsid w:val="006734D9"/>
    <w:rsid w:val="00673536"/>
    <w:rsid w:val="006735BC"/>
    <w:rsid w:val="00673A34"/>
    <w:rsid w:val="00673B35"/>
    <w:rsid w:val="00673BDE"/>
    <w:rsid w:val="00673EB7"/>
    <w:rsid w:val="00673EED"/>
    <w:rsid w:val="00673FBF"/>
    <w:rsid w:val="00674087"/>
    <w:rsid w:val="006740F1"/>
    <w:rsid w:val="00674277"/>
    <w:rsid w:val="0067439E"/>
    <w:rsid w:val="00674460"/>
    <w:rsid w:val="006746EB"/>
    <w:rsid w:val="00674844"/>
    <w:rsid w:val="00674B75"/>
    <w:rsid w:val="00674CDE"/>
    <w:rsid w:val="006754D4"/>
    <w:rsid w:val="006754DA"/>
    <w:rsid w:val="00675652"/>
    <w:rsid w:val="0067570A"/>
    <w:rsid w:val="006758E5"/>
    <w:rsid w:val="00675A1A"/>
    <w:rsid w:val="00675A3D"/>
    <w:rsid w:val="00675ECB"/>
    <w:rsid w:val="006762CA"/>
    <w:rsid w:val="0067649C"/>
    <w:rsid w:val="006764DD"/>
    <w:rsid w:val="0067652C"/>
    <w:rsid w:val="006767B8"/>
    <w:rsid w:val="0067691C"/>
    <w:rsid w:val="00676AC5"/>
    <w:rsid w:val="00676C77"/>
    <w:rsid w:val="00677206"/>
    <w:rsid w:val="0067720C"/>
    <w:rsid w:val="00677236"/>
    <w:rsid w:val="00677270"/>
    <w:rsid w:val="0067727B"/>
    <w:rsid w:val="00677285"/>
    <w:rsid w:val="0067733E"/>
    <w:rsid w:val="00677402"/>
    <w:rsid w:val="00677489"/>
    <w:rsid w:val="0067755E"/>
    <w:rsid w:val="00677670"/>
    <w:rsid w:val="00677725"/>
    <w:rsid w:val="006777B7"/>
    <w:rsid w:val="00677B86"/>
    <w:rsid w:val="00677C7C"/>
    <w:rsid w:val="00677C84"/>
    <w:rsid w:val="00677DFC"/>
    <w:rsid w:val="00677F10"/>
    <w:rsid w:val="00677F66"/>
    <w:rsid w:val="00677FE0"/>
    <w:rsid w:val="006800FB"/>
    <w:rsid w:val="0068013A"/>
    <w:rsid w:val="00680501"/>
    <w:rsid w:val="006806B5"/>
    <w:rsid w:val="006808C7"/>
    <w:rsid w:val="00680A97"/>
    <w:rsid w:val="00680DBF"/>
    <w:rsid w:val="00680F30"/>
    <w:rsid w:val="00680F72"/>
    <w:rsid w:val="00680F81"/>
    <w:rsid w:val="0068102D"/>
    <w:rsid w:val="0068104F"/>
    <w:rsid w:val="00681121"/>
    <w:rsid w:val="0068116F"/>
    <w:rsid w:val="00681254"/>
    <w:rsid w:val="00681307"/>
    <w:rsid w:val="006813E0"/>
    <w:rsid w:val="00681591"/>
    <w:rsid w:val="0068159A"/>
    <w:rsid w:val="0068163B"/>
    <w:rsid w:val="006818CE"/>
    <w:rsid w:val="006819C4"/>
    <w:rsid w:val="00681AAB"/>
    <w:rsid w:val="006820C0"/>
    <w:rsid w:val="00682128"/>
    <w:rsid w:val="0068226B"/>
    <w:rsid w:val="006823C1"/>
    <w:rsid w:val="006826B0"/>
    <w:rsid w:val="0068295F"/>
    <w:rsid w:val="00682BA4"/>
    <w:rsid w:val="00682E47"/>
    <w:rsid w:val="00682EAE"/>
    <w:rsid w:val="00682ED3"/>
    <w:rsid w:val="00682FD3"/>
    <w:rsid w:val="0068310C"/>
    <w:rsid w:val="006835E7"/>
    <w:rsid w:val="00683B53"/>
    <w:rsid w:val="00683D7F"/>
    <w:rsid w:val="00683E9E"/>
    <w:rsid w:val="00683F81"/>
    <w:rsid w:val="00683FE3"/>
    <w:rsid w:val="006840B1"/>
    <w:rsid w:val="00684258"/>
    <w:rsid w:val="006845C9"/>
    <w:rsid w:val="0068463F"/>
    <w:rsid w:val="006846BD"/>
    <w:rsid w:val="006846C0"/>
    <w:rsid w:val="006849E2"/>
    <w:rsid w:val="00684DFA"/>
    <w:rsid w:val="00685304"/>
    <w:rsid w:val="006853FF"/>
    <w:rsid w:val="00685725"/>
    <w:rsid w:val="0068576B"/>
    <w:rsid w:val="00685834"/>
    <w:rsid w:val="0068591C"/>
    <w:rsid w:val="00685964"/>
    <w:rsid w:val="00685AB9"/>
    <w:rsid w:val="00685D3B"/>
    <w:rsid w:val="00685DA6"/>
    <w:rsid w:val="00685DB7"/>
    <w:rsid w:val="00685E34"/>
    <w:rsid w:val="00685EDA"/>
    <w:rsid w:val="00685F8A"/>
    <w:rsid w:val="0068623E"/>
    <w:rsid w:val="0068634B"/>
    <w:rsid w:val="00686350"/>
    <w:rsid w:val="00686366"/>
    <w:rsid w:val="006863FE"/>
    <w:rsid w:val="00686522"/>
    <w:rsid w:val="0068653A"/>
    <w:rsid w:val="00686591"/>
    <w:rsid w:val="006869A4"/>
    <w:rsid w:val="00686A14"/>
    <w:rsid w:val="00686DC3"/>
    <w:rsid w:val="00686FAD"/>
    <w:rsid w:val="0068721F"/>
    <w:rsid w:val="0068784F"/>
    <w:rsid w:val="0068789B"/>
    <w:rsid w:val="006878B2"/>
    <w:rsid w:val="00687A10"/>
    <w:rsid w:val="00687E50"/>
    <w:rsid w:val="006903E2"/>
    <w:rsid w:val="006904A9"/>
    <w:rsid w:val="006906DD"/>
    <w:rsid w:val="0069084E"/>
    <w:rsid w:val="00690AD1"/>
    <w:rsid w:val="00690D12"/>
    <w:rsid w:val="00690E39"/>
    <w:rsid w:val="00690F0E"/>
    <w:rsid w:val="006910DC"/>
    <w:rsid w:val="00691382"/>
    <w:rsid w:val="00691471"/>
    <w:rsid w:val="006914C2"/>
    <w:rsid w:val="00691626"/>
    <w:rsid w:val="006919C5"/>
    <w:rsid w:val="00691BA2"/>
    <w:rsid w:val="00691C14"/>
    <w:rsid w:val="00691E6F"/>
    <w:rsid w:val="00691E81"/>
    <w:rsid w:val="00691F47"/>
    <w:rsid w:val="00691FDD"/>
    <w:rsid w:val="0069200B"/>
    <w:rsid w:val="00692218"/>
    <w:rsid w:val="0069252C"/>
    <w:rsid w:val="0069258C"/>
    <w:rsid w:val="00692799"/>
    <w:rsid w:val="006927F0"/>
    <w:rsid w:val="006927F9"/>
    <w:rsid w:val="00692A0D"/>
    <w:rsid w:val="00692BDC"/>
    <w:rsid w:val="00693077"/>
    <w:rsid w:val="00693295"/>
    <w:rsid w:val="00693529"/>
    <w:rsid w:val="006935B9"/>
    <w:rsid w:val="006935E1"/>
    <w:rsid w:val="00693839"/>
    <w:rsid w:val="00693A5C"/>
    <w:rsid w:val="00693B33"/>
    <w:rsid w:val="00693EAC"/>
    <w:rsid w:val="00693F0A"/>
    <w:rsid w:val="0069406B"/>
    <w:rsid w:val="006941C1"/>
    <w:rsid w:val="0069444F"/>
    <w:rsid w:val="0069447C"/>
    <w:rsid w:val="006944D9"/>
    <w:rsid w:val="0069463D"/>
    <w:rsid w:val="006947E0"/>
    <w:rsid w:val="006949AD"/>
    <w:rsid w:val="006949B1"/>
    <w:rsid w:val="00694A60"/>
    <w:rsid w:val="00694E1F"/>
    <w:rsid w:val="00694EB7"/>
    <w:rsid w:val="00695272"/>
    <w:rsid w:val="00695311"/>
    <w:rsid w:val="00695556"/>
    <w:rsid w:val="006959AE"/>
    <w:rsid w:val="006959D2"/>
    <w:rsid w:val="00695C1B"/>
    <w:rsid w:val="00695C4D"/>
    <w:rsid w:val="00695D04"/>
    <w:rsid w:val="00695DDA"/>
    <w:rsid w:val="00695F39"/>
    <w:rsid w:val="00696137"/>
    <w:rsid w:val="00696244"/>
    <w:rsid w:val="006962A9"/>
    <w:rsid w:val="00696326"/>
    <w:rsid w:val="0069681E"/>
    <w:rsid w:val="0069689B"/>
    <w:rsid w:val="0069696B"/>
    <w:rsid w:val="006969D6"/>
    <w:rsid w:val="00696A0E"/>
    <w:rsid w:val="00696AC3"/>
    <w:rsid w:val="00696B6A"/>
    <w:rsid w:val="00696DD1"/>
    <w:rsid w:val="00696EDD"/>
    <w:rsid w:val="0069727E"/>
    <w:rsid w:val="00697380"/>
    <w:rsid w:val="00697409"/>
    <w:rsid w:val="0069755C"/>
    <w:rsid w:val="006979DC"/>
    <w:rsid w:val="00697AEA"/>
    <w:rsid w:val="00697C2C"/>
    <w:rsid w:val="00697C6A"/>
    <w:rsid w:val="00697CF1"/>
    <w:rsid w:val="00697E0B"/>
    <w:rsid w:val="00697F71"/>
    <w:rsid w:val="006A04D8"/>
    <w:rsid w:val="006A05EF"/>
    <w:rsid w:val="006A0942"/>
    <w:rsid w:val="006A0B21"/>
    <w:rsid w:val="006A0E6D"/>
    <w:rsid w:val="006A14CF"/>
    <w:rsid w:val="006A1667"/>
    <w:rsid w:val="006A18DD"/>
    <w:rsid w:val="006A1C37"/>
    <w:rsid w:val="006A1EB1"/>
    <w:rsid w:val="006A20BD"/>
    <w:rsid w:val="006A2312"/>
    <w:rsid w:val="006A2347"/>
    <w:rsid w:val="006A23AC"/>
    <w:rsid w:val="006A23E1"/>
    <w:rsid w:val="006A24B3"/>
    <w:rsid w:val="006A26D4"/>
    <w:rsid w:val="006A26E9"/>
    <w:rsid w:val="006A2718"/>
    <w:rsid w:val="006A27F3"/>
    <w:rsid w:val="006A2AEE"/>
    <w:rsid w:val="006A2BF5"/>
    <w:rsid w:val="006A2C12"/>
    <w:rsid w:val="006A2D0E"/>
    <w:rsid w:val="006A2DFB"/>
    <w:rsid w:val="006A2E66"/>
    <w:rsid w:val="006A3018"/>
    <w:rsid w:val="006A318A"/>
    <w:rsid w:val="006A3227"/>
    <w:rsid w:val="006A3396"/>
    <w:rsid w:val="006A3A46"/>
    <w:rsid w:val="006A3B30"/>
    <w:rsid w:val="006A3B5A"/>
    <w:rsid w:val="006A3BAC"/>
    <w:rsid w:val="006A3DA9"/>
    <w:rsid w:val="006A3F94"/>
    <w:rsid w:val="006A3F98"/>
    <w:rsid w:val="006A4003"/>
    <w:rsid w:val="006A40D0"/>
    <w:rsid w:val="006A4113"/>
    <w:rsid w:val="006A4167"/>
    <w:rsid w:val="006A4295"/>
    <w:rsid w:val="006A44C8"/>
    <w:rsid w:val="006A48FF"/>
    <w:rsid w:val="006A49B5"/>
    <w:rsid w:val="006A4F95"/>
    <w:rsid w:val="006A4FCC"/>
    <w:rsid w:val="006A4FF3"/>
    <w:rsid w:val="006A5012"/>
    <w:rsid w:val="006A53A6"/>
    <w:rsid w:val="006A54F2"/>
    <w:rsid w:val="006A55D5"/>
    <w:rsid w:val="006A57DB"/>
    <w:rsid w:val="006A57DD"/>
    <w:rsid w:val="006A584E"/>
    <w:rsid w:val="006A5A45"/>
    <w:rsid w:val="006A5CA3"/>
    <w:rsid w:val="006A5D3C"/>
    <w:rsid w:val="006A5D5C"/>
    <w:rsid w:val="006A5E26"/>
    <w:rsid w:val="006A5FB0"/>
    <w:rsid w:val="006A5FCE"/>
    <w:rsid w:val="006A60C0"/>
    <w:rsid w:val="006A6115"/>
    <w:rsid w:val="006A658A"/>
    <w:rsid w:val="006A6856"/>
    <w:rsid w:val="006A6A94"/>
    <w:rsid w:val="006A6B3F"/>
    <w:rsid w:val="006A6B5E"/>
    <w:rsid w:val="006A6B69"/>
    <w:rsid w:val="006A6F0F"/>
    <w:rsid w:val="006A7415"/>
    <w:rsid w:val="006A7497"/>
    <w:rsid w:val="006A74C0"/>
    <w:rsid w:val="006A7517"/>
    <w:rsid w:val="006A7574"/>
    <w:rsid w:val="006A7579"/>
    <w:rsid w:val="006A78D9"/>
    <w:rsid w:val="006A7BDA"/>
    <w:rsid w:val="006A7F53"/>
    <w:rsid w:val="006A7FD4"/>
    <w:rsid w:val="006B00E7"/>
    <w:rsid w:val="006B0134"/>
    <w:rsid w:val="006B0178"/>
    <w:rsid w:val="006B0182"/>
    <w:rsid w:val="006B0489"/>
    <w:rsid w:val="006B051F"/>
    <w:rsid w:val="006B05F5"/>
    <w:rsid w:val="006B0633"/>
    <w:rsid w:val="006B0A30"/>
    <w:rsid w:val="006B1213"/>
    <w:rsid w:val="006B1298"/>
    <w:rsid w:val="006B1609"/>
    <w:rsid w:val="006B163E"/>
    <w:rsid w:val="006B166D"/>
    <w:rsid w:val="006B17FC"/>
    <w:rsid w:val="006B19B2"/>
    <w:rsid w:val="006B1A07"/>
    <w:rsid w:val="006B1AA4"/>
    <w:rsid w:val="006B1CB3"/>
    <w:rsid w:val="006B1DA2"/>
    <w:rsid w:val="006B1F24"/>
    <w:rsid w:val="006B1F5F"/>
    <w:rsid w:val="006B1FE8"/>
    <w:rsid w:val="006B2008"/>
    <w:rsid w:val="006B21E9"/>
    <w:rsid w:val="006B242D"/>
    <w:rsid w:val="006B2431"/>
    <w:rsid w:val="006B2E34"/>
    <w:rsid w:val="006B3352"/>
    <w:rsid w:val="006B3496"/>
    <w:rsid w:val="006B3670"/>
    <w:rsid w:val="006B393F"/>
    <w:rsid w:val="006B3AEF"/>
    <w:rsid w:val="006B3C03"/>
    <w:rsid w:val="006B3D42"/>
    <w:rsid w:val="006B3D68"/>
    <w:rsid w:val="006B3DBE"/>
    <w:rsid w:val="006B3E55"/>
    <w:rsid w:val="006B401E"/>
    <w:rsid w:val="006B4044"/>
    <w:rsid w:val="006B4256"/>
    <w:rsid w:val="006B44B3"/>
    <w:rsid w:val="006B44D1"/>
    <w:rsid w:val="006B4641"/>
    <w:rsid w:val="006B46B3"/>
    <w:rsid w:val="006B4931"/>
    <w:rsid w:val="006B4AA5"/>
    <w:rsid w:val="006B4B70"/>
    <w:rsid w:val="006B4F42"/>
    <w:rsid w:val="006B505C"/>
    <w:rsid w:val="006B5111"/>
    <w:rsid w:val="006B5E23"/>
    <w:rsid w:val="006B5E6A"/>
    <w:rsid w:val="006B5FEE"/>
    <w:rsid w:val="006B600E"/>
    <w:rsid w:val="006B612B"/>
    <w:rsid w:val="006B6346"/>
    <w:rsid w:val="006B642C"/>
    <w:rsid w:val="006B64BC"/>
    <w:rsid w:val="006B64E0"/>
    <w:rsid w:val="006B68AC"/>
    <w:rsid w:val="006B6A49"/>
    <w:rsid w:val="006B6AD0"/>
    <w:rsid w:val="006B6B52"/>
    <w:rsid w:val="006B6BA3"/>
    <w:rsid w:val="006B6C83"/>
    <w:rsid w:val="006B6C95"/>
    <w:rsid w:val="006B71D8"/>
    <w:rsid w:val="006B7241"/>
    <w:rsid w:val="006B725C"/>
    <w:rsid w:val="006B72DF"/>
    <w:rsid w:val="006B73C4"/>
    <w:rsid w:val="006B73FF"/>
    <w:rsid w:val="006B77E9"/>
    <w:rsid w:val="006B7864"/>
    <w:rsid w:val="006B7873"/>
    <w:rsid w:val="006B7D3A"/>
    <w:rsid w:val="006C00FD"/>
    <w:rsid w:val="006C03B2"/>
    <w:rsid w:val="006C04CC"/>
    <w:rsid w:val="006C09DD"/>
    <w:rsid w:val="006C0B08"/>
    <w:rsid w:val="006C0D37"/>
    <w:rsid w:val="006C0E1B"/>
    <w:rsid w:val="006C0E81"/>
    <w:rsid w:val="006C1142"/>
    <w:rsid w:val="006C12C9"/>
    <w:rsid w:val="006C131D"/>
    <w:rsid w:val="006C1366"/>
    <w:rsid w:val="006C1443"/>
    <w:rsid w:val="006C146A"/>
    <w:rsid w:val="006C152C"/>
    <w:rsid w:val="006C16B4"/>
    <w:rsid w:val="006C1A29"/>
    <w:rsid w:val="006C1B3F"/>
    <w:rsid w:val="006C1C75"/>
    <w:rsid w:val="006C1E62"/>
    <w:rsid w:val="006C1F77"/>
    <w:rsid w:val="006C22BD"/>
    <w:rsid w:val="006C23AC"/>
    <w:rsid w:val="006C2604"/>
    <w:rsid w:val="006C27AD"/>
    <w:rsid w:val="006C2BCA"/>
    <w:rsid w:val="006C2DAC"/>
    <w:rsid w:val="006C2DFD"/>
    <w:rsid w:val="006C304F"/>
    <w:rsid w:val="006C30AD"/>
    <w:rsid w:val="006C30C3"/>
    <w:rsid w:val="006C3309"/>
    <w:rsid w:val="006C342F"/>
    <w:rsid w:val="006C35B0"/>
    <w:rsid w:val="006C375B"/>
    <w:rsid w:val="006C3A32"/>
    <w:rsid w:val="006C3A98"/>
    <w:rsid w:val="006C3B8F"/>
    <w:rsid w:val="006C3F6B"/>
    <w:rsid w:val="006C3F6E"/>
    <w:rsid w:val="006C3F91"/>
    <w:rsid w:val="006C3FF3"/>
    <w:rsid w:val="006C3FF4"/>
    <w:rsid w:val="006C410A"/>
    <w:rsid w:val="006C44D3"/>
    <w:rsid w:val="006C456C"/>
    <w:rsid w:val="006C45C1"/>
    <w:rsid w:val="006C4AED"/>
    <w:rsid w:val="006C4B11"/>
    <w:rsid w:val="006C4D69"/>
    <w:rsid w:val="006C4E89"/>
    <w:rsid w:val="006C505D"/>
    <w:rsid w:val="006C50C3"/>
    <w:rsid w:val="006C5486"/>
    <w:rsid w:val="006C54AC"/>
    <w:rsid w:val="006C566C"/>
    <w:rsid w:val="006C57EC"/>
    <w:rsid w:val="006C5842"/>
    <w:rsid w:val="006C5A84"/>
    <w:rsid w:val="006C5B5D"/>
    <w:rsid w:val="006C5C20"/>
    <w:rsid w:val="006C5CB5"/>
    <w:rsid w:val="006C5D82"/>
    <w:rsid w:val="006C5DB2"/>
    <w:rsid w:val="006C5FF1"/>
    <w:rsid w:val="006C61E4"/>
    <w:rsid w:val="006C6287"/>
    <w:rsid w:val="006C62B8"/>
    <w:rsid w:val="006C6350"/>
    <w:rsid w:val="006C6564"/>
    <w:rsid w:val="006C671A"/>
    <w:rsid w:val="006C677C"/>
    <w:rsid w:val="006C6ADE"/>
    <w:rsid w:val="006C6B64"/>
    <w:rsid w:val="006C6E92"/>
    <w:rsid w:val="006C7090"/>
    <w:rsid w:val="006C7144"/>
    <w:rsid w:val="006C72AC"/>
    <w:rsid w:val="006C7464"/>
    <w:rsid w:val="006C75C9"/>
    <w:rsid w:val="006C79FE"/>
    <w:rsid w:val="006C7AAD"/>
    <w:rsid w:val="006C7CAC"/>
    <w:rsid w:val="006C7D7A"/>
    <w:rsid w:val="006C7FB9"/>
    <w:rsid w:val="006D008B"/>
    <w:rsid w:val="006D01D0"/>
    <w:rsid w:val="006D0208"/>
    <w:rsid w:val="006D0395"/>
    <w:rsid w:val="006D03B0"/>
    <w:rsid w:val="006D049B"/>
    <w:rsid w:val="006D07F3"/>
    <w:rsid w:val="006D0846"/>
    <w:rsid w:val="006D08CE"/>
    <w:rsid w:val="006D0C09"/>
    <w:rsid w:val="006D0F07"/>
    <w:rsid w:val="006D15F5"/>
    <w:rsid w:val="006D1863"/>
    <w:rsid w:val="006D18E1"/>
    <w:rsid w:val="006D1A23"/>
    <w:rsid w:val="006D1B83"/>
    <w:rsid w:val="006D1CF4"/>
    <w:rsid w:val="006D1D0D"/>
    <w:rsid w:val="006D1D3A"/>
    <w:rsid w:val="006D1DFA"/>
    <w:rsid w:val="006D1F1A"/>
    <w:rsid w:val="006D2039"/>
    <w:rsid w:val="006D2082"/>
    <w:rsid w:val="006D208D"/>
    <w:rsid w:val="006D20AC"/>
    <w:rsid w:val="006D217B"/>
    <w:rsid w:val="006D21FF"/>
    <w:rsid w:val="006D23C8"/>
    <w:rsid w:val="006D2561"/>
    <w:rsid w:val="006D272A"/>
    <w:rsid w:val="006D2979"/>
    <w:rsid w:val="006D29A7"/>
    <w:rsid w:val="006D2D16"/>
    <w:rsid w:val="006D3014"/>
    <w:rsid w:val="006D30A8"/>
    <w:rsid w:val="006D3160"/>
    <w:rsid w:val="006D31AF"/>
    <w:rsid w:val="006D31DD"/>
    <w:rsid w:val="006D323D"/>
    <w:rsid w:val="006D3344"/>
    <w:rsid w:val="006D3415"/>
    <w:rsid w:val="006D35B5"/>
    <w:rsid w:val="006D35CD"/>
    <w:rsid w:val="006D3728"/>
    <w:rsid w:val="006D3980"/>
    <w:rsid w:val="006D39FC"/>
    <w:rsid w:val="006D3C4D"/>
    <w:rsid w:val="006D3D01"/>
    <w:rsid w:val="006D3ED5"/>
    <w:rsid w:val="006D3F33"/>
    <w:rsid w:val="006D4133"/>
    <w:rsid w:val="006D419F"/>
    <w:rsid w:val="006D4373"/>
    <w:rsid w:val="006D492A"/>
    <w:rsid w:val="006D493C"/>
    <w:rsid w:val="006D49B1"/>
    <w:rsid w:val="006D4CCB"/>
    <w:rsid w:val="006D4DBB"/>
    <w:rsid w:val="006D4E3F"/>
    <w:rsid w:val="006D4EE0"/>
    <w:rsid w:val="006D5384"/>
    <w:rsid w:val="006D5457"/>
    <w:rsid w:val="006D5532"/>
    <w:rsid w:val="006D55AD"/>
    <w:rsid w:val="006D5680"/>
    <w:rsid w:val="006D582A"/>
    <w:rsid w:val="006D59BF"/>
    <w:rsid w:val="006D5A62"/>
    <w:rsid w:val="006D5BC7"/>
    <w:rsid w:val="006D5D34"/>
    <w:rsid w:val="006D5EC2"/>
    <w:rsid w:val="006D5F8A"/>
    <w:rsid w:val="006D5FDD"/>
    <w:rsid w:val="006D5FEF"/>
    <w:rsid w:val="006D6275"/>
    <w:rsid w:val="006D64E2"/>
    <w:rsid w:val="006D651A"/>
    <w:rsid w:val="006D6604"/>
    <w:rsid w:val="006D667A"/>
    <w:rsid w:val="006D67F1"/>
    <w:rsid w:val="006D6862"/>
    <w:rsid w:val="006D6AA6"/>
    <w:rsid w:val="006D6DE4"/>
    <w:rsid w:val="006D716D"/>
    <w:rsid w:val="006D72E1"/>
    <w:rsid w:val="006D730A"/>
    <w:rsid w:val="006D74C2"/>
    <w:rsid w:val="006D74C9"/>
    <w:rsid w:val="006D7598"/>
    <w:rsid w:val="006D764B"/>
    <w:rsid w:val="006D783A"/>
    <w:rsid w:val="006D7B93"/>
    <w:rsid w:val="006D7BB2"/>
    <w:rsid w:val="006D7BBD"/>
    <w:rsid w:val="006D7C30"/>
    <w:rsid w:val="006D7D69"/>
    <w:rsid w:val="006D7DAD"/>
    <w:rsid w:val="006D7EC6"/>
    <w:rsid w:val="006E00A6"/>
    <w:rsid w:val="006E032D"/>
    <w:rsid w:val="006E0416"/>
    <w:rsid w:val="006E0566"/>
    <w:rsid w:val="006E06E4"/>
    <w:rsid w:val="006E071A"/>
    <w:rsid w:val="006E076B"/>
    <w:rsid w:val="006E0914"/>
    <w:rsid w:val="006E0B16"/>
    <w:rsid w:val="006E0B7C"/>
    <w:rsid w:val="006E0D35"/>
    <w:rsid w:val="006E0FBD"/>
    <w:rsid w:val="006E10D9"/>
    <w:rsid w:val="006E1135"/>
    <w:rsid w:val="006E128A"/>
    <w:rsid w:val="006E1322"/>
    <w:rsid w:val="006E1437"/>
    <w:rsid w:val="006E1469"/>
    <w:rsid w:val="006E1624"/>
    <w:rsid w:val="006E1657"/>
    <w:rsid w:val="006E176F"/>
    <w:rsid w:val="006E1A01"/>
    <w:rsid w:val="006E1A68"/>
    <w:rsid w:val="006E1C34"/>
    <w:rsid w:val="006E1C80"/>
    <w:rsid w:val="006E1D86"/>
    <w:rsid w:val="006E1E45"/>
    <w:rsid w:val="006E1EA7"/>
    <w:rsid w:val="006E22CC"/>
    <w:rsid w:val="006E22F5"/>
    <w:rsid w:val="006E2745"/>
    <w:rsid w:val="006E2785"/>
    <w:rsid w:val="006E2814"/>
    <w:rsid w:val="006E28DB"/>
    <w:rsid w:val="006E2B0C"/>
    <w:rsid w:val="006E2D2A"/>
    <w:rsid w:val="006E2DDD"/>
    <w:rsid w:val="006E2FC8"/>
    <w:rsid w:val="006E3058"/>
    <w:rsid w:val="006E323B"/>
    <w:rsid w:val="006E367E"/>
    <w:rsid w:val="006E38D2"/>
    <w:rsid w:val="006E392A"/>
    <w:rsid w:val="006E3B7E"/>
    <w:rsid w:val="006E3D3A"/>
    <w:rsid w:val="006E3F64"/>
    <w:rsid w:val="006E411E"/>
    <w:rsid w:val="006E4646"/>
    <w:rsid w:val="006E4BD2"/>
    <w:rsid w:val="006E4D3D"/>
    <w:rsid w:val="006E4D52"/>
    <w:rsid w:val="006E4E0A"/>
    <w:rsid w:val="006E4EC5"/>
    <w:rsid w:val="006E4F27"/>
    <w:rsid w:val="006E500B"/>
    <w:rsid w:val="006E508C"/>
    <w:rsid w:val="006E512D"/>
    <w:rsid w:val="006E5217"/>
    <w:rsid w:val="006E5477"/>
    <w:rsid w:val="006E554E"/>
    <w:rsid w:val="006E5581"/>
    <w:rsid w:val="006E59D0"/>
    <w:rsid w:val="006E5AFE"/>
    <w:rsid w:val="006E5B28"/>
    <w:rsid w:val="006E5B96"/>
    <w:rsid w:val="006E5E7A"/>
    <w:rsid w:val="006E5EF6"/>
    <w:rsid w:val="006E60FA"/>
    <w:rsid w:val="006E6789"/>
    <w:rsid w:val="006E67DB"/>
    <w:rsid w:val="006E67F1"/>
    <w:rsid w:val="006E696A"/>
    <w:rsid w:val="006E6B13"/>
    <w:rsid w:val="006E6C19"/>
    <w:rsid w:val="006E6C33"/>
    <w:rsid w:val="006E6EB8"/>
    <w:rsid w:val="006E6F03"/>
    <w:rsid w:val="006E718D"/>
    <w:rsid w:val="006E71A8"/>
    <w:rsid w:val="006E71BA"/>
    <w:rsid w:val="006E7496"/>
    <w:rsid w:val="006E752A"/>
    <w:rsid w:val="006E7633"/>
    <w:rsid w:val="006E7646"/>
    <w:rsid w:val="006E764B"/>
    <w:rsid w:val="006E765F"/>
    <w:rsid w:val="006E7883"/>
    <w:rsid w:val="006E7969"/>
    <w:rsid w:val="006E79E4"/>
    <w:rsid w:val="006E7AFA"/>
    <w:rsid w:val="006E7B02"/>
    <w:rsid w:val="006E7B1B"/>
    <w:rsid w:val="006E7C56"/>
    <w:rsid w:val="006E7D85"/>
    <w:rsid w:val="006E7DDE"/>
    <w:rsid w:val="006E7E36"/>
    <w:rsid w:val="006E7E49"/>
    <w:rsid w:val="006E7E95"/>
    <w:rsid w:val="006E7F71"/>
    <w:rsid w:val="006F006D"/>
    <w:rsid w:val="006F0209"/>
    <w:rsid w:val="006F0418"/>
    <w:rsid w:val="006F04A2"/>
    <w:rsid w:val="006F05C2"/>
    <w:rsid w:val="006F06FF"/>
    <w:rsid w:val="006F090B"/>
    <w:rsid w:val="006F0B05"/>
    <w:rsid w:val="006F0B8D"/>
    <w:rsid w:val="006F0B97"/>
    <w:rsid w:val="006F0C12"/>
    <w:rsid w:val="006F0DB2"/>
    <w:rsid w:val="006F0E05"/>
    <w:rsid w:val="006F0E07"/>
    <w:rsid w:val="006F0E38"/>
    <w:rsid w:val="006F0E81"/>
    <w:rsid w:val="006F0EB1"/>
    <w:rsid w:val="006F1052"/>
    <w:rsid w:val="006F107C"/>
    <w:rsid w:val="006F1179"/>
    <w:rsid w:val="006F1337"/>
    <w:rsid w:val="006F1744"/>
    <w:rsid w:val="006F190F"/>
    <w:rsid w:val="006F1D86"/>
    <w:rsid w:val="006F1E30"/>
    <w:rsid w:val="006F206F"/>
    <w:rsid w:val="006F20A6"/>
    <w:rsid w:val="006F2659"/>
    <w:rsid w:val="006F28E4"/>
    <w:rsid w:val="006F291E"/>
    <w:rsid w:val="006F2996"/>
    <w:rsid w:val="006F299F"/>
    <w:rsid w:val="006F2AEC"/>
    <w:rsid w:val="006F2BB5"/>
    <w:rsid w:val="006F2C3D"/>
    <w:rsid w:val="006F2EBA"/>
    <w:rsid w:val="006F2FFF"/>
    <w:rsid w:val="006F3052"/>
    <w:rsid w:val="006F314D"/>
    <w:rsid w:val="006F351E"/>
    <w:rsid w:val="006F38D0"/>
    <w:rsid w:val="006F38F2"/>
    <w:rsid w:val="006F3B01"/>
    <w:rsid w:val="006F3BDE"/>
    <w:rsid w:val="006F3C39"/>
    <w:rsid w:val="006F3C66"/>
    <w:rsid w:val="006F3CB1"/>
    <w:rsid w:val="006F3E09"/>
    <w:rsid w:val="006F3F06"/>
    <w:rsid w:val="006F3F4D"/>
    <w:rsid w:val="006F402B"/>
    <w:rsid w:val="006F404F"/>
    <w:rsid w:val="006F4189"/>
    <w:rsid w:val="006F42E8"/>
    <w:rsid w:val="006F44A3"/>
    <w:rsid w:val="006F468E"/>
    <w:rsid w:val="006F4762"/>
    <w:rsid w:val="006F477C"/>
    <w:rsid w:val="006F540A"/>
    <w:rsid w:val="006F544F"/>
    <w:rsid w:val="006F546D"/>
    <w:rsid w:val="006F557B"/>
    <w:rsid w:val="006F5674"/>
    <w:rsid w:val="006F57F7"/>
    <w:rsid w:val="006F5A07"/>
    <w:rsid w:val="006F5B41"/>
    <w:rsid w:val="006F6052"/>
    <w:rsid w:val="006F607C"/>
    <w:rsid w:val="006F6260"/>
    <w:rsid w:val="006F631D"/>
    <w:rsid w:val="006F6689"/>
    <w:rsid w:val="006F6740"/>
    <w:rsid w:val="006F6903"/>
    <w:rsid w:val="006F6A47"/>
    <w:rsid w:val="006F6C7E"/>
    <w:rsid w:val="006F6CBD"/>
    <w:rsid w:val="006F6DC8"/>
    <w:rsid w:val="006F6E71"/>
    <w:rsid w:val="006F6FEA"/>
    <w:rsid w:val="006F7038"/>
    <w:rsid w:val="006F70E1"/>
    <w:rsid w:val="006F71B5"/>
    <w:rsid w:val="006F741A"/>
    <w:rsid w:val="006F7427"/>
    <w:rsid w:val="006F746D"/>
    <w:rsid w:val="006F759A"/>
    <w:rsid w:val="006F7A92"/>
    <w:rsid w:val="006F7BE7"/>
    <w:rsid w:val="006F7E3F"/>
    <w:rsid w:val="006F7E42"/>
    <w:rsid w:val="00700042"/>
    <w:rsid w:val="007000F2"/>
    <w:rsid w:val="0070013F"/>
    <w:rsid w:val="007001EA"/>
    <w:rsid w:val="0070023A"/>
    <w:rsid w:val="007004C8"/>
    <w:rsid w:val="0070057D"/>
    <w:rsid w:val="0070063F"/>
    <w:rsid w:val="007006DA"/>
    <w:rsid w:val="00700784"/>
    <w:rsid w:val="0070078C"/>
    <w:rsid w:val="00700953"/>
    <w:rsid w:val="00700A06"/>
    <w:rsid w:val="00700BF8"/>
    <w:rsid w:val="00700E1E"/>
    <w:rsid w:val="00700FBB"/>
    <w:rsid w:val="0070109F"/>
    <w:rsid w:val="007011B0"/>
    <w:rsid w:val="0070124B"/>
    <w:rsid w:val="007014BD"/>
    <w:rsid w:val="007016BA"/>
    <w:rsid w:val="007017EA"/>
    <w:rsid w:val="0070181F"/>
    <w:rsid w:val="0070193E"/>
    <w:rsid w:val="00701986"/>
    <w:rsid w:val="00701B27"/>
    <w:rsid w:val="00701CAE"/>
    <w:rsid w:val="00701D83"/>
    <w:rsid w:val="00701E6C"/>
    <w:rsid w:val="00701F97"/>
    <w:rsid w:val="00702035"/>
    <w:rsid w:val="00702188"/>
    <w:rsid w:val="00702492"/>
    <w:rsid w:val="007025AA"/>
    <w:rsid w:val="00702974"/>
    <w:rsid w:val="007029C4"/>
    <w:rsid w:val="00702C86"/>
    <w:rsid w:val="00702D59"/>
    <w:rsid w:val="00703146"/>
    <w:rsid w:val="007032E5"/>
    <w:rsid w:val="007032E6"/>
    <w:rsid w:val="007036E5"/>
    <w:rsid w:val="0070388B"/>
    <w:rsid w:val="00703BA8"/>
    <w:rsid w:val="00703CEC"/>
    <w:rsid w:val="00703D0F"/>
    <w:rsid w:val="00703D8A"/>
    <w:rsid w:val="00703F0A"/>
    <w:rsid w:val="00704123"/>
    <w:rsid w:val="007042F5"/>
    <w:rsid w:val="00704307"/>
    <w:rsid w:val="00704543"/>
    <w:rsid w:val="00704641"/>
    <w:rsid w:val="00704678"/>
    <w:rsid w:val="007047A7"/>
    <w:rsid w:val="007047DF"/>
    <w:rsid w:val="00704B3C"/>
    <w:rsid w:val="007050A6"/>
    <w:rsid w:val="00705283"/>
    <w:rsid w:val="007052FE"/>
    <w:rsid w:val="0070546C"/>
    <w:rsid w:val="00705679"/>
    <w:rsid w:val="007056ED"/>
    <w:rsid w:val="0070596A"/>
    <w:rsid w:val="00705D28"/>
    <w:rsid w:val="0070614D"/>
    <w:rsid w:val="00706695"/>
    <w:rsid w:val="00706710"/>
    <w:rsid w:val="0070691B"/>
    <w:rsid w:val="00706AA8"/>
    <w:rsid w:val="00706AC2"/>
    <w:rsid w:val="00706CEB"/>
    <w:rsid w:val="00706ED0"/>
    <w:rsid w:val="00706FB0"/>
    <w:rsid w:val="007071B8"/>
    <w:rsid w:val="00707299"/>
    <w:rsid w:val="00707376"/>
    <w:rsid w:val="007073DF"/>
    <w:rsid w:val="0070743B"/>
    <w:rsid w:val="0070761D"/>
    <w:rsid w:val="007078C8"/>
    <w:rsid w:val="00707963"/>
    <w:rsid w:val="00707C5C"/>
    <w:rsid w:val="00707CC2"/>
    <w:rsid w:val="00707D9C"/>
    <w:rsid w:val="00707EC9"/>
    <w:rsid w:val="00707EF4"/>
    <w:rsid w:val="007101EE"/>
    <w:rsid w:val="007104E8"/>
    <w:rsid w:val="00710513"/>
    <w:rsid w:val="0071067B"/>
    <w:rsid w:val="0071077F"/>
    <w:rsid w:val="00710994"/>
    <w:rsid w:val="007109CD"/>
    <w:rsid w:val="00710A3E"/>
    <w:rsid w:val="00710B03"/>
    <w:rsid w:val="00710B86"/>
    <w:rsid w:val="00710BD7"/>
    <w:rsid w:val="00710C7D"/>
    <w:rsid w:val="00710D33"/>
    <w:rsid w:val="0071127B"/>
    <w:rsid w:val="0071137B"/>
    <w:rsid w:val="00711760"/>
    <w:rsid w:val="00711917"/>
    <w:rsid w:val="00711965"/>
    <w:rsid w:val="0071196B"/>
    <w:rsid w:val="00711A0F"/>
    <w:rsid w:val="00711AE4"/>
    <w:rsid w:val="00711B2B"/>
    <w:rsid w:val="00711B30"/>
    <w:rsid w:val="00711CFF"/>
    <w:rsid w:val="00711D10"/>
    <w:rsid w:val="00711D73"/>
    <w:rsid w:val="0071218E"/>
    <w:rsid w:val="00712202"/>
    <w:rsid w:val="00712220"/>
    <w:rsid w:val="007122C8"/>
    <w:rsid w:val="007124F0"/>
    <w:rsid w:val="00712513"/>
    <w:rsid w:val="00712924"/>
    <w:rsid w:val="00712A0F"/>
    <w:rsid w:val="00712AD5"/>
    <w:rsid w:val="00712BAE"/>
    <w:rsid w:val="00712E9A"/>
    <w:rsid w:val="00712EAE"/>
    <w:rsid w:val="00712FDB"/>
    <w:rsid w:val="007131B0"/>
    <w:rsid w:val="00713523"/>
    <w:rsid w:val="007136D5"/>
    <w:rsid w:val="0071371F"/>
    <w:rsid w:val="0071374D"/>
    <w:rsid w:val="00713786"/>
    <w:rsid w:val="00713A98"/>
    <w:rsid w:val="00713C22"/>
    <w:rsid w:val="00713C84"/>
    <w:rsid w:val="00713CD6"/>
    <w:rsid w:val="00714065"/>
    <w:rsid w:val="00714186"/>
    <w:rsid w:val="007141C3"/>
    <w:rsid w:val="00714312"/>
    <w:rsid w:val="00714656"/>
    <w:rsid w:val="0071473D"/>
    <w:rsid w:val="00714796"/>
    <w:rsid w:val="00714847"/>
    <w:rsid w:val="0071487B"/>
    <w:rsid w:val="00714BDC"/>
    <w:rsid w:val="00714C8D"/>
    <w:rsid w:val="00714D6A"/>
    <w:rsid w:val="00714DD0"/>
    <w:rsid w:val="00714E81"/>
    <w:rsid w:val="00715352"/>
    <w:rsid w:val="007154C1"/>
    <w:rsid w:val="007154FD"/>
    <w:rsid w:val="00715615"/>
    <w:rsid w:val="007156E7"/>
    <w:rsid w:val="007159C1"/>
    <w:rsid w:val="00715CC6"/>
    <w:rsid w:val="00715CF2"/>
    <w:rsid w:val="00715F49"/>
    <w:rsid w:val="00715FE1"/>
    <w:rsid w:val="007162C8"/>
    <w:rsid w:val="00716324"/>
    <w:rsid w:val="007163BF"/>
    <w:rsid w:val="0071649C"/>
    <w:rsid w:val="00716A34"/>
    <w:rsid w:val="00716B28"/>
    <w:rsid w:val="00716B63"/>
    <w:rsid w:val="00716F2B"/>
    <w:rsid w:val="00716FC0"/>
    <w:rsid w:val="00717267"/>
    <w:rsid w:val="007174AC"/>
    <w:rsid w:val="007174EF"/>
    <w:rsid w:val="00717890"/>
    <w:rsid w:val="007178EE"/>
    <w:rsid w:val="007200BD"/>
    <w:rsid w:val="007202D3"/>
    <w:rsid w:val="00720571"/>
    <w:rsid w:val="00720759"/>
    <w:rsid w:val="0072083D"/>
    <w:rsid w:val="00720A0C"/>
    <w:rsid w:val="00720A7C"/>
    <w:rsid w:val="00720AC9"/>
    <w:rsid w:val="00721150"/>
    <w:rsid w:val="007211ED"/>
    <w:rsid w:val="0072148D"/>
    <w:rsid w:val="00721506"/>
    <w:rsid w:val="007215A9"/>
    <w:rsid w:val="0072190B"/>
    <w:rsid w:val="0072198D"/>
    <w:rsid w:val="00721C7B"/>
    <w:rsid w:val="00721C7D"/>
    <w:rsid w:val="00721CB7"/>
    <w:rsid w:val="00721DB3"/>
    <w:rsid w:val="00721E1D"/>
    <w:rsid w:val="00721F5F"/>
    <w:rsid w:val="00722260"/>
    <w:rsid w:val="0072261F"/>
    <w:rsid w:val="0072278A"/>
    <w:rsid w:val="007228BB"/>
    <w:rsid w:val="007229BA"/>
    <w:rsid w:val="007229DD"/>
    <w:rsid w:val="00722B61"/>
    <w:rsid w:val="00722B72"/>
    <w:rsid w:val="00722BD3"/>
    <w:rsid w:val="00722D22"/>
    <w:rsid w:val="00722E3B"/>
    <w:rsid w:val="00723071"/>
    <w:rsid w:val="00723099"/>
    <w:rsid w:val="007233B6"/>
    <w:rsid w:val="0072350B"/>
    <w:rsid w:val="00723603"/>
    <w:rsid w:val="00723870"/>
    <w:rsid w:val="007238B1"/>
    <w:rsid w:val="007238F1"/>
    <w:rsid w:val="00723A1E"/>
    <w:rsid w:val="00724426"/>
    <w:rsid w:val="00724437"/>
    <w:rsid w:val="007244BA"/>
    <w:rsid w:val="007245DF"/>
    <w:rsid w:val="007245F9"/>
    <w:rsid w:val="0072461A"/>
    <w:rsid w:val="00724C2A"/>
    <w:rsid w:val="00724D0D"/>
    <w:rsid w:val="00724FE2"/>
    <w:rsid w:val="00725056"/>
    <w:rsid w:val="00725068"/>
    <w:rsid w:val="0072518C"/>
    <w:rsid w:val="007253AD"/>
    <w:rsid w:val="0072560E"/>
    <w:rsid w:val="0072577A"/>
    <w:rsid w:val="00725B1C"/>
    <w:rsid w:val="00725C5A"/>
    <w:rsid w:val="00725CB6"/>
    <w:rsid w:val="00725CDC"/>
    <w:rsid w:val="00725FF1"/>
    <w:rsid w:val="007260BB"/>
    <w:rsid w:val="00726178"/>
    <w:rsid w:val="00726281"/>
    <w:rsid w:val="00726316"/>
    <w:rsid w:val="00726424"/>
    <w:rsid w:val="0072650B"/>
    <w:rsid w:val="00726537"/>
    <w:rsid w:val="0072665F"/>
    <w:rsid w:val="007273EC"/>
    <w:rsid w:val="007273FE"/>
    <w:rsid w:val="0072749C"/>
    <w:rsid w:val="007274C1"/>
    <w:rsid w:val="00727615"/>
    <w:rsid w:val="007276B2"/>
    <w:rsid w:val="007279F1"/>
    <w:rsid w:val="00727A88"/>
    <w:rsid w:val="00727E9F"/>
    <w:rsid w:val="007302F4"/>
    <w:rsid w:val="007304B8"/>
    <w:rsid w:val="007306E9"/>
    <w:rsid w:val="0073071F"/>
    <w:rsid w:val="0073087C"/>
    <w:rsid w:val="00730A20"/>
    <w:rsid w:val="00730C7C"/>
    <w:rsid w:val="00730F12"/>
    <w:rsid w:val="0073128B"/>
    <w:rsid w:val="0073129A"/>
    <w:rsid w:val="0073150C"/>
    <w:rsid w:val="00731672"/>
    <w:rsid w:val="0073171A"/>
    <w:rsid w:val="00731A48"/>
    <w:rsid w:val="00731D75"/>
    <w:rsid w:val="00731E82"/>
    <w:rsid w:val="00731EC7"/>
    <w:rsid w:val="00731F7D"/>
    <w:rsid w:val="00732412"/>
    <w:rsid w:val="00732418"/>
    <w:rsid w:val="0073257B"/>
    <w:rsid w:val="00732587"/>
    <w:rsid w:val="007325D3"/>
    <w:rsid w:val="00732601"/>
    <w:rsid w:val="007326F8"/>
    <w:rsid w:val="0073270C"/>
    <w:rsid w:val="00732885"/>
    <w:rsid w:val="00732AFC"/>
    <w:rsid w:val="00732B9E"/>
    <w:rsid w:val="00732C16"/>
    <w:rsid w:val="007330BD"/>
    <w:rsid w:val="007331B9"/>
    <w:rsid w:val="00733858"/>
    <w:rsid w:val="00733861"/>
    <w:rsid w:val="00733A80"/>
    <w:rsid w:val="00733C56"/>
    <w:rsid w:val="00733EBF"/>
    <w:rsid w:val="00733F1A"/>
    <w:rsid w:val="00733F2A"/>
    <w:rsid w:val="00734328"/>
    <w:rsid w:val="0073484A"/>
    <w:rsid w:val="0073487C"/>
    <w:rsid w:val="0073497A"/>
    <w:rsid w:val="00734AC4"/>
    <w:rsid w:val="00734B24"/>
    <w:rsid w:val="00734E1B"/>
    <w:rsid w:val="007350F7"/>
    <w:rsid w:val="007351F6"/>
    <w:rsid w:val="0073532A"/>
    <w:rsid w:val="0073551D"/>
    <w:rsid w:val="007355BC"/>
    <w:rsid w:val="007355F3"/>
    <w:rsid w:val="007359BD"/>
    <w:rsid w:val="00735E35"/>
    <w:rsid w:val="00735ED5"/>
    <w:rsid w:val="007362EA"/>
    <w:rsid w:val="007362F6"/>
    <w:rsid w:val="0073637C"/>
    <w:rsid w:val="00736886"/>
    <w:rsid w:val="007368E4"/>
    <w:rsid w:val="007368F8"/>
    <w:rsid w:val="00736912"/>
    <w:rsid w:val="00736D7B"/>
    <w:rsid w:val="00736FFD"/>
    <w:rsid w:val="007371B6"/>
    <w:rsid w:val="00737307"/>
    <w:rsid w:val="0073739A"/>
    <w:rsid w:val="00737439"/>
    <w:rsid w:val="0073771F"/>
    <w:rsid w:val="007377ED"/>
    <w:rsid w:val="007379C8"/>
    <w:rsid w:val="00737AA6"/>
    <w:rsid w:val="00737C64"/>
    <w:rsid w:val="007400F4"/>
    <w:rsid w:val="00740600"/>
    <w:rsid w:val="007406A2"/>
    <w:rsid w:val="007406B4"/>
    <w:rsid w:val="007406C0"/>
    <w:rsid w:val="0074098F"/>
    <w:rsid w:val="00740A18"/>
    <w:rsid w:val="00740AC1"/>
    <w:rsid w:val="00740B5C"/>
    <w:rsid w:val="00740BB7"/>
    <w:rsid w:val="00740BF9"/>
    <w:rsid w:val="00740C5D"/>
    <w:rsid w:val="00740F0A"/>
    <w:rsid w:val="00740FE5"/>
    <w:rsid w:val="0074108B"/>
    <w:rsid w:val="007411DE"/>
    <w:rsid w:val="007412B9"/>
    <w:rsid w:val="00741434"/>
    <w:rsid w:val="00741472"/>
    <w:rsid w:val="007415B6"/>
    <w:rsid w:val="0074165A"/>
    <w:rsid w:val="00741814"/>
    <w:rsid w:val="00741A56"/>
    <w:rsid w:val="00741CC3"/>
    <w:rsid w:val="00741FA1"/>
    <w:rsid w:val="007420C9"/>
    <w:rsid w:val="00742143"/>
    <w:rsid w:val="007421DC"/>
    <w:rsid w:val="00742434"/>
    <w:rsid w:val="00742695"/>
    <w:rsid w:val="00742A51"/>
    <w:rsid w:val="00742AE0"/>
    <w:rsid w:val="00742B62"/>
    <w:rsid w:val="007430DD"/>
    <w:rsid w:val="00743175"/>
    <w:rsid w:val="007432F8"/>
    <w:rsid w:val="007433B6"/>
    <w:rsid w:val="00743468"/>
    <w:rsid w:val="00743618"/>
    <w:rsid w:val="007436B1"/>
    <w:rsid w:val="007436D5"/>
    <w:rsid w:val="00743782"/>
    <w:rsid w:val="00743867"/>
    <w:rsid w:val="007438EA"/>
    <w:rsid w:val="00743930"/>
    <w:rsid w:val="00743A95"/>
    <w:rsid w:val="00743BAF"/>
    <w:rsid w:val="00743CB3"/>
    <w:rsid w:val="00744055"/>
    <w:rsid w:val="00744095"/>
    <w:rsid w:val="007441A3"/>
    <w:rsid w:val="00744302"/>
    <w:rsid w:val="00744308"/>
    <w:rsid w:val="007443D6"/>
    <w:rsid w:val="0074443A"/>
    <w:rsid w:val="0074446A"/>
    <w:rsid w:val="007445BD"/>
    <w:rsid w:val="0074475B"/>
    <w:rsid w:val="00744768"/>
    <w:rsid w:val="00744D88"/>
    <w:rsid w:val="00744E4F"/>
    <w:rsid w:val="00744EEC"/>
    <w:rsid w:val="00745031"/>
    <w:rsid w:val="007451FC"/>
    <w:rsid w:val="00745313"/>
    <w:rsid w:val="0074544C"/>
    <w:rsid w:val="0074576E"/>
    <w:rsid w:val="007458E7"/>
    <w:rsid w:val="00745CF2"/>
    <w:rsid w:val="00745EBB"/>
    <w:rsid w:val="00745F3D"/>
    <w:rsid w:val="00746167"/>
    <w:rsid w:val="00746199"/>
    <w:rsid w:val="0074634D"/>
    <w:rsid w:val="00746A43"/>
    <w:rsid w:val="00747446"/>
    <w:rsid w:val="00747667"/>
    <w:rsid w:val="00747739"/>
    <w:rsid w:val="007477B6"/>
    <w:rsid w:val="00747854"/>
    <w:rsid w:val="007478B5"/>
    <w:rsid w:val="00747A78"/>
    <w:rsid w:val="00747BD8"/>
    <w:rsid w:val="00747F05"/>
    <w:rsid w:val="00750158"/>
    <w:rsid w:val="007502AC"/>
    <w:rsid w:val="007502EF"/>
    <w:rsid w:val="00750349"/>
    <w:rsid w:val="0075038A"/>
    <w:rsid w:val="007503B7"/>
    <w:rsid w:val="00750523"/>
    <w:rsid w:val="007505B3"/>
    <w:rsid w:val="007506CC"/>
    <w:rsid w:val="0075076E"/>
    <w:rsid w:val="007507B8"/>
    <w:rsid w:val="007509F9"/>
    <w:rsid w:val="00750FB9"/>
    <w:rsid w:val="007510B2"/>
    <w:rsid w:val="00751392"/>
    <w:rsid w:val="007513B4"/>
    <w:rsid w:val="00751701"/>
    <w:rsid w:val="0075178A"/>
    <w:rsid w:val="00751996"/>
    <w:rsid w:val="00751A09"/>
    <w:rsid w:val="00751DF6"/>
    <w:rsid w:val="00751F76"/>
    <w:rsid w:val="00752063"/>
    <w:rsid w:val="00752070"/>
    <w:rsid w:val="00752371"/>
    <w:rsid w:val="0075239B"/>
    <w:rsid w:val="00752497"/>
    <w:rsid w:val="007524E1"/>
    <w:rsid w:val="007524E2"/>
    <w:rsid w:val="00752C5F"/>
    <w:rsid w:val="00752DCA"/>
    <w:rsid w:val="00752FE7"/>
    <w:rsid w:val="0075305D"/>
    <w:rsid w:val="0075313C"/>
    <w:rsid w:val="007534A1"/>
    <w:rsid w:val="007535D1"/>
    <w:rsid w:val="007538E8"/>
    <w:rsid w:val="00753D66"/>
    <w:rsid w:val="00753F01"/>
    <w:rsid w:val="00753F6E"/>
    <w:rsid w:val="007540E7"/>
    <w:rsid w:val="0075412E"/>
    <w:rsid w:val="0075447C"/>
    <w:rsid w:val="00754681"/>
    <w:rsid w:val="00754747"/>
    <w:rsid w:val="007547F0"/>
    <w:rsid w:val="00754BC4"/>
    <w:rsid w:val="00754CCC"/>
    <w:rsid w:val="00754D64"/>
    <w:rsid w:val="00754F0B"/>
    <w:rsid w:val="00754FCC"/>
    <w:rsid w:val="0075506C"/>
    <w:rsid w:val="00755168"/>
    <w:rsid w:val="00755203"/>
    <w:rsid w:val="00755420"/>
    <w:rsid w:val="0075545E"/>
    <w:rsid w:val="00755559"/>
    <w:rsid w:val="007555FA"/>
    <w:rsid w:val="00755B06"/>
    <w:rsid w:val="00755BEA"/>
    <w:rsid w:val="00755D41"/>
    <w:rsid w:val="00755D4E"/>
    <w:rsid w:val="00755E06"/>
    <w:rsid w:val="00755F8B"/>
    <w:rsid w:val="00756050"/>
    <w:rsid w:val="007560BB"/>
    <w:rsid w:val="007560DF"/>
    <w:rsid w:val="00756105"/>
    <w:rsid w:val="00756110"/>
    <w:rsid w:val="007565E2"/>
    <w:rsid w:val="007566AC"/>
    <w:rsid w:val="00756710"/>
    <w:rsid w:val="00756820"/>
    <w:rsid w:val="00756DBA"/>
    <w:rsid w:val="00756F15"/>
    <w:rsid w:val="00756F1E"/>
    <w:rsid w:val="007572E9"/>
    <w:rsid w:val="00757566"/>
    <w:rsid w:val="007576CA"/>
    <w:rsid w:val="0075780C"/>
    <w:rsid w:val="007578FC"/>
    <w:rsid w:val="00757A61"/>
    <w:rsid w:val="00757BC5"/>
    <w:rsid w:val="00757C04"/>
    <w:rsid w:val="00757CD9"/>
    <w:rsid w:val="00757D02"/>
    <w:rsid w:val="00757E54"/>
    <w:rsid w:val="00757E85"/>
    <w:rsid w:val="00757E8E"/>
    <w:rsid w:val="00757FE8"/>
    <w:rsid w:val="00760010"/>
    <w:rsid w:val="007600CF"/>
    <w:rsid w:val="0076015A"/>
    <w:rsid w:val="00760271"/>
    <w:rsid w:val="0076031F"/>
    <w:rsid w:val="007606C6"/>
    <w:rsid w:val="00760733"/>
    <w:rsid w:val="00760756"/>
    <w:rsid w:val="00760AE3"/>
    <w:rsid w:val="00760BE5"/>
    <w:rsid w:val="00760D79"/>
    <w:rsid w:val="00760E41"/>
    <w:rsid w:val="00760F71"/>
    <w:rsid w:val="007610AC"/>
    <w:rsid w:val="0076116A"/>
    <w:rsid w:val="007613AF"/>
    <w:rsid w:val="0076145C"/>
    <w:rsid w:val="0076182B"/>
    <w:rsid w:val="007619FB"/>
    <w:rsid w:val="00761A37"/>
    <w:rsid w:val="00761E2B"/>
    <w:rsid w:val="0076200C"/>
    <w:rsid w:val="00762016"/>
    <w:rsid w:val="0076205C"/>
    <w:rsid w:val="00762137"/>
    <w:rsid w:val="007624A2"/>
    <w:rsid w:val="007627E1"/>
    <w:rsid w:val="007628F2"/>
    <w:rsid w:val="00762924"/>
    <w:rsid w:val="0076295C"/>
    <w:rsid w:val="00762A95"/>
    <w:rsid w:val="00762FA7"/>
    <w:rsid w:val="00763049"/>
    <w:rsid w:val="00763055"/>
    <w:rsid w:val="00763344"/>
    <w:rsid w:val="00763432"/>
    <w:rsid w:val="00763448"/>
    <w:rsid w:val="007634C7"/>
    <w:rsid w:val="007639AC"/>
    <w:rsid w:val="007639FA"/>
    <w:rsid w:val="00763D4F"/>
    <w:rsid w:val="00763E1B"/>
    <w:rsid w:val="00763EB7"/>
    <w:rsid w:val="0076402B"/>
    <w:rsid w:val="00764043"/>
    <w:rsid w:val="00764214"/>
    <w:rsid w:val="00764893"/>
    <w:rsid w:val="00764AB0"/>
    <w:rsid w:val="00764B51"/>
    <w:rsid w:val="00764C61"/>
    <w:rsid w:val="00764EB8"/>
    <w:rsid w:val="00764ED4"/>
    <w:rsid w:val="00764FB9"/>
    <w:rsid w:val="00765098"/>
    <w:rsid w:val="007650A8"/>
    <w:rsid w:val="0076539C"/>
    <w:rsid w:val="00765688"/>
    <w:rsid w:val="007656C5"/>
    <w:rsid w:val="0076572B"/>
    <w:rsid w:val="00765832"/>
    <w:rsid w:val="00765AD8"/>
    <w:rsid w:val="00765DEE"/>
    <w:rsid w:val="00765FDC"/>
    <w:rsid w:val="007660B9"/>
    <w:rsid w:val="00766376"/>
    <w:rsid w:val="007663A3"/>
    <w:rsid w:val="0076640B"/>
    <w:rsid w:val="00766429"/>
    <w:rsid w:val="00766531"/>
    <w:rsid w:val="00766559"/>
    <w:rsid w:val="007669EF"/>
    <w:rsid w:val="00766B0E"/>
    <w:rsid w:val="00766BFB"/>
    <w:rsid w:val="00766D92"/>
    <w:rsid w:val="00766DE5"/>
    <w:rsid w:val="00766ED2"/>
    <w:rsid w:val="0076731C"/>
    <w:rsid w:val="00767390"/>
    <w:rsid w:val="007673EE"/>
    <w:rsid w:val="0076747C"/>
    <w:rsid w:val="007674C6"/>
    <w:rsid w:val="00767703"/>
    <w:rsid w:val="00767809"/>
    <w:rsid w:val="007678B6"/>
    <w:rsid w:val="00767B09"/>
    <w:rsid w:val="00767BCC"/>
    <w:rsid w:val="00767DED"/>
    <w:rsid w:val="00767E2D"/>
    <w:rsid w:val="00767F0A"/>
    <w:rsid w:val="00770087"/>
    <w:rsid w:val="007700C8"/>
    <w:rsid w:val="007700D5"/>
    <w:rsid w:val="007700EB"/>
    <w:rsid w:val="007700FD"/>
    <w:rsid w:val="00770583"/>
    <w:rsid w:val="007706C6"/>
    <w:rsid w:val="00770729"/>
    <w:rsid w:val="00770867"/>
    <w:rsid w:val="0077088D"/>
    <w:rsid w:val="007708D5"/>
    <w:rsid w:val="00770BF0"/>
    <w:rsid w:val="00770CEE"/>
    <w:rsid w:val="00770D6F"/>
    <w:rsid w:val="00771035"/>
    <w:rsid w:val="007710DB"/>
    <w:rsid w:val="007712CA"/>
    <w:rsid w:val="007712F6"/>
    <w:rsid w:val="00771917"/>
    <w:rsid w:val="00771952"/>
    <w:rsid w:val="00771955"/>
    <w:rsid w:val="00771B3C"/>
    <w:rsid w:val="00771CDE"/>
    <w:rsid w:val="00771D4E"/>
    <w:rsid w:val="0077208E"/>
    <w:rsid w:val="007721AD"/>
    <w:rsid w:val="00772223"/>
    <w:rsid w:val="00772232"/>
    <w:rsid w:val="00772474"/>
    <w:rsid w:val="007728F4"/>
    <w:rsid w:val="00772B97"/>
    <w:rsid w:val="00772D15"/>
    <w:rsid w:val="00772DC3"/>
    <w:rsid w:val="00773034"/>
    <w:rsid w:val="007733C4"/>
    <w:rsid w:val="0077347F"/>
    <w:rsid w:val="007734CC"/>
    <w:rsid w:val="00773684"/>
    <w:rsid w:val="007739C9"/>
    <w:rsid w:val="00773EC7"/>
    <w:rsid w:val="0077407A"/>
    <w:rsid w:val="00774086"/>
    <w:rsid w:val="007743A1"/>
    <w:rsid w:val="007744EF"/>
    <w:rsid w:val="007744F8"/>
    <w:rsid w:val="007750E4"/>
    <w:rsid w:val="007751F9"/>
    <w:rsid w:val="0077543D"/>
    <w:rsid w:val="00775583"/>
    <w:rsid w:val="0077594F"/>
    <w:rsid w:val="007759CC"/>
    <w:rsid w:val="00775BAA"/>
    <w:rsid w:val="00775D2E"/>
    <w:rsid w:val="00775D7E"/>
    <w:rsid w:val="00775E9E"/>
    <w:rsid w:val="00775EFD"/>
    <w:rsid w:val="00775F05"/>
    <w:rsid w:val="00775F11"/>
    <w:rsid w:val="00776351"/>
    <w:rsid w:val="00776608"/>
    <w:rsid w:val="00776679"/>
    <w:rsid w:val="007767B8"/>
    <w:rsid w:val="007768F2"/>
    <w:rsid w:val="00776B08"/>
    <w:rsid w:val="00776BE1"/>
    <w:rsid w:val="00776C10"/>
    <w:rsid w:val="00776E51"/>
    <w:rsid w:val="00776E5C"/>
    <w:rsid w:val="00776E9E"/>
    <w:rsid w:val="00776F98"/>
    <w:rsid w:val="00777053"/>
    <w:rsid w:val="007771B2"/>
    <w:rsid w:val="007771DB"/>
    <w:rsid w:val="007775DE"/>
    <w:rsid w:val="007778F2"/>
    <w:rsid w:val="00777970"/>
    <w:rsid w:val="00777B24"/>
    <w:rsid w:val="00777B46"/>
    <w:rsid w:val="00777C37"/>
    <w:rsid w:val="00777DD8"/>
    <w:rsid w:val="00777EE9"/>
    <w:rsid w:val="00777EFA"/>
    <w:rsid w:val="007800AE"/>
    <w:rsid w:val="0078031C"/>
    <w:rsid w:val="00780732"/>
    <w:rsid w:val="00780980"/>
    <w:rsid w:val="007809E1"/>
    <w:rsid w:val="00780A03"/>
    <w:rsid w:val="00780AF4"/>
    <w:rsid w:val="00780B3F"/>
    <w:rsid w:val="00780C2E"/>
    <w:rsid w:val="00780C52"/>
    <w:rsid w:val="00780DB7"/>
    <w:rsid w:val="00780E0A"/>
    <w:rsid w:val="00780F3D"/>
    <w:rsid w:val="0078146E"/>
    <w:rsid w:val="0078147A"/>
    <w:rsid w:val="0078165E"/>
    <w:rsid w:val="007816FD"/>
    <w:rsid w:val="00781B56"/>
    <w:rsid w:val="00781B9A"/>
    <w:rsid w:val="00781BC7"/>
    <w:rsid w:val="00781DAD"/>
    <w:rsid w:val="00782415"/>
    <w:rsid w:val="0078243D"/>
    <w:rsid w:val="00782A0C"/>
    <w:rsid w:val="00782A48"/>
    <w:rsid w:val="00782D8A"/>
    <w:rsid w:val="00782DD7"/>
    <w:rsid w:val="00782FBA"/>
    <w:rsid w:val="0078337E"/>
    <w:rsid w:val="007833C3"/>
    <w:rsid w:val="007837BE"/>
    <w:rsid w:val="0078380D"/>
    <w:rsid w:val="00783B65"/>
    <w:rsid w:val="00783CD9"/>
    <w:rsid w:val="00783D33"/>
    <w:rsid w:val="00783FE8"/>
    <w:rsid w:val="00783FFC"/>
    <w:rsid w:val="00784112"/>
    <w:rsid w:val="007842FE"/>
    <w:rsid w:val="0078440C"/>
    <w:rsid w:val="00784702"/>
    <w:rsid w:val="00784C31"/>
    <w:rsid w:val="00784E7F"/>
    <w:rsid w:val="00784EA1"/>
    <w:rsid w:val="00784ECF"/>
    <w:rsid w:val="00784FC7"/>
    <w:rsid w:val="00785331"/>
    <w:rsid w:val="0078561D"/>
    <w:rsid w:val="00785780"/>
    <w:rsid w:val="007859E1"/>
    <w:rsid w:val="00785B1D"/>
    <w:rsid w:val="00785BE0"/>
    <w:rsid w:val="00785E35"/>
    <w:rsid w:val="00785E47"/>
    <w:rsid w:val="007861D1"/>
    <w:rsid w:val="00786272"/>
    <w:rsid w:val="00786298"/>
    <w:rsid w:val="00786353"/>
    <w:rsid w:val="007864B2"/>
    <w:rsid w:val="00786620"/>
    <w:rsid w:val="0078681A"/>
    <w:rsid w:val="007868B7"/>
    <w:rsid w:val="00786A12"/>
    <w:rsid w:val="00786A39"/>
    <w:rsid w:val="00786BC0"/>
    <w:rsid w:val="00786BC4"/>
    <w:rsid w:val="00786FAF"/>
    <w:rsid w:val="007871B1"/>
    <w:rsid w:val="00787284"/>
    <w:rsid w:val="00787575"/>
    <w:rsid w:val="007875E7"/>
    <w:rsid w:val="00787736"/>
    <w:rsid w:val="00787757"/>
    <w:rsid w:val="00787A55"/>
    <w:rsid w:val="00787A8F"/>
    <w:rsid w:val="00787DF2"/>
    <w:rsid w:val="00787FF1"/>
    <w:rsid w:val="00790050"/>
    <w:rsid w:val="007902BE"/>
    <w:rsid w:val="00790542"/>
    <w:rsid w:val="00790867"/>
    <w:rsid w:val="00790CC6"/>
    <w:rsid w:val="00790F49"/>
    <w:rsid w:val="00791103"/>
    <w:rsid w:val="00791190"/>
    <w:rsid w:val="0079128B"/>
    <w:rsid w:val="007912A3"/>
    <w:rsid w:val="007914DC"/>
    <w:rsid w:val="007916D2"/>
    <w:rsid w:val="00791866"/>
    <w:rsid w:val="00791ADE"/>
    <w:rsid w:val="00791BE9"/>
    <w:rsid w:val="00791BEA"/>
    <w:rsid w:val="00791D7A"/>
    <w:rsid w:val="00791DB2"/>
    <w:rsid w:val="00791E44"/>
    <w:rsid w:val="00791EA8"/>
    <w:rsid w:val="007923E9"/>
    <w:rsid w:val="007925B5"/>
    <w:rsid w:val="007926B7"/>
    <w:rsid w:val="00792770"/>
    <w:rsid w:val="00792AD3"/>
    <w:rsid w:val="00792C14"/>
    <w:rsid w:val="00792C8A"/>
    <w:rsid w:val="00792ECC"/>
    <w:rsid w:val="007931F0"/>
    <w:rsid w:val="00793774"/>
    <w:rsid w:val="007938D5"/>
    <w:rsid w:val="00793901"/>
    <w:rsid w:val="007939C7"/>
    <w:rsid w:val="00793A32"/>
    <w:rsid w:val="00793EC5"/>
    <w:rsid w:val="00793F70"/>
    <w:rsid w:val="007940DD"/>
    <w:rsid w:val="007942CC"/>
    <w:rsid w:val="0079440C"/>
    <w:rsid w:val="0079466B"/>
    <w:rsid w:val="00794679"/>
    <w:rsid w:val="007946D0"/>
    <w:rsid w:val="007947FB"/>
    <w:rsid w:val="00794DFE"/>
    <w:rsid w:val="00795044"/>
    <w:rsid w:val="00795074"/>
    <w:rsid w:val="007954AC"/>
    <w:rsid w:val="007954CF"/>
    <w:rsid w:val="007955B8"/>
    <w:rsid w:val="007956D7"/>
    <w:rsid w:val="00795804"/>
    <w:rsid w:val="00795809"/>
    <w:rsid w:val="00795862"/>
    <w:rsid w:val="00795902"/>
    <w:rsid w:val="00795B88"/>
    <w:rsid w:val="00795BA6"/>
    <w:rsid w:val="00795FB0"/>
    <w:rsid w:val="0079600E"/>
    <w:rsid w:val="0079601B"/>
    <w:rsid w:val="0079603E"/>
    <w:rsid w:val="007962E1"/>
    <w:rsid w:val="00796341"/>
    <w:rsid w:val="007964A8"/>
    <w:rsid w:val="00796754"/>
    <w:rsid w:val="00796AF0"/>
    <w:rsid w:val="00796B15"/>
    <w:rsid w:val="00796B7E"/>
    <w:rsid w:val="00796D79"/>
    <w:rsid w:val="00796DD1"/>
    <w:rsid w:val="00796E42"/>
    <w:rsid w:val="00796E6A"/>
    <w:rsid w:val="00796F3C"/>
    <w:rsid w:val="0079719B"/>
    <w:rsid w:val="007973B3"/>
    <w:rsid w:val="00797528"/>
    <w:rsid w:val="007975C1"/>
    <w:rsid w:val="00797614"/>
    <w:rsid w:val="00797877"/>
    <w:rsid w:val="007978B1"/>
    <w:rsid w:val="00797DAA"/>
    <w:rsid w:val="00797DB1"/>
    <w:rsid w:val="00797FCF"/>
    <w:rsid w:val="007A0139"/>
    <w:rsid w:val="007A0616"/>
    <w:rsid w:val="007A08E8"/>
    <w:rsid w:val="007A0A0C"/>
    <w:rsid w:val="007A0BDA"/>
    <w:rsid w:val="007A0CDD"/>
    <w:rsid w:val="007A0D0D"/>
    <w:rsid w:val="007A0DAC"/>
    <w:rsid w:val="007A0EBA"/>
    <w:rsid w:val="007A1052"/>
    <w:rsid w:val="007A1189"/>
    <w:rsid w:val="007A13E4"/>
    <w:rsid w:val="007A15BA"/>
    <w:rsid w:val="007A16E9"/>
    <w:rsid w:val="007A18A9"/>
    <w:rsid w:val="007A1B63"/>
    <w:rsid w:val="007A22D6"/>
    <w:rsid w:val="007A23AE"/>
    <w:rsid w:val="007A2419"/>
    <w:rsid w:val="007A24D4"/>
    <w:rsid w:val="007A2570"/>
    <w:rsid w:val="007A28BE"/>
    <w:rsid w:val="007A29A8"/>
    <w:rsid w:val="007A2BFF"/>
    <w:rsid w:val="007A2D56"/>
    <w:rsid w:val="007A32E9"/>
    <w:rsid w:val="007A3395"/>
    <w:rsid w:val="007A33B4"/>
    <w:rsid w:val="007A3505"/>
    <w:rsid w:val="007A38A9"/>
    <w:rsid w:val="007A3BF2"/>
    <w:rsid w:val="007A3CA6"/>
    <w:rsid w:val="007A3DAB"/>
    <w:rsid w:val="007A3FF4"/>
    <w:rsid w:val="007A4338"/>
    <w:rsid w:val="007A43B0"/>
    <w:rsid w:val="007A4617"/>
    <w:rsid w:val="007A462F"/>
    <w:rsid w:val="007A4AF1"/>
    <w:rsid w:val="007A5166"/>
    <w:rsid w:val="007A5288"/>
    <w:rsid w:val="007A558A"/>
    <w:rsid w:val="007A5740"/>
    <w:rsid w:val="007A5784"/>
    <w:rsid w:val="007A58A7"/>
    <w:rsid w:val="007A5A41"/>
    <w:rsid w:val="007A5A4B"/>
    <w:rsid w:val="007A5C80"/>
    <w:rsid w:val="007A5E1B"/>
    <w:rsid w:val="007A5E98"/>
    <w:rsid w:val="007A5ED7"/>
    <w:rsid w:val="007A5F87"/>
    <w:rsid w:val="007A6053"/>
    <w:rsid w:val="007A618D"/>
    <w:rsid w:val="007A6256"/>
    <w:rsid w:val="007A6333"/>
    <w:rsid w:val="007A6477"/>
    <w:rsid w:val="007A650C"/>
    <w:rsid w:val="007A6589"/>
    <w:rsid w:val="007A6909"/>
    <w:rsid w:val="007A6956"/>
    <w:rsid w:val="007A69D7"/>
    <w:rsid w:val="007A6A6D"/>
    <w:rsid w:val="007A6A76"/>
    <w:rsid w:val="007A6D83"/>
    <w:rsid w:val="007A6EE1"/>
    <w:rsid w:val="007A711E"/>
    <w:rsid w:val="007A7228"/>
    <w:rsid w:val="007A75A3"/>
    <w:rsid w:val="007A75B6"/>
    <w:rsid w:val="007A7A94"/>
    <w:rsid w:val="007A7AD5"/>
    <w:rsid w:val="007A7DB8"/>
    <w:rsid w:val="007A7DCD"/>
    <w:rsid w:val="007A7DD9"/>
    <w:rsid w:val="007A7E07"/>
    <w:rsid w:val="007B0109"/>
    <w:rsid w:val="007B0176"/>
    <w:rsid w:val="007B0253"/>
    <w:rsid w:val="007B0272"/>
    <w:rsid w:val="007B0490"/>
    <w:rsid w:val="007B0720"/>
    <w:rsid w:val="007B073B"/>
    <w:rsid w:val="007B0990"/>
    <w:rsid w:val="007B09D2"/>
    <w:rsid w:val="007B0A2D"/>
    <w:rsid w:val="007B0CB5"/>
    <w:rsid w:val="007B0DEA"/>
    <w:rsid w:val="007B0F66"/>
    <w:rsid w:val="007B1061"/>
    <w:rsid w:val="007B1137"/>
    <w:rsid w:val="007B12A5"/>
    <w:rsid w:val="007B1370"/>
    <w:rsid w:val="007B179A"/>
    <w:rsid w:val="007B1922"/>
    <w:rsid w:val="007B1984"/>
    <w:rsid w:val="007B1A2A"/>
    <w:rsid w:val="007B1A62"/>
    <w:rsid w:val="007B1AC6"/>
    <w:rsid w:val="007B1DA7"/>
    <w:rsid w:val="007B1E83"/>
    <w:rsid w:val="007B1ED0"/>
    <w:rsid w:val="007B1F9A"/>
    <w:rsid w:val="007B1FCB"/>
    <w:rsid w:val="007B2074"/>
    <w:rsid w:val="007B2321"/>
    <w:rsid w:val="007B23ED"/>
    <w:rsid w:val="007B2436"/>
    <w:rsid w:val="007B2638"/>
    <w:rsid w:val="007B2659"/>
    <w:rsid w:val="007B26C0"/>
    <w:rsid w:val="007B27BB"/>
    <w:rsid w:val="007B2997"/>
    <w:rsid w:val="007B2BB1"/>
    <w:rsid w:val="007B2C43"/>
    <w:rsid w:val="007B2F7B"/>
    <w:rsid w:val="007B2FE9"/>
    <w:rsid w:val="007B3476"/>
    <w:rsid w:val="007B39C8"/>
    <w:rsid w:val="007B3AC7"/>
    <w:rsid w:val="007B448A"/>
    <w:rsid w:val="007B44DC"/>
    <w:rsid w:val="007B4543"/>
    <w:rsid w:val="007B4547"/>
    <w:rsid w:val="007B4632"/>
    <w:rsid w:val="007B4877"/>
    <w:rsid w:val="007B4880"/>
    <w:rsid w:val="007B4883"/>
    <w:rsid w:val="007B4937"/>
    <w:rsid w:val="007B4D3D"/>
    <w:rsid w:val="007B52A1"/>
    <w:rsid w:val="007B550D"/>
    <w:rsid w:val="007B5734"/>
    <w:rsid w:val="007B57F0"/>
    <w:rsid w:val="007B5913"/>
    <w:rsid w:val="007B5A24"/>
    <w:rsid w:val="007B5A66"/>
    <w:rsid w:val="007B5EFE"/>
    <w:rsid w:val="007B630D"/>
    <w:rsid w:val="007B6364"/>
    <w:rsid w:val="007B6459"/>
    <w:rsid w:val="007B6B2F"/>
    <w:rsid w:val="007B6E33"/>
    <w:rsid w:val="007B7259"/>
    <w:rsid w:val="007B7424"/>
    <w:rsid w:val="007B7667"/>
    <w:rsid w:val="007B77FB"/>
    <w:rsid w:val="007B78E4"/>
    <w:rsid w:val="007B7976"/>
    <w:rsid w:val="007B7A73"/>
    <w:rsid w:val="007B7B9A"/>
    <w:rsid w:val="007B7C15"/>
    <w:rsid w:val="007B7D2C"/>
    <w:rsid w:val="007B7D58"/>
    <w:rsid w:val="007B7E59"/>
    <w:rsid w:val="007B7EE3"/>
    <w:rsid w:val="007B7FA1"/>
    <w:rsid w:val="007C050C"/>
    <w:rsid w:val="007C05EA"/>
    <w:rsid w:val="007C0718"/>
    <w:rsid w:val="007C07D1"/>
    <w:rsid w:val="007C0880"/>
    <w:rsid w:val="007C08E6"/>
    <w:rsid w:val="007C0926"/>
    <w:rsid w:val="007C09B3"/>
    <w:rsid w:val="007C0A67"/>
    <w:rsid w:val="007C0AE5"/>
    <w:rsid w:val="007C0AE9"/>
    <w:rsid w:val="007C0AF4"/>
    <w:rsid w:val="007C0BD2"/>
    <w:rsid w:val="007C0CC4"/>
    <w:rsid w:val="007C0D0D"/>
    <w:rsid w:val="007C0F3A"/>
    <w:rsid w:val="007C0F5A"/>
    <w:rsid w:val="007C0F64"/>
    <w:rsid w:val="007C0FA1"/>
    <w:rsid w:val="007C1065"/>
    <w:rsid w:val="007C107C"/>
    <w:rsid w:val="007C108F"/>
    <w:rsid w:val="007C12F2"/>
    <w:rsid w:val="007C1328"/>
    <w:rsid w:val="007C14BD"/>
    <w:rsid w:val="007C1537"/>
    <w:rsid w:val="007C185C"/>
    <w:rsid w:val="007C198E"/>
    <w:rsid w:val="007C1B94"/>
    <w:rsid w:val="007C1C36"/>
    <w:rsid w:val="007C1DFC"/>
    <w:rsid w:val="007C1E90"/>
    <w:rsid w:val="007C1EAA"/>
    <w:rsid w:val="007C26FF"/>
    <w:rsid w:val="007C2929"/>
    <w:rsid w:val="007C2A39"/>
    <w:rsid w:val="007C2AAF"/>
    <w:rsid w:val="007C2B80"/>
    <w:rsid w:val="007C2BE4"/>
    <w:rsid w:val="007C301B"/>
    <w:rsid w:val="007C3045"/>
    <w:rsid w:val="007C334B"/>
    <w:rsid w:val="007C352B"/>
    <w:rsid w:val="007C3541"/>
    <w:rsid w:val="007C3551"/>
    <w:rsid w:val="007C37BE"/>
    <w:rsid w:val="007C37C7"/>
    <w:rsid w:val="007C3834"/>
    <w:rsid w:val="007C3C12"/>
    <w:rsid w:val="007C3C91"/>
    <w:rsid w:val="007C3D70"/>
    <w:rsid w:val="007C3D7D"/>
    <w:rsid w:val="007C3D88"/>
    <w:rsid w:val="007C3E3E"/>
    <w:rsid w:val="007C3EE5"/>
    <w:rsid w:val="007C3F14"/>
    <w:rsid w:val="007C3F36"/>
    <w:rsid w:val="007C435A"/>
    <w:rsid w:val="007C43C0"/>
    <w:rsid w:val="007C450E"/>
    <w:rsid w:val="007C457F"/>
    <w:rsid w:val="007C459F"/>
    <w:rsid w:val="007C485A"/>
    <w:rsid w:val="007C49B5"/>
    <w:rsid w:val="007C4EC7"/>
    <w:rsid w:val="007C508D"/>
    <w:rsid w:val="007C515A"/>
    <w:rsid w:val="007C516A"/>
    <w:rsid w:val="007C5211"/>
    <w:rsid w:val="007C52ED"/>
    <w:rsid w:val="007C52F0"/>
    <w:rsid w:val="007C542F"/>
    <w:rsid w:val="007C54A7"/>
    <w:rsid w:val="007C5568"/>
    <w:rsid w:val="007C56CE"/>
    <w:rsid w:val="007C56F5"/>
    <w:rsid w:val="007C5CE6"/>
    <w:rsid w:val="007C5D05"/>
    <w:rsid w:val="007C5DB6"/>
    <w:rsid w:val="007C60F8"/>
    <w:rsid w:val="007C6161"/>
    <w:rsid w:val="007C6186"/>
    <w:rsid w:val="007C64BC"/>
    <w:rsid w:val="007C6827"/>
    <w:rsid w:val="007C6939"/>
    <w:rsid w:val="007C6941"/>
    <w:rsid w:val="007C6AF9"/>
    <w:rsid w:val="007C6BC9"/>
    <w:rsid w:val="007C6D49"/>
    <w:rsid w:val="007C6D8A"/>
    <w:rsid w:val="007C6E75"/>
    <w:rsid w:val="007C6FFC"/>
    <w:rsid w:val="007C70A7"/>
    <w:rsid w:val="007C73F9"/>
    <w:rsid w:val="007C7578"/>
    <w:rsid w:val="007C777D"/>
    <w:rsid w:val="007C779D"/>
    <w:rsid w:val="007C787C"/>
    <w:rsid w:val="007C789F"/>
    <w:rsid w:val="007C79A5"/>
    <w:rsid w:val="007C7AF5"/>
    <w:rsid w:val="007C7B3C"/>
    <w:rsid w:val="007C7EF3"/>
    <w:rsid w:val="007C7F26"/>
    <w:rsid w:val="007D020B"/>
    <w:rsid w:val="007D02A6"/>
    <w:rsid w:val="007D030D"/>
    <w:rsid w:val="007D0312"/>
    <w:rsid w:val="007D04BD"/>
    <w:rsid w:val="007D0645"/>
    <w:rsid w:val="007D0793"/>
    <w:rsid w:val="007D0796"/>
    <w:rsid w:val="007D07DC"/>
    <w:rsid w:val="007D098C"/>
    <w:rsid w:val="007D0AD1"/>
    <w:rsid w:val="007D11B6"/>
    <w:rsid w:val="007D1343"/>
    <w:rsid w:val="007D149C"/>
    <w:rsid w:val="007D163B"/>
    <w:rsid w:val="007D1AEA"/>
    <w:rsid w:val="007D1B7C"/>
    <w:rsid w:val="007D1C3E"/>
    <w:rsid w:val="007D1C7E"/>
    <w:rsid w:val="007D1F43"/>
    <w:rsid w:val="007D2137"/>
    <w:rsid w:val="007D214A"/>
    <w:rsid w:val="007D2259"/>
    <w:rsid w:val="007D27EC"/>
    <w:rsid w:val="007D2A3C"/>
    <w:rsid w:val="007D2A9E"/>
    <w:rsid w:val="007D2B63"/>
    <w:rsid w:val="007D2EE7"/>
    <w:rsid w:val="007D357E"/>
    <w:rsid w:val="007D3889"/>
    <w:rsid w:val="007D394C"/>
    <w:rsid w:val="007D39D7"/>
    <w:rsid w:val="007D4273"/>
    <w:rsid w:val="007D4504"/>
    <w:rsid w:val="007D4597"/>
    <w:rsid w:val="007D478D"/>
    <w:rsid w:val="007D4834"/>
    <w:rsid w:val="007D4838"/>
    <w:rsid w:val="007D487A"/>
    <w:rsid w:val="007D4908"/>
    <w:rsid w:val="007D4956"/>
    <w:rsid w:val="007D4C1D"/>
    <w:rsid w:val="007D4DF2"/>
    <w:rsid w:val="007D4FF2"/>
    <w:rsid w:val="007D5033"/>
    <w:rsid w:val="007D5054"/>
    <w:rsid w:val="007D50B0"/>
    <w:rsid w:val="007D512C"/>
    <w:rsid w:val="007D526F"/>
    <w:rsid w:val="007D52D8"/>
    <w:rsid w:val="007D52E7"/>
    <w:rsid w:val="007D5515"/>
    <w:rsid w:val="007D559C"/>
    <w:rsid w:val="007D5A35"/>
    <w:rsid w:val="007D5CFA"/>
    <w:rsid w:val="007D5E36"/>
    <w:rsid w:val="007D5F2F"/>
    <w:rsid w:val="007D609F"/>
    <w:rsid w:val="007D6310"/>
    <w:rsid w:val="007D673F"/>
    <w:rsid w:val="007D67BB"/>
    <w:rsid w:val="007D68F4"/>
    <w:rsid w:val="007D6906"/>
    <w:rsid w:val="007D6ABD"/>
    <w:rsid w:val="007D6CE5"/>
    <w:rsid w:val="007D6D2F"/>
    <w:rsid w:val="007D6DE4"/>
    <w:rsid w:val="007D6E8A"/>
    <w:rsid w:val="007D6EF0"/>
    <w:rsid w:val="007D6FDE"/>
    <w:rsid w:val="007D7042"/>
    <w:rsid w:val="007D7059"/>
    <w:rsid w:val="007D748B"/>
    <w:rsid w:val="007D7522"/>
    <w:rsid w:val="007D7698"/>
    <w:rsid w:val="007D7749"/>
    <w:rsid w:val="007D777E"/>
    <w:rsid w:val="007D7BD1"/>
    <w:rsid w:val="007D7DCD"/>
    <w:rsid w:val="007E015A"/>
    <w:rsid w:val="007E0162"/>
    <w:rsid w:val="007E0304"/>
    <w:rsid w:val="007E03B2"/>
    <w:rsid w:val="007E05CC"/>
    <w:rsid w:val="007E0638"/>
    <w:rsid w:val="007E069E"/>
    <w:rsid w:val="007E07F1"/>
    <w:rsid w:val="007E08C2"/>
    <w:rsid w:val="007E08F5"/>
    <w:rsid w:val="007E0986"/>
    <w:rsid w:val="007E0B8D"/>
    <w:rsid w:val="007E0C8C"/>
    <w:rsid w:val="007E0F5A"/>
    <w:rsid w:val="007E13D7"/>
    <w:rsid w:val="007E1479"/>
    <w:rsid w:val="007E1969"/>
    <w:rsid w:val="007E19B9"/>
    <w:rsid w:val="007E1A55"/>
    <w:rsid w:val="007E1A93"/>
    <w:rsid w:val="007E1C27"/>
    <w:rsid w:val="007E1CB1"/>
    <w:rsid w:val="007E1EBF"/>
    <w:rsid w:val="007E1FA7"/>
    <w:rsid w:val="007E201B"/>
    <w:rsid w:val="007E2146"/>
    <w:rsid w:val="007E23DC"/>
    <w:rsid w:val="007E249D"/>
    <w:rsid w:val="007E2B64"/>
    <w:rsid w:val="007E2B9D"/>
    <w:rsid w:val="007E3182"/>
    <w:rsid w:val="007E3189"/>
    <w:rsid w:val="007E3228"/>
    <w:rsid w:val="007E36C4"/>
    <w:rsid w:val="007E36F8"/>
    <w:rsid w:val="007E37A9"/>
    <w:rsid w:val="007E38B2"/>
    <w:rsid w:val="007E3928"/>
    <w:rsid w:val="007E393E"/>
    <w:rsid w:val="007E398D"/>
    <w:rsid w:val="007E39CD"/>
    <w:rsid w:val="007E39F1"/>
    <w:rsid w:val="007E3E90"/>
    <w:rsid w:val="007E3F57"/>
    <w:rsid w:val="007E4123"/>
    <w:rsid w:val="007E41C5"/>
    <w:rsid w:val="007E42F2"/>
    <w:rsid w:val="007E4803"/>
    <w:rsid w:val="007E48CD"/>
    <w:rsid w:val="007E48E4"/>
    <w:rsid w:val="007E4E9B"/>
    <w:rsid w:val="007E4FCD"/>
    <w:rsid w:val="007E526A"/>
    <w:rsid w:val="007E531F"/>
    <w:rsid w:val="007E5423"/>
    <w:rsid w:val="007E5634"/>
    <w:rsid w:val="007E5B92"/>
    <w:rsid w:val="007E5C6D"/>
    <w:rsid w:val="007E5D16"/>
    <w:rsid w:val="007E5D47"/>
    <w:rsid w:val="007E5DD8"/>
    <w:rsid w:val="007E5E42"/>
    <w:rsid w:val="007E5EFC"/>
    <w:rsid w:val="007E5FFD"/>
    <w:rsid w:val="007E602B"/>
    <w:rsid w:val="007E6239"/>
    <w:rsid w:val="007E638D"/>
    <w:rsid w:val="007E6451"/>
    <w:rsid w:val="007E64BB"/>
    <w:rsid w:val="007E66F7"/>
    <w:rsid w:val="007E6735"/>
    <w:rsid w:val="007E67F4"/>
    <w:rsid w:val="007E6927"/>
    <w:rsid w:val="007E6C60"/>
    <w:rsid w:val="007E6D76"/>
    <w:rsid w:val="007E6F99"/>
    <w:rsid w:val="007E70E6"/>
    <w:rsid w:val="007E717B"/>
    <w:rsid w:val="007E732E"/>
    <w:rsid w:val="007E741E"/>
    <w:rsid w:val="007E7484"/>
    <w:rsid w:val="007E7878"/>
    <w:rsid w:val="007E7A60"/>
    <w:rsid w:val="007E7B2B"/>
    <w:rsid w:val="007E7E6F"/>
    <w:rsid w:val="007E7F2A"/>
    <w:rsid w:val="007F00DD"/>
    <w:rsid w:val="007F0363"/>
    <w:rsid w:val="007F0385"/>
    <w:rsid w:val="007F0414"/>
    <w:rsid w:val="007F05E0"/>
    <w:rsid w:val="007F0608"/>
    <w:rsid w:val="007F072E"/>
    <w:rsid w:val="007F07A0"/>
    <w:rsid w:val="007F09EC"/>
    <w:rsid w:val="007F0B77"/>
    <w:rsid w:val="007F0B82"/>
    <w:rsid w:val="007F0DD3"/>
    <w:rsid w:val="007F0F6B"/>
    <w:rsid w:val="007F0FE9"/>
    <w:rsid w:val="007F1083"/>
    <w:rsid w:val="007F1099"/>
    <w:rsid w:val="007F1222"/>
    <w:rsid w:val="007F164C"/>
    <w:rsid w:val="007F18C0"/>
    <w:rsid w:val="007F1943"/>
    <w:rsid w:val="007F1A4F"/>
    <w:rsid w:val="007F1AE4"/>
    <w:rsid w:val="007F1C9A"/>
    <w:rsid w:val="007F20A9"/>
    <w:rsid w:val="007F21F8"/>
    <w:rsid w:val="007F2456"/>
    <w:rsid w:val="007F2477"/>
    <w:rsid w:val="007F2502"/>
    <w:rsid w:val="007F26C6"/>
    <w:rsid w:val="007F273A"/>
    <w:rsid w:val="007F2804"/>
    <w:rsid w:val="007F2A0C"/>
    <w:rsid w:val="007F2DBB"/>
    <w:rsid w:val="007F2ED4"/>
    <w:rsid w:val="007F339E"/>
    <w:rsid w:val="007F34E1"/>
    <w:rsid w:val="007F3724"/>
    <w:rsid w:val="007F387E"/>
    <w:rsid w:val="007F3960"/>
    <w:rsid w:val="007F3FB0"/>
    <w:rsid w:val="007F40C3"/>
    <w:rsid w:val="007F40E3"/>
    <w:rsid w:val="007F43A9"/>
    <w:rsid w:val="007F4529"/>
    <w:rsid w:val="007F48FF"/>
    <w:rsid w:val="007F4DAF"/>
    <w:rsid w:val="007F4DEA"/>
    <w:rsid w:val="007F50C2"/>
    <w:rsid w:val="007F54CD"/>
    <w:rsid w:val="007F551A"/>
    <w:rsid w:val="007F5605"/>
    <w:rsid w:val="007F5608"/>
    <w:rsid w:val="007F5874"/>
    <w:rsid w:val="007F5BAA"/>
    <w:rsid w:val="007F5C2D"/>
    <w:rsid w:val="007F5C79"/>
    <w:rsid w:val="007F5D4A"/>
    <w:rsid w:val="007F5FC5"/>
    <w:rsid w:val="007F64EA"/>
    <w:rsid w:val="007F6562"/>
    <w:rsid w:val="007F65F2"/>
    <w:rsid w:val="007F6772"/>
    <w:rsid w:val="007F6AC9"/>
    <w:rsid w:val="007F6AD2"/>
    <w:rsid w:val="007F6C75"/>
    <w:rsid w:val="007F6C81"/>
    <w:rsid w:val="007F70D6"/>
    <w:rsid w:val="007F7237"/>
    <w:rsid w:val="007F7604"/>
    <w:rsid w:val="007F7733"/>
    <w:rsid w:val="007F77BE"/>
    <w:rsid w:val="007F7864"/>
    <w:rsid w:val="007F795B"/>
    <w:rsid w:val="007F7C0E"/>
    <w:rsid w:val="007F7C14"/>
    <w:rsid w:val="007F7E1A"/>
    <w:rsid w:val="007F7E3B"/>
    <w:rsid w:val="00800104"/>
    <w:rsid w:val="00800184"/>
    <w:rsid w:val="0080019F"/>
    <w:rsid w:val="00800312"/>
    <w:rsid w:val="008003A8"/>
    <w:rsid w:val="00800894"/>
    <w:rsid w:val="0080093F"/>
    <w:rsid w:val="00800994"/>
    <w:rsid w:val="008009B3"/>
    <w:rsid w:val="00800C07"/>
    <w:rsid w:val="00800D5F"/>
    <w:rsid w:val="00800F73"/>
    <w:rsid w:val="0080106A"/>
    <w:rsid w:val="0080125A"/>
    <w:rsid w:val="008013B8"/>
    <w:rsid w:val="008014F9"/>
    <w:rsid w:val="008015EA"/>
    <w:rsid w:val="008016C8"/>
    <w:rsid w:val="0080179D"/>
    <w:rsid w:val="00801838"/>
    <w:rsid w:val="008018DC"/>
    <w:rsid w:val="00801DF5"/>
    <w:rsid w:val="00802011"/>
    <w:rsid w:val="008020EA"/>
    <w:rsid w:val="00802142"/>
    <w:rsid w:val="00802410"/>
    <w:rsid w:val="00802536"/>
    <w:rsid w:val="008025AA"/>
    <w:rsid w:val="0080270F"/>
    <w:rsid w:val="008027BA"/>
    <w:rsid w:val="008028C3"/>
    <w:rsid w:val="008029AE"/>
    <w:rsid w:val="00802A31"/>
    <w:rsid w:val="00802BBE"/>
    <w:rsid w:val="00802FDA"/>
    <w:rsid w:val="00803001"/>
    <w:rsid w:val="00803160"/>
    <w:rsid w:val="00803231"/>
    <w:rsid w:val="008032FB"/>
    <w:rsid w:val="0080340D"/>
    <w:rsid w:val="008035C1"/>
    <w:rsid w:val="008036F8"/>
    <w:rsid w:val="00803977"/>
    <w:rsid w:val="0080397E"/>
    <w:rsid w:val="00803AF8"/>
    <w:rsid w:val="00803C2D"/>
    <w:rsid w:val="00803D82"/>
    <w:rsid w:val="00803E0D"/>
    <w:rsid w:val="00803E2E"/>
    <w:rsid w:val="00803FD6"/>
    <w:rsid w:val="00804119"/>
    <w:rsid w:val="0080411E"/>
    <w:rsid w:val="008041E1"/>
    <w:rsid w:val="00804867"/>
    <w:rsid w:val="00804A26"/>
    <w:rsid w:val="00804B2F"/>
    <w:rsid w:val="00804B55"/>
    <w:rsid w:val="00804C2A"/>
    <w:rsid w:val="00804D80"/>
    <w:rsid w:val="00804F20"/>
    <w:rsid w:val="008050E9"/>
    <w:rsid w:val="008051AA"/>
    <w:rsid w:val="008052A4"/>
    <w:rsid w:val="008053AD"/>
    <w:rsid w:val="008054B6"/>
    <w:rsid w:val="00805595"/>
    <w:rsid w:val="00805A18"/>
    <w:rsid w:val="00805A2C"/>
    <w:rsid w:val="00805A77"/>
    <w:rsid w:val="00805C1F"/>
    <w:rsid w:val="00805D11"/>
    <w:rsid w:val="0080656E"/>
    <w:rsid w:val="0080693B"/>
    <w:rsid w:val="00806979"/>
    <w:rsid w:val="0080699F"/>
    <w:rsid w:val="00806A72"/>
    <w:rsid w:val="00806A9D"/>
    <w:rsid w:val="00806AE8"/>
    <w:rsid w:val="00806D29"/>
    <w:rsid w:val="00806F5E"/>
    <w:rsid w:val="00807001"/>
    <w:rsid w:val="00807365"/>
    <w:rsid w:val="0080770D"/>
    <w:rsid w:val="00807979"/>
    <w:rsid w:val="008079EF"/>
    <w:rsid w:val="00807C5C"/>
    <w:rsid w:val="00807D22"/>
    <w:rsid w:val="00807D28"/>
    <w:rsid w:val="00807D5E"/>
    <w:rsid w:val="00807E1B"/>
    <w:rsid w:val="0081004E"/>
    <w:rsid w:val="00810062"/>
    <w:rsid w:val="00810072"/>
    <w:rsid w:val="008100D3"/>
    <w:rsid w:val="0081012C"/>
    <w:rsid w:val="0081037C"/>
    <w:rsid w:val="008106B0"/>
    <w:rsid w:val="00810933"/>
    <w:rsid w:val="00810CC0"/>
    <w:rsid w:val="00810DE9"/>
    <w:rsid w:val="00810EAE"/>
    <w:rsid w:val="00811036"/>
    <w:rsid w:val="008111DB"/>
    <w:rsid w:val="0081123F"/>
    <w:rsid w:val="00811471"/>
    <w:rsid w:val="008115A0"/>
    <w:rsid w:val="00811A86"/>
    <w:rsid w:val="00811BE3"/>
    <w:rsid w:val="00811C0A"/>
    <w:rsid w:val="00811CA6"/>
    <w:rsid w:val="00811E51"/>
    <w:rsid w:val="00812027"/>
    <w:rsid w:val="008123D5"/>
    <w:rsid w:val="008124EF"/>
    <w:rsid w:val="008124FE"/>
    <w:rsid w:val="008127B0"/>
    <w:rsid w:val="008129B0"/>
    <w:rsid w:val="00812A11"/>
    <w:rsid w:val="00812B13"/>
    <w:rsid w:val="00812BF7"/>
    <w:rsid w:val="00812EA4"/>
    <w:rsid w:val="00812FE3"/>
    <w:rsid w:val="00813163"/>
    <w:rsid w:val="0081320A"/>
    <w:rsid w:val="00813297"/>
    <w:rsid w:val="00813672"/>
    <w:rsid w:val="008137C9"/>
    <w:rsid w:val="00813CE0"/>
    <w:rsid w:val="00813D1C"/>
    <w:rsid w:val="00813D2B"/>
    <w:rsid w:val="00813D32"/>
    <w:rsid w:val="00814072"/>
    <w:rsid w:val="0081413B"/>
    <w:rsid w:val="00814235"/>
    <w:rsid w:val="008142CD"/>
    <w:rsid w:val="0081433F"/>
    <w:rsid w:val="008144DC"/>
    <w:rsid w:val="00814500"/>
    <w:rsid w:val="0081475D"/>
    <w:rsid w:val="0081493B"/>
    <w:rsid w:val="00814AF0"/>
    <w:rsid w:val="00814B38"/>
    <w:rsid w:val="00814B65"/>
    <w:rsid w:val="00814BD6"/>
    <w:rsid w:val="00814D2B"/>
    <w:rsid w:val="00815076"/>
    <w:rsid w:val="008150DA"/>
    <w:rsid w:val="0081511A"/>
    <w:rsid w:val="0081529F"/>
    <w:rsid w:val="008152BD"/>
    <w:rsid w:val="008153F0"/>
    <w:rsid w:val="008154B6"/>
    <w:rsid w:val="008155E8"/>
    <w:rsid w:val="00815706"/>
    <w:rsid w:val="0081599F"/>
    <w:rsid w:val="00815BF7"/>
    <w:rsid w:val="00815D64"/>
    <w:rsid w:val="00815F20"/>
    <w:rsid w:val="00816292"/>
    <w:rsid w:val="00816563"/>
    <w:rsid w:val="0081657A"/>
    <w:rsid w:val="0081684F"/>
    <w:rsid w:val="008169E0"/>
    <w:rsid w:val="00816A54"/>
    <w:rsid w:val="00816D94"/>
    <w:rsid w:val="00816D9C"/>
    <w:rsid w:val="00816E3A"/>
    <w:rsid w:val="008170CF"/>
    <w:rsid w:val="00817151"/>
    <w:rsid w:val="008172CA"/>
    <w:rsid w:val="00817318"/>
    <w:rsid w:val="0081787C"/>
    <w:rsid w:val="00817B8F"/>
    <w:rsid w:val="00817C96"/>
    <w:rsid w:val="00817CB0"/>
    <w:rsid w:val="00817D2A"/>
    <w:rsid w:val="00817D60"/>
    <w:rsid w:val="00817DD2"/>
    <w:rsid w:val="00817E98"/>
    <w:rsid w:val="00817F27"/>
    <w:rsid w:val="00820464"/>
    <w:rsid w:val="00820634"/>
    <w:rsid w:val="008206E4"/>
    <w:rsid w:val="00820837"/>
    <w:rsid w:val="008208E5"/>
    <w:rsid w:val="00820907"/>
    <w:rsid w:val="00820A96"/>
    <w:rsid w:val="00820C15"/>
    <w:rsid w:val="00820DF1"/>
    <w:rsid w:val="00820E8A"/>
    <w:rsid w:val="00821051"/>
    <w:rsid w:val="00821305"/>
    <w:rsid w:val="008213B4"/>
    <w:rsid w:val="008216E2"/>
    <w:rsid w:val="0082172C"/>
    <w:rsid w:val="008219C7"/>
    <w:rsid w:val="00821A22"/>
    <w:rsid w:val="00821D15"/>
    <w:rsid w:val="00821DC0"/>
    <w:rsid w:val="00822064"/>
    <w:rsid w:val="00822131"/>
    <w:rsid w:val="008224C0"/>
    <w:rsid w:val="00822544"/>
    <w:rsid w:val="00822725"/>
    <w:rsid w:val="00822C56"/>
    <w:rsid w:val="008231D6"/>
    <w:rsid w:val="00823268"/>
    <w:rsid w:val="00823335"/>
    <w:rsid w:val="008235E4"/>
    <w:rsid w:val="008236AE"/>
    <w:rsid w:val="008237B2"/>
    <w:rsid w:val="00823A9B"/>
    <w:rsid w:val="00823B2A"/>
    <w:rsid w:val="00823F61"/>
    <w:rsid w:val="00823F95"/>
    <w:rsid w:val="0082449E"/>
    <w:rsid w:val="008244B6"/>
    <w:rsid w:val="008245D6"/>
    <w:rsid w:val="0082475B"/>
    <w:rsid w:val="008247A4"/>
    <w:rsid w:val="0082483A"/>
    <w:rsid w:val="00824859"/>
    <w:rsid w:val="00824932"/>
    <w:rsid w:val="008249FF"/>
    <w:rsid w:val="00824E3C"/>
    <w:rsid w:val="008251EC"/>
    <w:rsid w:val="0082524F"/>
    <w:rsid w:val="0082544E"/>
    <w:rsid w:val="0082545D"/>
    <w:rsid w:val="00825511"/>
    <w:rsid w:val="00825516"/>
    <w:rsid w:val="00825693"/>
    <w:rsid w:val="00825B0D"/>
    <w:rsid w:val="00825EEF"/>
    <w:rsid w:val="00825F21"/>
    <w:rsid w:val="00826004"/>
    <w:rsid w:val="0082618F"/>
    <w:rsid w:val="00826204"/>
    <w:rsid w:val="008263E0"/>
    <w:rsid w:val="008269DD"/>
    <w:rsid w:val="00826ABA"/>
    <w:rsid w:val="00826D5A"/>
    <w:rsid w:val="00826D90"/>
    <w:rsid w:val="00826F9B"/>
    <w:rsid w:val="00827015"/>
    <w:rsid w:val="00827109"/>
    <w:rsid w:val="008271D6"/>
    <w:rsid w:val="008272E9"/>
    <w:rsid w:val="0082745E"/>
    <w:rsid w:val="008274AC"/>
    <w:rsid w:val="00827639"/>
    <w:rsid w:val="00827782"/>
    <w:rsid w:val="00827A41"/>
    <w:rsid w:val="00827AF3"/>
    <w:rsid w:val="0083001D"/>
    <w:rsid w:val="00830560"/>
    <w:rsid w:val="00830BDB"/>
    <w:rsid w:val="00830CAD"/>
    <w:rsid w:val="0083179C"/>
    <w:rsid w:val="008319F5"/>
    <w:rsid w:val="00831D61"/>
    <w:rsid w:val="00832142"/>
    <w:rsid w:val="008321D8"/>
    <w:rsid w:val="00832463"/>
    <w:rsid w:val="0083252F"/>
    <w:rsid w:val="00832757"/>
    <w:rsid w:val="008327CF"/>
    <w:rsid w:val="00832B7A"/>
    <w:rsid w:val="00832C05"/>
    <w:rsid w:val="00832C18"/>
    <w:rsid w:val="00832CAF"/>
    <w:rsid w:val="00832EFC"/>
    <w:rsid w:val="0083311A"/>
    <w:rsid w:val="0083317E"/>
    <w:rsid w:val="0083372E"/>
    <w:rsid w:val="00833D23"/>
    <w:rsid w:val="00834021"/>
    <w:rsid w:val="00834058"/>
    <w:rsid w:val="00834104"/>
    <w:rsid w:val="00834178"/>
    <w:rsid w:val="0083417A"/>
    <w:rsid w:val="00834229"/>
    <w:rsid w:val="008342B0"/>
    <w:rsid w:val="00834512"/>
    <w:rsid w:val="00834719"/>
    <w:rsid w:val="008348BC"/>
    <w:rsid w:val="008348F2"/>
    <w:rsid w:val="008349E7"/>
    <w:rsid w:val="00834BF0"/>
    <w:rsid w:val="00834C65"/>
    <w:rsid w:val="00834CA8"/>
    <w:rsid w:val="00834EE4"/>
    <w:rsid w:val="00834FBF"/>
    <w:rsid w:val="0083502E"/>
    <w:rsid w:val="008350E9"/>
    <w:rsid w:val="0083529F"/>
    <w:rsid w:val="008353BB"/>
    <w:rsid w:val="0083577D"/>
    <w:rsid w:val="008357ED"/>
    <w:rsid w:val="00835917"/>
    <w:rsid w:val="00835953"/>
    <w:rsid w:val="008359A0"/>
    <w:rsid w:val="00835AE4"/>
    <w:rsid w:val="00835AEB"/>
    <w:rsid w:val="00835B82"/>
    <w:rsid w:val="00835D16"/>
    <w:rsid w:val="00835E69"/>
    <w:rsid w:val="00835F1B"/>
    <w:rsid w:val="00836133"/>
    <w:rsid w:val="008362A3"/>
    <w:rsid w:val="0083657B"/>
    <w:rsid w:val="00836624"/>
    <w:rsid w:val="00836683"/>
    <w:rsid w:val="008368D9"/>
    <w:rsid w:val="00836B5B"/>
    <w:rsid w:val="00836D97"/>
    <w:rsid w:val="00837404"/>
    <w:rsid w:val="00837431"/>
    <w:rsid w:val="0083768C"/>
    <w:rsid w:val="00837723"/>
    <w:rsid w:val="00837BAE"/>
    <w:rsid w:val="00837E87"/>
    <w:rsid w:val="00840041"/>
    <w:rsid w:val="008401C3"/>
    <w:rsid w:val="008404D7"/>
    <w:rsid w:val="008405EC"/>
    <w:rsid w:val="00840634"/>
    <w:rsid w:val="0084068D"/>
    <w:rsid w:val="00840A68"/>
    <w:rsid w:val="00840A83"/>
    <w:rsid w:val="00840B8A"/>
    <w:rsid w:val="00840CD6"/>
    <w:rsid w:val="00840D46"/>
    <w:rsid w:val="00840D52"/>
    <w:rsid w:val="00840E5A"/>
    <w:rsid w:val="0084123D"/>
    <w:rsid w:val="00841260"/>
    <w:rsid w:val="00841573"/>
    <w:rsid w:val="008415EC"/>
    <w:rsid w:val="00841697"/>
    <w:rsid w:val="008416CE"/>
    <w:rsid w:val="008417C2"/>
    <w:rsid w:val="008419A1"/>
    <w:rsid w:val="00841B42"/>
    <w:rsid w:val="00841CC3"/>
    <w:rsid w:val="00841EE6"/>
    <w:rsid w:val="00841FA0"/>
    <w:rsid w:val="00841FB4"/>
    <w:rsid w:val="00842061"/>
    <w:rsid w:val="0084234F"/>
    <w:rsid w:val="00842687"/>
    <w:rsid w:val="0084296C"/>
    <w:rsid w:val="00842B49"/>
    <w:rsid w:val="00842BEC"/>
    <w:rsid w:val="00842C6A"/>
    <w:rsid w:val="00842C7A"/>
    <w:rsid w:val="00842CBD"/>
    <w:rsid w:val="00842DB7"/>
    <w:rsid w:val="00843126"/>
    <w:rsid w:val="008432CD"/>
    <w:rsid w:val="008434E7"/>
    <w:rsid w:val="00843623"/>
    <w:rsid w:val="0084387F"/>
    <w:rsid w:val="00843916"/>
    <w:rsid w:val="00843A68"/>
    <w:rsid w:val="00843AD1"/>
    <w:rsid w:val="00843AFD"/>
    <w:rsid w:val="00843B2C"/>
    <w:rsid w:val="00844160"/>
    <w:rsid w:val="008444F8"/>
    <w:rsid w:val="008445D2"/>
    <w:rsid w:val="00844750"/>
    <w:rsid w:val="00844864"/>
    <w:rsid w:val="00844896"/>
    <w:rsid w:val="008448CE"/>
    <w:rsid w:val="00844AB8"/>
    <w:rsid w:val="008451AB"/>
    <w:rsid w:val="00845296"/>
    <w:rsid w:val="0084566B"/>
    <w:rsid w:val="00845713"/>
    <w:rsid w:val="0084594E"/>
    <w:rsid w:val="00845A92"/>
    <w:rsid w:val="00845CD9"/>
    <w:rsid w:val="00845EB3"/>
    <w:rsid w:val="00845F51"/>
    <w:rsid w:val="00846106"/>
    <w:rsid w:val="00846273"/>
    <w:rsid w:val="00846467"/>
    <w:rsid w:val="008465DE"/>
    <w:rsid w:val="00846661"/>
    <w:rsid w:val="00846700"/>
    <w:rsid w:val="008468CA"/>
    <w:rsid w:val="00846AC4"/>
    <w:rsid w:val="00846ACD"/>
    <w:rsid w:val="00846AEC"/>
    <w:rsid w:val="00846BF8"/>
    <w:rsid w:val="00846C77"/>
    <w:rsid w:val="00846DED"/>
    <w:rsid w:val="00846E99"/>
    <w:rsid w:val="00846EB0"/>
    <w:rsid w:val="00847373"/>
    <w:rsid w:val="00847436"/>
    <w:rsid w:val="00847964"/>
    <w:rsid w:val="00847991"/>
    <w:rsid w:val="00847BAA"/>
    <w:rsid w:val="00847BDD"/>
    <w:rsid w:val="00847C4E"/>
    <w:rsid w:val="00847E44"/>
    <w:rsid w:val="00847F69"/>
    <w:rsid w:val="00850060"/>
    <w:rsid w:val="008504B4"/>
    <w:rsid w:val="008505E5"/>
    <w:rsid w:val="00850AE8"/>
    <w:rsid w:val="00850B13"/>
    <w:rsid w:val="00850C2D"/>
    <w:rsid w:val="00850C58"/>
    <w:rsid w:val="00850E13"/>
    <w:rsid w:val="00850ECE"/>
    <w:rsid w:val="00851230"/>
    <w:rsid w:val="00851557"/>
    <w:rsid w:val="008515CE"/>
    <w:rsid w:val="008518DE"/>
    <w:rsid w:val="00851B22"/>
    <w:rsid w:val="00851DA8"/>
    <w:rsid w:val="0085219D"/>
    <w:rsid w:val="00852302"/>
    <w:rsid w:val="00852338"/>
    <w:rsid w:val="0085249E"/>
    <w:rsid w:val="008529D3"/>
    <w:rsid w:val="00852AA6"/>
    <w:rsid w:val="00853007"/>
    <w:rsid w:val="008530DE"/>
    <w:rsid w:val="00853154"/>
    <w:rsid w:val="0085360B"/>
    <w:rsid w:val="008537DC"/>
    <w:rsid w:val="008539B4"/>
    <w:rsid w:val="00853A19"/>
    <w:rsid w:val="00853C45"/>
    <w:rsid w:val="00854090"/>
    <w:rsid w:val="008540C8"/>
    <w:rsid w:val="0085412F"/>
    <w:rsid w:val="00854174"/>
    <w:rsid w:val="0085429E"/>
    <w:rsid w:val="00854401"/>
    <w:rsid w:val="00854902"/>
    <w:rsid w:val="00854983"/>
    <w:rsid w:val="00854A2C"/>
    <w:rsid w:val="00854A91"/>
    <w:rsid w:val="00854B19"/>
    <w:rsid w:val="00854C62"/>
    <w:rsid w:val="00854E0E"/>
    <w:rsid w:val="0085508E"/>
    <w:rsid w:val="0085514A"/>
    <w:rsid w:val="008551C6"/>
    <w:rsid w:val="0085529B"/>
    <w:rsid w:val="008553C2"/>
    <w:rsid w:val="00855A71"/>
    <w:rsid w:val="00855D27"/>
    <w:rsid w:val="00855E72"/>
    <w:rsid w:val="00856050"/>
    <w:rsid w:val="00856154"/>
    <w:rsid w:val="00856264"/>
    <w:rsid w:val="00856301"/>
    <w:rsid w:val="008565AC"/>
    <w:rsid w:val="00856649"/>
    <w:rsid w:val="008568FE"/>
    <w:rsid w:val="008569DF"/>
    <w:rsid w:val="00856A7B"/>
    <w:rsid w:val="00856CA4"/>
    <w:rsid w:val="00856D2B"/>
    <w:rsid w:val="00856E4A"/>
    <w:rsid w:val="00856EA0"/>
    <w:rsid w:val="00856EF0"/>
    <w:rsid w:val="00857068"/>
    <w:rsid w:val="008571AD"/>
    <w:rsid w:val="0085722A"/>
    <w:rsid w:val="008572ED"/>
    <w:rsid w:val="00857459"/>
    <w:rsid w:val="00857557"/>
    <w:rsid w:val="00857686"/>
    <w:rsid w:val="0085777B"/>
    <w:rsid w:val="00857840"/>
    <w:rsid w:val="00857C34"/>
    <w:rsid w:val="00857CDA"/>
    <w:rsid w:val="00857D9B"/>
    <w:rsid w:val="00857E2A"/>
    <w:rsid w:val="00857E38"/>
    <w:rsid w:val="00860066"/>
    <w:rsid w:val="008600FD"/>
    <w:rsid w:val="0086037F"/>
    <w:rsid w:val="008604E6"/>
    <w:rsid w:val="0086067F"/>
    <w:rsid w:val="008606C9"/>
    <w:rsid w:val="00860840"/>
    <w:rsid w:val="008608D4"/>
    <w:rsid w:val="00860BAC"/>
    <w:rsid w:val="00860CE9"/>
    <w:rsid w:val="00860E77"/>
    <w:rsid w:val="00860F0F"/>
    <w:rsid w:val="008610DC"/>
    <w:rsid w:val="008611A3"/>
    <w:rsid w:val="00861476"/>
    <w:rsid w:val="00861484"/>
    <w:rsid w:val="00861750"/>
    <w:rsid w:val="00861B41"/>
    <w:rsid w:val="00861D65"/>
    <w:rsid w:val="00861DA1"/>
    <w:rsid w:val="008620C2"/>
    <w:rsid w:val="00862173"/>
    <w:rsid w:val="008621CE"/>
    <w:rsid w:val="00862202"/>
    <w:rsid w:val="00862290"/>
    <w:rsid w:val="00862402"/>
    <w:rsid w:val="00862521"/>
    <w:rsid w:val="00862558"/>
    <w:rsid w:val="00862584"/>
    <w:rsid w:val="008626B0"/>
    <w:rsid w:val="0086273A"/>
    <w:rsid w:val="0086292D"/>
    <w:rsid w:val="00862988"/>
    <w:rsid w:val="008629C5"/>
    <w:rsid w:val="00862A4E"/>
    <w:rsid w:val="00862BA2"/>
    <w:rsid w:val="00862C16"/>
    <w:rsid w:val="00862FBE"/>
    <w:rsid w:val="00863045"/>
    <w:rsid w:val="00863096"/>
    <w:rsid w:val="00863479"/>
    <w:rsid w:val="00863605"/>
    <w:rsid w:val="0086367F"/>
    <w:rsid w:val="008637D9"/>
    <w:rsid w:val="008639F7"/>
    <w:rsid w:val="00863AA0"/>
    <w:rsid w:val="00863BFF"/>
    <w:rsid w:val="00863C88"/>
    <w:rsid w:val="00863CC7"/>
    <w:rsid w:val="00863D19"/>
    <w:rsid w:val="00863D96"/>
    <w:rsid w:val="00863F53"/>
    <w:rsid w:val="00863FA5"/>
    <w:rsid w:val="00864604"/>
    <w:rsid w:val="0086499F"/>
    <w:rsid w:val="00864A9F"/>
    <w:rsid w:val="00864C02"/>
    <w:rsid w:val="00864C25"/>
    <w:rsid w:val="00864D08"/>
    <w:rsid w:val="00864E01"/>
    <w:rsid w:val="00864E10"/>
    <w:rsid w:val="00864F42"/>
    <w:rsid w:val="008650AB"/>
    <w:rsid w:val="008650F4"/>
    <w:rsid w:val="00865127"/>
    <w:rsid w:val="008653A7"/>
    <w:rsid w:val="00865641"/>
    <w:rsid w:val="00865696"/>
    <w:rsid w:val="00865B43"/>
    <w:rsid w:val="00865B97"/>
    <w:rsid w:val="00865D02"/>
    <w:rsid w:val="00865D4C"/>
    <w:rsid w:val="00865D4E"/>
    <w:rsid w:val="00865DE1"/>
    <w:rsid w:val="00865F2D"/>
    <w:rsid w:val="0086638A"/>
    <w:rsid w:val="008663AB"/>
    <w:rsid w:val="008664F6"/>
    <w:rsid w:val="00866767"/>
    <w:rsid w:val="00866881"/>
    <w:rsid w:val="008668DD"/>
    <w:rsid w:val="00866ACE"/>
    <w:rsid w:val="00866BA8"/>
    <w:rsid w:val="00866BFD"/>
    <w:rsid w:val="00866C34"/>
    <w:rsid w:val="00866E19"/>
    <w:rsid w:val="00866F66"/>
    <w:rsid w:val="00866F6B"/>
    <w:rsid w:val="00866FEA"/>
    <w:rsid w:val="00867255"/>
    <w:rsid w:val="00867507"/>
    <w:rsid w:val="00867649"/>
    <w:rsid w:val="0086780E"/>
    <w:rsid w:val="008678F0"/>
    <w:rsid w:val="00867A66"/>
    <w:rsid w:val="00867BD2"/>
    <w:rsid w:val="00867D5A"/>
    <w:rsid w:val="00867DA9"/>
    <w:rsid w:val="00867DC3"/>
    <w:rsid w:val="00870018"/>
    <w:rsid w:val="00870793"/>
    <w:rsid w:val="00870869"/>
    <w:rsid w:val="00870913"/>
    <w:rsid w:val="00870916"/>
    <w:rsid w:val="00870988"/>
    <w:rsid w:val="00870A1C"/>
    <w:rsid w:val="00871022"/>
    <w:rsid w:val="00871029"/>
    <w:rsid w:val="00871096"/>
    <w:rsid w:val="00871171"/>
    <w:rsid w:val="008711F8"/>
    <w:rsid w:val="00871372"/>
    <w:rsid w:val="008713A2"/>
    <w:rsid w:val="008713C2"/>
    <w:rsid w:val="00871ACD"/>
    <w:rsid w:val="00871BBD"/>
    <w:rsid w:val="00871D14"/>
    <w:rsid w:val="00871E36"/>
    <w:rsid w:val="0087207B"/>
    <w:rsid w:val="0087222E"/>
    <w:rsid w:val="008722B0"/>
    <w:rsid w:val="0087250F"/>
    <w:rsid w:val="008725F5"/>
    <w:rsid w:val="00872C7C"/>
    <w:rsid w:val="00872C87"/>
    <w:rsid w:val="00872D44"/>
    <w:rsid w:val="00872D63"/>
    <w:rsid w:val="00872E3E"/>
    <w:rsid w:val="00872F39"/>
    <w:rsid w:val="00873061"/>
    <w:rsid w:val="00873118"/>
    <w:rsid w:val="00873195"/>
    <w:rsid w:val="008731C9"/>
    <w:rsid w:val="00873463"/>
    <w:rsid w:val="008734E7"/>
    <w:rsid w:val="0087358D"/>
    <w:rsid w:val="0087359B"/>
    <w:rsid w:val="0087369B"/>
    <w:rsid w:val="0087378E"/>
    <w:rsid w:val="00873BF0"/>
    <w:rsid w:val="00873C85"/>
    <w:rsid w:val="00873C9C"/>
    <w:rsid w:val="008742CE"/>
    <w:rsid w:val="00874384"/>
    <w:rsid w:val="00874454"/>
    <w:rsid w:val="00874A6D"/>
    <w:rsid w:val="00874E33"/>
    <w:rsid w:val="00874E95"/>
    <w:rsid w:val="00874FAC"/>
    <w:rsid w:val="00874FBC"/>
    <w:rsid w:val="0087504C"/>
    <w:rsid w:val="00875236"/>
    <w:rsid w:val="008754AA"/>
    <w:rsid w:val="00875755"/>
    <w:rsid w:val="00875905"/>
    <w:rsid w:val="00875BC6"/>
    <w:rsid w:val="00875BEF"/>
    <w:rsid w:val="00875F79"/>
    <w:rsid w:val="00875FBD"/>
    <w:rsid w:val="008763CC"/>
    <w:rsid w:val="00876A44"/>
    <w:rsid w:val="00876AC7"/>
    <w:rsid w:val="00876BFB"/>
    <w:rsid w:val="00876CB3"/>
    <w:rsid w:val="00876EC0"/>
    <w:rsid w:val="00877107"/>
    <w:rsid w:val="0087716A"/>
    <w:rsid w:val="008773D5"/>
    <w:rsid w:val="0087744E"/>
    <w:rsid w:val="008774A4"/>
    <w:rsid w:val="0087763F"/>
    <w:rsid w:val="008776B7"/>
    <w:rsid w:val="00877875"/>
    <w:rsid w:val="00877C45"/>
    <w:rsid w:val="00877C57"/>
    <w:rsid w:val="00877E26"/>
    <w:rsid w:val="00877FA3"/>
    <w:rsid w:val="0088038C"/>
    <w:rsid w:val="0088049E"/>
    <w:rsid w:val="008804C9"/>
    <w:rsid w:val="008804EB"/>
    <w:rsid w:val="00880506"/>
    <w:rsid w:val="008806D1"/>
    <w:rsid w:val="00880706"/>
    <w:rsid w:val="00880A2F"/>
    <w:rsid w:val="00880B62"/>
    <w:rsid w:val="00880D84"/>
    <w:rsid w:val="00880E95"/>
    <w:rsid w:val="008810DF"/>
    <w:rsid w:val="008810FA"/>
    <w:rsid w:val="0088162D"/>
    <w:rsid w:val="00881842"/>
    <w:rsid w:val="00881981"/>
    <w:rsid w:val="008819A5"/>
    <w:rsid w:val="00881A18"/>
    <w:rsid w:val="00881C63"/>
    <w:rsid w:val="00881D03"/>
    <w:rsid w:val="00881F28"/>
    <w:rsid w:val="008826D2"/>
    <w:rsid w:val="008829DC"/>
    <w:rsid w:val="00882A4D"/>
    <w:rsid w:val="00882BB1"/>
    <w:rsid w:val="00882FDF"/>
    <w:rsid w:val="00883004"/>
    <w:rsid w:val="00883041"/>
    <w:rsid w:val="00883B7D"/>
    <w:rsid w:val="00883C9A"/>
    <w:rsid w:val="00883E0C"/>
    <w:rsid w:val="00883ED6"/>
    <w:rsid w:val="00884255"/>
    <w:rsid w:val="0088425B"/>
    <w:rsid w:val="008845CA"/>
    <w:rsid w:val="00884680"/>
    <w:rsid w:val="0088481D"/>
    <w:rsid w:val="0088490B"/>
    <w:rsid w:val="00884AD8"/>
    <w:rsid w:val="00884B6A"/>
    <w:rsid w:val="00884C5F"/>
    <w:rsid w:val="00884CDF"/>
    <w:rsid w:val="0088550B"/>
    <w:rsid w:val="00885517"/>
    <w:rsid w:val="0088562B"/>
    <w:rsid w:val="0088579F"/>
    <w:rsid w:val="00885B71"/>
    <w:rsid w:val="00885C2B"/>
    <w:rsid w:val="00885CF4"/>
    <w:rsid w:val="00885D22"/>
    <w:rsid w:val="00885D5D"/>
    <w:rsid w:val="00885EC9"/>
    <w:rsid w:val="00885EFF"/>
    <w:rsid w:val="00885F46"/>
    <w:rsid w:val="00885F7A"/>
    <w:rsid w:val="0088610C"/>
    <w:rsid w:val="00886223"/>
    <w:rsid w:val="0088651F"/>
    <w:rsid w:val="00886879"/>
    <w:rsid w:val="00886ADB"/>
    <w:rsid w:val="00886EEF"/>
    <w:rsid w:val="008871B3"/>
    <w:rsid w:val="008872A1"/>
    <w:rsid w:val="008872BC"/>
    <w:rsid w:val="008876DF"/>
    <w:rsid w:val="00887771"/>
    <w:rsid w:val="00887773"/>
    <w:rsid w:val="008877B7"/>
    <w:rsid w:val="008877D4"/>
    <w:rsid w:val="00887871"/>
    <w:rsid w:val="008879BE"/>
    <w:rsid w:val="00887C91"/>
    <w:rsid w:val="00887F3D"/>
    <w:rsid w:val="00887FEF"/>
    <w:rsid w:val="008900DA"/>
    <w:rsid w:val="00890154"/>
    <w:rsid w:val="0089015D"/>
    <w:rsid w:val="00890307"/>
    <w:rsid w:val="00890450"/>
    <w:rsid w:val="008905E1"/>
    <w:rsid w:val="008907B2"/>
    <w:rsid w:val="008908D3"/>
    <w:rsid w:val="00890A72"/>
    <w:rsid w:val="00890BCD"/>
    <w:rsid w:val="00890C0D"/>
    <w:rsid w:val="00890C61"/>
    <w:rsid w:val="00890E0D"/>
    <w:rsid w:val="00890F04"/>
    <w:rsid w:val="00890FBE"/>
    <w:rsid w:val="008910AB"/>
    <w:rsid w:val="008910C1"/>
    <w:rsid w:val="00891185"/>
    <w:rsid w:val="00891403"/>
    <w:rsid w:val="00891983"/>
    <w:rsid w:val="00891F63"/>
    <w:rsid w:val="0089210D"/>
    <w:rsid w:val="008921F9"/>
    <w:rsid w:val="0089224D"/>
    <w:rsid w:val="00892253"/>
    <w:rsid w:val="008922DF"/>
    <w:rsid w:val="0089233D"/>
    <w:rsid w:val="008926BE"/>
    <w:rsid w:val="00892780"/>
    <w:rsid w:val="00892C5F"/>
    <w:rsid w:val="00893024"/>
    <w:rsid w:val="008933F1"/>
    <w:rsid w:val="00893693"/>
    <w:rsid w:val="008938BE"/>
    <w:rsid w:val="008938F6"/>
    <w:rsid w:val="00893B3B"/>
    <w:rsid w:val="00893BA4"/>
    <w:rsid w:val="00893D29"/>
    <w:rsid w:val="00893DB3"/>
    <w:rsid w:val="0089407E"/>
    <w:rsid w:val="008940C1"/>
    <w:rsid w:val="0089467A"/>
    <w:rsid w:val="00894715"/>
    <w:rsid w:val="008947AB"/>
    <w:rsid w:val="008947E5"/>
    <w:rsid w:val="008948A0"/>
    <w:rsid w:val="00894A2E"/>
    <w:rsid w:val="00894ADC"/>
    <w:rsid w:val="00894C72"/>
    <w:rsid w:val="00894D58"/>
    <w:rsid w:val="008950B4"/>
    <w:rsid w:val="0089522B"/>
    <w:rsid w:val="00895243"/>
    <w:rsid w:val="00895286"/>
    <w:rsid w:val="008952C8"/>
    <w:rsid w:val="0089551A"/>
    <w:rsid w:val="00895624"/>
    <w:rsid w:val="00895A0C"/>
    <w:rsid w:val="00895A17"/>
    <w:rsid w:val="00895AE3"/>
    <w:rsid w:val="00895E21"/>
    <w:rsid w:val="0089613B"/>
    <w:rsid w:val="008961A5"/>
    <w:rsid w:val="0089641D"/>
    <w:rsid w:val="0089699C"/>
    <w:rsid w:val="008969C4"/>
    <w:rsid w:val="008969C9"/>
    <w:rsid w:val="00896B62"/>
    <w:rsid w:val="00896D10"/>
    <w:rsid w:val="00896D18"/>
    <w:rsid w:val="00896DF5"/>
    <w:rsid w:val="00896FD8"/>
    <w:rsid w:val="00896FDB"/>
    <w:rsid w:val="00897082"/>
    <w:rsid w:val="008970F6"/>
    <w:rsid w:val="0089724C"/>
    <w:rsid w:val="008972CB"/>
    <w:rsid w:val="008975C4"/>
    <w:rsid w:val="00897A24"/>
    <w:rsid w:val="00897F8A"/>
    <w:rsid w:val="00897FA7"/>
    <w:rsid w:val="008A0173"/>
    <w:rsid w:val="008A019D"/>
    <w:rsid w:val="008A02D6"/>
    <w:rsid w:val="008A0339"/>
    <w:rsid w:val="008A03A0"/>
    <w:rsid w:val="008A0473"/>
    <w:rsid w:val="008A04C7"/>
    <w:rsid w:val="008A04CB"/>
    <w:rsid w:val="008A0A22"/>
    <w:rsid w:val="008A0AC3"/>
    <w:rsid w:val="008A0C6C"/>
    <w:rsid w:val="008A0EBB"/>
    <w:rsid w:val="008A0FCF"/>
    <w:rsid w:val="008A12FF"/>
    <w:rsid w:val="008A1A82"/>
    <w:rsid w:val="008A1B13"/>
    <w:rsid w:val="008A1C65"/>
    <w:rsid w:val="008A1EA1"/>
    <w:rsid w:val="008A1FBC"/>
    <w:rsid w:val="008A2026"/>
    <w:rsid w:val="008A2226"/>
    <w:rsid w:val="008A24BD"/>
    <w:rsid w:val="008A28FD"/>
    <w:rsid w:val="008A294D"/>
    <w:rsid w:val="008A2AAE"/>
    <w:rsid w:val="008A2DCD"/>
    <w:rsid w:val="008A2F26"/>
    <w:rsid w:val="008A3024"/>
    <w:rsid w:val="008A30D2"/>
    <w:rsid w:val="008A33B0"/>
    <w:rsid w:val="008A358A"/>
    <w:rsid w:val="008A36ED"/>
    <w:rsid w:val="008A3898"/>
    <w:rsid w:val="008A39E3"/>
    <w:rsid w:val="008A3B75"/>
    <w:rsid w:val="008A3B7B"/>
    <w:rsid w:val="008A3F53"/>
    <w:rsid w:val="008A3FC5"/>
    <w:rsid w:val="008A4040"/>
    <w:rsid w:val="008A4229"/>
    <w:rsid w:val="008A42D8"/>
    <w:rsid w:val="008A457F"/>
    <w:rsid w:val="008A48CC"/>
    <w:rsid w:val="008A4D05"/>
    <w:rsid w:val="008A4DAC"/>
    <w:rsid w:val="008A4E04"/>
    <w:rsid w:val="008A4E7E"/>
    <w:rsid w:val="008A5033"/>
    <w:rsid w:val="008A53BA"/>
    <w:rsid w:val="008A53C3"/>
    <w:rsid w:val="008A55A7"/>
    <w:rsid w:val="008A56E4"/>
    <w:rsid w:val="008A588D"/>
    <w:rsid w:val="008A59E9"/>
    <w:rsid w:val="008A5CBE"/>
    <w:rsid w:val="008A5D63"/>
    <w:rsid w:val="008A5E9C"/>
    <w:rsid w:val="008A5FF6"/>
    <w:rsid w:val="008A6132"/>
    <w:rsid w:val="008A627D"/>
    <w:rsid w:val="008A62D3"/>
    <w:rsid w:val="008A631F"/>
    <w:rsid w:val="008A668F"/>
    <w:rsid w:val="008A6D92"/>
    <w:rsid w:val="008A6F97"/>
    <w:rsid w:val="008A6F9D"/>
    <w:rsid w:val="008A7214"/>
    <w:rsid w:val="008A72A4"/>
    <w:rsid w:val="008A73A3"/>
    <w:rsid w:val="008A749A"/>
    <w:rsid w:val="008A755F"/>
    <w:rsid w:val="008A758D"/>
    <w:rsid w:val="008A75C5"/>
    <w:rsid w:val="008A7616"/>
    <w:rsid w:val="008A7669"/>
    <w:rsid w:val="008A76CB"/>
    <w:rsid w:val="008A7819"/>
    <w:rsid w:val="008A7B15"/>
    <w:rsid w:val="008A7B46"/>
    <w:rsid w:val="008A7F86"/>
    <w:rsid w:val="008B0162"/>
    <w:rsid w:val="008B01A2"/>
    <w:rsid w:val="008B01C5"/>
    <w:rsid w:val="008B027A"/>
    <w:rsid w:val="008B0604"/>
    <w:rsid w:val="008B07C2"/>
    <w:rsid w:val="008B097E"/>
    <w:rsid w:val="008B0980"/>
    <w:rsid w:val="008B0CD0"/>
    <w:rsid w:val="008B0D15"/>
    <w:rsid w:val="008B0F4C"/>
    <w:rsid w:val="008B0F9B"/>
    <w:rsid w:val="008B130E"/>
    <w:rsid w:val="008B1651"/>
    <w:rsid w:val="008B175A"/>
    <w:rsid w:val="008B182D"/>
    <w:rsid w:val="008B18CE"/>
    <w:rsid w:val="008B2052"/>
    <w:rsid w:val="008B21BA"/>
    <w:rsid w:val="008B21F5"/>
    <w:rsid w:val="008B2228"/>
    <w:rsid w:val="008B25C9"/>
    <w:rsid w:val="008B25FE"/>
    <w:rsid w:val="008B269F"/>
    <w:rsid w:val="008B29DB"/>
    <w:rsid w:val="008B2A2E"/>
    <w:rsid w:val="008B2AB2"/>
    <w:rsid w:val="008B2D1D"/>
    <w:rsid w:val="008B2D5B"/>
    <w:rsid w:val="008B2DEB"/>
    <w:rsid w:val="008B3536"/>
    <w:rsid w:val="008B3779"/>
    <w:rsid w:val="008B38CA"/>
    <w:rsid w:val="008B3B11"/>
    <w:rsid w:val="008B3B90"/>
    <w:rsid w:val="008B3D18"/>
    <w:rsid w:val="008B3E81"/>
    <w:rsid w:val="008B4034"/>
    <w:rsid w:val="008B41EF"/>
    <w:rsid w:val="008B4230"/>
    <w:rsid w:val="008B447F"/>
    <w:rsid w:val="008B44A9"/>
    <w:rsid w:val="008B456D"/>
    <w:rsid w:val="008B4736"/>
    <w:rsid w:val="008B490E"/>
    <w:rsid w:val="008B4A4A"/>
    <w:rsid w:val="008B4A73"/>
    <w:rsid w:val="008B4ADF"/>
    <w:rsid w:val="008B4B0D"/>
    <w:rsid w:val="008B4B33"/>
    <w:rsid w:val="008B4DA5"/>
    <w:rsid w:val="008B4E0D"/>
    <w:rsid w:val="008B5448"/>
    <w:rsid w:val="008B5577"/>
    <w:rsid w:val="008B55DA"/>
    <w:rsid w:val="008B593A"/>
    <w:rsid w:val="008B59DF"/>
    <w:rsid w:val="008B60ED"/>
    <w:rsid w:val="008B642E"/>
    <w:rsid w:val="008B66CB"/>
    <w:rsid w:val="008B66FF"/>
    <w:rsid w:val="008B6714"/>
    <w:rsid w:val="008B682F"/>
    <w:rsid w:val="008B6A8F"/>
    <w:rsid w:val="008B6AA7"/>
    <w:rsid w:val="008B6E5C"/>
    <w:rsid w:val="008B6E6D"/>
    <w:rsid w:val="008B6EEA"/>
    <w:rsid w:val="008B72B1"/>
    <w:rsid w:val="008B72C2"/>
    <w:rsid w:val="008B7492"/>
    <w:rsid w:val="008B74BC"/>
    <w:rsid w:val="008B7533"/>
    <w:rsid w:val="008B7670"/>
    <w:rsid w:val="008B774F"/>
    <w:rsid w:val="008B7B24"/>
    <w:rsid w:val="008C017B"/>
    <w:rsid w:val="008C0581"/>
    <w:rsid w:val="008C0742"/>
    <w:rsid w:val="008C0813"/>
    <w:rsid w:val="008C0BC4"/>
    <w:rsid w:val="008C0D4A"/>
    <w:rsid w:val="008C0DFF"/>
    <w:rsid w:val="008C1129"/>
    <w:rsid w:val="008C112E"/>
    <w:rsid w:val="008C1161"/>
    <w:rsid w:val="008C1500"/>
    <w:rsid w:val="008C1772"/>
    <w:rsid w:val="008C1960"/>
    <w:rsid w:val="008C19BA"/>
    <w:rsid w:val="008C1A85"/>
    <w:rsid w:val="008C1C56"/>
    <w:rsid w:val="008C1EFA"/>
    <w:rsid w:val="008C2135"/>
    <w:rsid w:val="008C2236"/>
    <w:rsid w:val="008C2271"/>
    <w:rsid w:val="008C2307"/>
    <w:rsid w:val="008C2426"/>
    <w:rsid w:val="008C2453"/>
    <w:rsid w:val="008C26B4"/>
    <w:rsid w:val="008C2767"/>
    <w:rsid w:val="008C2AED"/>
    <w:rsid w:val="008C2BC8"/>
    <w:rsid w:val="008C2C95"/>
    <w:rsid w:val="008C2F7F"/>
    <w:rsid w:val="008C2F90"/>
    <w:rsid w:val="008C3310"/>
    <w:rsid w:val="008C3447"/>
    <w:rsid w:val="008C3466"/>
    <w:rsid w:val="008C3569"/>
    <w:rsid w:val="008C39A3"/>
    <w:rsid w:val="008C39FF"/>
    <w:rsid w:val="008C3A0B"/>
    <w:rsid w:val="008C3AC8"/>
    <w:rsid w:val="008C3B7E"/>
    <w:rsid w:val="008C3C97"/>
    <w:rsid w:val="008C40F2"/>
    <w:rsid w:val="008C41E5"/>
    <w:rsid w:val="008C447A"/>
    <w:rsid w:val="008C44E1"/>
    <w:rsid w:val="008C489D"/>
    <w:rsid w:val="008C4B47"/>
    <w:rsid w:val="008C4FC0"/>
    <w:rsid w:val="008C55D5"/>
    <w:rsid w:val="008C570A"/>
    <w:rsid w:val="008C5926"/>
    <w:rsid w:val="008C5964"/>
    <w:rsid w:val="008C59D5"/>
    <w:rsid w:val="008C5B10"/>
    <w:rsid w:val="008C5CB5"/>
    <w:rsid w:val="008C5E35"/>
    <w:rsid w:val="008C5FA3"/>
    <w:rsid w:val="008C61BA"/>
    <w:rsid w:val="008C66A5"/>
    <w:rsid w:val="008C696B"/>
    <w:rsid w:val="008C6970"/>
    <w:rsid w:val="008C69DC"/>
    <w:rsid w:val="008C6A2A"/>
    <w:rsid w:val="008C6A44"/>
    <w:rsid w:val="008C6A69"/>
    <w:rsid w:val="008C6B7F"/>
    <w:rsid w:val="008C6C7A"/>
    <w:rsid w:val="008C6D55"/>
    <w:rsid w:val="008C6D66"/>
    <w:rsid w:val="008C6D71"/>
    <w:rsid w:val="008C6EC6"/>
    <w:rsid w:val="008C6F4F"/>
    <w:rsid w:val="008C6F9B"/>
    <w:rsid w:val="008C6FA2"/>
    <w:rsid w:val="008C7054"/>
    <w:rsid w:val="008C7152"/>
    <w:rsid w:val="008C7245"/>
    <w:rsid w:val="008C74A3"/>
    <w:rsid w:val="008C74B3"/>
    <w:rsid w:val="008C74CC"/>
    <w:rsid w:val="008C76D5"/>
    <w:rsid w:val="008C77C4"/>
    <w:rsid w:val="008C785D"/>
    <w:rsid w:val="008C7AB7"/>
    <w:rsid w:val="008C7B98"/>
    <w:rsid w:val="008C7D74"/>
    <w:rsid w:val="008C7F0B"/>
    <w:rsid w:val="008C7F77"/>
    <w:rsid w:val="008D0141"/>
    <w:rsid w:val="008D0439"/>
    <w:rsid w:val="008D0459"/>
    <w:rsid w:val="008D05D2"/>
    <w:rsid w:val="008D069D"/>
    <w:rsid w:val="008D075B"/>
    <w:rsid w:val="008D09E8"/>
    <w:rsid w:val="008D0A7A"/>
    <w:rsid w:val="008D0A93"/>
    <w:rsid w:val="008D0B27"/>
    <w:rsid w:val="008D0F12"/>
    <w:rsid w:val="008D13DC"/>
    <w:rsid w:val="008D149D"/>
    <w:rsid w:val="008D15DB"/>
    <w:rsid w:val="008D165C"/>
    <w:rsid w:val="008D16D6"/>
    <w:rsid w:val="008D1779"/>
    <w:rsid w:val="008D18FD"/>
    <w:rsid w:val="008D1E23"/>
    <w:rsid w:val="008D2209"/>
    <w:rsid w:val="008D230A"/>
    <w:rsid w:val="008D2461"/>
    <w:rsid w:val="008D24A2"/>
    <w:rsid w:val="008D2523"/>
    <w:rsid w:val="008D25C5"/>
    <w:rsid w:val="008D2805"/>
    <w:rsid w:val="008D29D7"/>
    <w:rsid w:val="008D2AF7"/>
    <w:rsid w:val="008D2C33"/>
    <w:rsid w:val="008D2DD6"/>
    <w:rsid w:val="008D3099"/>
    <w:rsid w:val="008D3208"/>
    <w:rsid w:val="008D3306"/>
    <w:rsid w:val="008D334F"/>
    <w:rsid w:val="008D343B"/>
    <w:rsid w:val="008D34BE"/>
    <w:rsid w:val="008D369D"/>
    <w:rsid w:val="008D379A"/>
    <w:rsid w:val="008D38D8"/>
    <w:rsid w:val="008D399A"/>
    <w:rsid w:val="008D42B1"/>
    <w:rsid w:val="008D4318"/>
    <w:rsid w:val="008D453F"/>
    <w:rsid w:val="008D4577"/>
    <w:rsid w:val="008D472A"/>
    <w:rsid w:val="008D47A9"/>
    <w:rsid w:val="008D49A7"/>
    <w:rsid w:val="008D4B80"/>
    <w:rsid w:val="008D4B85"/>
    <w:rsid w:val="008D4EDC"/>
    <w:rsid w:val="008D4FCC"/>
    <w:rsid w:val="008D508F"/>
    <w:rsid w:val="008D538D"/>
    <w:rsid w:val="008D553A"/>
    <w:rsid w:val="008D5658"/>
    <w:rsid w:val="008D5767"/>
    <w:rsid w:val="008D5879"/>
    <w:rsid w:val="008D58BC"/>
    <w:rsid w:val="008D592F"/>
    <w:rsid w:val="008D593C"/>
    <w:rsid w:val="008D5998"/>
    <w:rsid w:val="008D5B3E"/>
    <w:rsid w:val="008D5C73"/>
    <w:rsid w:val="008D5CDE"/>
    <w:rsid w:val="008D5F3C"/>
    <w:rsid w:val="008D5FCD"/>
    <w:rsid w:val="008D60F9"/>
    <w:rsid w:val="008D6255"/>
    <w:rsid w:val="008D6401"/>
    <w:rsid w:val="008D65B3"/>
    <w:rsid w:val="008D666F"/>
    <w:rsid w:val="008D6673"/>
    <w:rsid w:val="008D6733"/>
    <w:rsid w:val="008D6865"/>
    <w:rsid w:val="008D6977"/>
    <w:rsid w:val="008D69DE"/>
    <w:rsid w:val="008D6BD7"/>
    <w:rsid w:val="008D6BDB"/>
    <w:rsid w:val="008D6DD1"/>
    <w:rsid w:val="008D6E70"/>
    <w:rsid w:val="008D6F40"/>
    <w:rsid w:val="008D6F90"/>
    <w:rsid w:val="008D7318"/>
    <w:rsid w:val="008D746A"/>
    <w:rsid w:val="008D7482"/>
    <w:rsid w:val="008D74E8"/>
    <w:rsid w:val="008D7554"/>
    <w:rsid w:val="008D7615"/>
    <w:rsid w:val="008D76A0"/>
    <w:rsid w:val="008D772A"/>
    <w:rsid w:val="008D7787"/>
    <w:rsid w:val="008D79D1"/>
    <w:rsid w:val="008D7DEB"/>
    <w:rsid w:val="008D7E93"/>
    <w:rsid w:val="008E00A6"/>
    <w:rsid w:val="008E0367"/>
    <w:rsid w:val="008E03B3"/>
    <w:rsid w:val="008E04B5"/>
    <w:rsid w:val="008E074C"/>
    <w:rsid w:val="008E0819"/>
    <w:rsid w:val="008E087B"/>
    <w:rsid w:val="008E0AD9"/>
    <w:rsid w:val="008E0B90"/>
    <w:rsid w:val="008E0C3A"/>
    <w:rsid w:val="008E0CDD"/>
    <w:rsid w:val="008E0E89"/>
    <w:rsid w:val="008E0E8C"/>
    <w:rsid w:val="008E1217"/>
    <w:rsid w:val="008E122E"/>
    <w:rsid w:val="008E143D"/>
    <w:rsid w:val="008E15AC"/>
    <w:rsid w:val="008E192E"/>
    <w:rsid w:val="008E1B6C"/>
    <w:rsid w:val="008E1BD6"/>
    <w:rsid w:val="008E1C85"/>
    <w:rsid w:val="008E1FA3"/>
    <w:rsid w:val="008E1FDF"/>
    <w:rsid w:val="008E2051"/>
    <w:rsid w:val="008E20D6"/>
    <w:rsid w:val="008E20EC"/>
    <w:rsid w:val="008E225F"/>
    <w:rsid w:val="008E2562"/>
    <w:rsid w:val="008E2942"/>
    <w:rsid w:val="008E2994"/>
    <w:rsid w:val="008E2B2E"/>
    <w:rsid w:val="008E2B47"/>
    <w:rsid w:val="008E2D3A"/>
    <w:rsid w:val="008E2D84"/>
    <w:rsid w:val="008E2E73"/>
    <w:rsid w:val="008E2E8C"/>
    <w:rsid w:val="008E2F46"/>
    <w:rsid w:val="008E30B5"/>
    <w:rsid w:val="008E31C2"/>
    <w:rsid w:val="008E3203"/>
    <w:rsid w:val="008E354D"/>
    <w:rsid w:val="008E378A"/>
    <w:rsid w:val="008E3C9F"/>
    <w:rsid w:val="008E3F52"/>
    <w:rsid w:val="008E412D"/>
    <w:rsid w:val="008E451A"/>
    <w:rsid w:val="008E464E"/>
    <w:rsid w:val="008E46DE"/>
    <w:rsid w:val="008E48FD"/>
    <w:rsid w:val="008E490D"/>
    <w:rsid w:val="008E4CA5"/>
    <w:rsid w:val="008E4CE0"/>
    <w:rsid w:val="008E52DD"/>
    <w:rsid w:val="008E5412"/>
    <w:rsid w:val="008E5625"/>
    <w:rsid w:val="008E56B5"/>
    <w:rsid w:val="008E579D"/>
    <w:rsid w:val="008E5A8C"/>
    <w:rsid w:val="008E5B5F"/>
    <w:rsid w:val="008E5D5A"/>
    <w:rsid w:val="008E5E2C"/>
    <w:rsid w:val="008E5E9B"/>
    <w:rsid w:val="008E616A"/>
    <w:rsid w:val="008E61CF"/>
    <w:rsid w:val="008E624A"/>
    <w:rsid w:val="008E6788"/>
    <w:rsid w:val="008E678D"/>
    <w:rsid w:val="008E68F9"/>
    <w:rsid w:val="008E6954"/>
    <w:rsid w:val="008E695F"/>
    <w:rsid w:val="008E6AC5"/>
    <w:rsid w:val="008E6CD5"/>
    <w:rsid w:val="008E71BE"/>
    <w:rsid w:val="008E743E"/>
    <w:rsid w:val="008E7634"/>
    <w:rsid w:val="008E7684"/>
    <w:rsid w:val="008E76C6"/>
    <w:rsid w:val="008E7898"/>
    <w:rsid w:val="008E7DB3"/>
    <w:rsid w:val="008E7F9D"/>
    <w:rsid w:val="008F005E"/>
    <w:rsid w:val="008F0090"/>
    <w:rsid w:val="008F0138"/>
    <w:rsid w:val="008F01AB"/>
    <w:rsid w:val="008F0276"/>
    <w:rsid w:val="008F02FF"/>
    <w:rsid w:val="008F044C"/>
    <w:rsid w:val="008F0460"/>
    <w:rsid w:val="008F04A5"/>
    <w:rsid w:val="008F051F"/>
    <w:rsid w:val="008F06E5"/>
    <w:rsid w:val="008F0AF4"/>
    <w:rsid w:val="008F0BA6"/>
    <w:rsid w:val="008F0FB8"/>
    <w:rsid w:val="008F0FC8"/>
    <w:rsid w:val="008F11EE"/>
    <w:rsid w:val="008F1208"/>
    <w:rsid w:val="008F1239"/>
    <w:rsid w:val="008F137F"/>
    <w:rsid w:val="008F1785"/>
    <w:rsid w:val="008F1890"/>
    <w:rsid w:val="008F1A1A"/>
    <w:rsid w:val="008F1CF8"/>
    <w:rsid w:val="008F1D66"/>
    <w:rsid w:val="008F2065"/>
    <w:rsid w:val="008F20A4"/>
    <w:rsid w:val="008F2201"/>
    <w:rsid w:val="008F22E6"/>
    <w:rsid w:val="008F261B"/>
    <w:rsid w:val="008F27D8"/>
    <w:rsid w:val="008F2A8C"/>
    <w:rsid w:val="008F2BD0"/>
    <w:rsid w:val="008F2C21"/>
    <w:rsid w:val="008F2ECB"/>
    <w:rsid w:val="008F2F61"/>
    <w:rsid w:val="008F3069"/>
    <w:rsid w:val="008F359C"/>
    <w:rsid w:val="008F35F6"/>
    <w:rsid w:val="008F3868"/>
    <w:rsid w:val="008F39A7"/>
    <w:rsid w:val="008F3AFC"/>
    <w:rsid w:val="008F3B11"/>
    <w:rsid w:val="008F3B64"/>
    <w:rsid w:val="008F3D2D"/>
    <w:rsid w:val="008F3D7C"/>
    <w:rsid w:val="008F3DC9"/>
    <w:rsid w:val="008F3ED4"/>
    <w:rsid w:val="008F4107"/>
    <w:rsid w:val="008F45D7"/>
    <w:rsid w:val="008F483E"/>
    <w:rsid w:val="008F493B"/>
    <w:rsid w:val="008F49C5"/>
    <w:rsid w:val="008F4B0F"/>
    <w:rsid w:val="008F4BFE"/>
    <w:rsid w:val="008F4C5C"/>
    <w:rsid w:val="008F4E3F"/>
    <w:rsid w:val="008F51C1"/>
    <w:rsid w:val="008F5376"/>
    <w:rsid w:val="008F5406"/>
    <w:rsid w:val="008F5801"/>
    <w:rsid w:val="008F5866"/>
    <w:rsid w:val="008F595E"/>
    <w:rsid w:val="008F5F00"/>
    <w:rsid w:val="008F6188"/>
    <w:rsid w:val="008F6649"/>
    <w:rsid w:val="008F66ED"/>
    <w:rsid w:val="008F686A"/>
    <w:rsid w:val="008F68FD"/>
    <w:rsid w:val="008F692B"/>
    <w:rsid w:val="008F6CD1"/>
    <w:rsid w:val="008F6FBB"/>
    <w:rsid w:val="008F7088"/>
    <w:rsid w:val="008F71F6"/>
    <w:rsid w:val="008F72C1"/>
    <w:rsid w:val="008F7365"/>
    <w:rsid w:val="008F73D2"/>
    <w:rsid w:val="008F73E8"/>
    <w:rsid w:val="008F7542"/>
    <w:rsid w:val="008F75C7"/>
    <w:rsid w:val="008F75EA"/>
    <w:rsid w:val="008F7886"/>
    <w:rsid w:val="008F792C"/>
    <w:rsid w:val="008F7AE2"/>
    <w:rsid w:val="008F7BD6"/>
    <w:rsid w:val="008F7BDA"/>
    <w:rsid w:val="008F7CEF"/>
    <w:rsid w:val="008F7DE2"/>
    <w:rsid w:val="009000FD"/>
    <w:rsid w:val="009001AB"/>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1A39"/>
    <w:rsid w:val="00901FCF"/>
    <w:rsid w:val="00902077"/>
    <w:rsid w:val="009020B4"/>
    <w:rsid w:val="009021E7"/>
    <w:rsid w:val="0090222B"/>
    <w:rsid w:val="009022BC"/>
    <w:rsid w:val="0090255A"/>
    <w:rsid w:val="009025DA"/>
    <w:rsid w:val="0090260D"/>
    <w:rsid w:val="00902679"/>
    <w:rsid w:val="00902686"/>
    <w:rsid w:val="009026C6"/>
    <w:rsid w:val="00902734"/>
    <w:rsid w:val="00902913"/>
    <w:rsid w:val="00902B50"/>
    <w:rsid w:val="00902F1E"/>
    <w:rsid w:val="009030DD"/>
    <w:rsid w:val="00903281"/>
    <w:rsid w:val="009036BA"/>
    <w:rsid w:val="009036EE"/>
    <w:rsid w:val="009038A1"/>
    <w:rsid w:val="009039C8"/>
    <w:rsid w:val="00903C1F"/>
    <w:rsid w:val="00903E77"/>
    <w:rsid w:val="00903F0F"/>
    <w:rsid w:val="00903F59"/>
    <w:rsid w:val="00903FFE"/>
    <w:rsid w:val="0090421A"/>
    <w:rsid w:val="009045C7"/>
    <w:rsid w:val="00904657"/>
    <w:rsid w:val="009046A6"/>
    <w:rsid w:val="00904760"/>
    <w:rsid w:val="009047C2"/>
    <w:rsid w:val="0090480E"/>
    <w:rsid w:val="009049F2"/>
    <w:rsid w:val="00904A62"/>
    <w:rsid w:val="00904B6D"/>
    <w:rsid w:val="00904CBA"/>
    <w:rsid w:val="00904D35"/>
    <w:rsid w:val="00904D3D"/>
    <w:rsid w:val="00904E71"/>
    <w:rsid w:val="00905285"/>
    <w:rsid w:val="00905436"/>
    <w:rsid w:val="00905569"/>
    <w:rsid w:val="0090591A"/>
    <w:rsid w:val="00905A06"/>
    <w:rsid w:val="00905AC7"/>
    <w:rsid w:val="00905CB3"/>
    <w:rsid w:val="00905F49"/>
    <w:rsid w:val="00906100"/>
    <w:rsid w:val="0090615E"/>
    <w:rsid w:val="00906432"/>
    <w:rsid w:val="009064F9"/>
    <w:rsid w:val="009066D7"/>
    <w:rsid w:val="00906700"/>
    <w:rsid w:val="009067B8"/>
    <w:rsid w:val="00906A3D"/>
    <w:rsid w:val="00906EED"/>
    <w:rsid w:val="00907071"/>
    <w:rsid w:val="0090713C"/>
    <w:rsid w:val="0090715C"/>
    <w:rsid w:val="0090724F"/>
    <w:rsid w:val="00907392"/>
    <w:rsid w:val="0090741D"/>
    <w:rsid w:val="009076AC"/>
    <w:rsid w:val="009077F5"/>
    <w:rsid w:val="00907BEE"/>
    <w:rsid w:val="00907F6A"/>
    <w:rsid w:val="009107CB"/>
    <w:rsid w:val="00910874"/>
    <w:rsid w:val="009108A7"/>
    <w:rsid w:val="00910AD6"/>
    <w:rsid w:val="00910C2A"/>
    <w:rsid w:val="00910E02"/>
    <w:rsid w:val="00910E24"/>
    <w:rsid w:val="009110B0"/>
    <w:rsid w:val="00911453"/>
    <w:rsid w:val="009115EA"/>
    <w:rsid w:val="00911A5A"/>
    <w:rsid w:val="00911D94"/>
    <w:rsid w:val="00911E1A"/>
    <w:rsid w:val="0091225D"/>
    <w:rsid w:val="009122C1"/>
    <w:rsid w:val="009123B9"/>
    <w:rsid w:val="0091246B"/>
    <w:rsid w:val="0091250D"/>
    <w:rsid w:val="009126A0"/>
    <w:rsid w:val="009126C4"/>
    <w:rsid w:val="009127D2"/>
    <w:rsid w:val="00912A63"/>
    <w:rsid w:val="00912A96"/>
    <w:rsid w:val="00912F6D"/>
    <w:rsid w:val="00913132"/>
    <w:rsid w:val="00913273"/>
    <w:rsid w:val="00913524"/>
    <w:rsid w:val="00913AF7"/>
    <w:rsid w:val="00913B67"/>
    <w:rsid w:val="00913F4C"/>
    <w:rsid w:val="0091404B"/>
    <w:rsid w:val="00914127"/>
    <w:rsid w:val="00914215"/>
    <w:rsid w:val="0091423A"/>
    <w:rsid w:val="009142A3"/>
    <w:rsid w:val="009143F8"/>
    <w:rsid w:val="00914445"/>
    <w:rsid w:val="0091445D"/>
    <w:rsid w:val="00914551"/>
    <w:rsid w:val="009145A0"/>
    <w:rsid w:val="009145D2"/>
    <w:rsid w:val="0091468E"/>
    <w:rsid w:val="009147EB"/>
    <w:rsid w:val="00914A5D"/>
    <w:rsid w:val="00914D17"/>
    <w:rsid w:val="00914E6E"/>
    <w:rsid w:val="00915032"/>
    <w:rsid w:val="00915143"/>
    <w:rsid w:val="009151C0"/>
    <w:rsid w:val="0091522A"/>
    <w:rsid w:val="0091537E"/>
    <w:rsid w:val="00915399"/>
    <w:rsid w:val="00915440"/>
    <w:rsid w:val="00915481"/>
    <w:rsid w:val="009154B0"/>
    <w:rsid w:val="009154BD"/>
    <w:rsid w:val="009155F3"/>
    <w:rsid w:val="00915650"/>
    <w:rsid w:val="0091578C"/>
    <w:rsid w:val="00915888"/>
    <w:rsid w:val="009158D7"/>
    <w:rsid w:val="00915AC8"/>
    <w:rsid w:val="00915CB4"/>
    <w:rsid w:val="00915E6A"/>
    <w:rsid w:val="00915F5A"/>
    <w:rsid w:val="0091610F"/>
    <w:rsid w:val="009161BA"/>
    <w:rsid w:val="00916282"/>
    <w:rsid w:val="009167E0"/>
    <w:rsid w:val="00916A3C"/>
    <w:rsid w:val="00916A9C"/>
    <w:rsid w:val="00916AB2"/>
    <w:rsid w:val="00916CC0"/>
    <w:rsid w:val="00916E01"/>
    <w:rsid w:val="0091716F"/>
    <w:rsid w:val="00917890"/>
    <w:rsid w:val="00917B02"/>
    <w:rsid w:val="00917CE7"/>
    <w:rsid w:val="00917E7F"/>
    <w:rsid w:val="0092042B"/>
    <w:rsid w:val="009206F0"/>
    <w:rsid w:val="0092078E"/>
    <w:rsid w:val="009207B5"/>
    <w:rsid w:val="009207F1"/>
    <w:rsid w:val="00920848"/>
    <w:rsid w:val="00920D52"/>
    <w:rsid w:val="00921537"/>
    <w:rsid w:val="009216BF"/>
    <w:rsid w:val="009218D2"/>
    <w:rsid w:val="0092190A"/>
    <w:rsid w:val="00921A42"/>
    <w:rsid w:val="00921A44"/>
    <w:rsid w:val="00921A74"/>
    <w:rsid w:val="00921A8D"/>
    <w:rsid w:val="00921C9F"/>
    <w:rsid w:val="00921CF8"/>
    <w:rsid w:val="00921D3E"/>
    <w:rsid w:val="00921ED5"/>
    <w:rsid w:val="00921F00"/>
    <w:rsid w:val="00921FA1"/>
    <w:rsid w:val="0092221D"/>
    <w:rsid w:val="009223FA"/>
    <w:rsid w:val="009225B6"/>
    <w:rsid w:val="00922751"/>
    <w:rsid w:val="009228F6"/>
    <w:rsid w:val="0092293E"/>
    <w:rsid w:val="00922C18"/>
    <w:rsid w:val="00922C2C"/>
    <w:rsid w:val="009230FB"/>
    <w:rsid w:val="00923151"/>
    <w:rsid w:val="0092322B"/>
    <w:rsid w:val="00923552"/>
    <w:rsid w:val="009235CF"/>
    <w:rsid w:val="009236DB"/>
    <w:rsid w:val="0092378D"/>
    <w:rsid w:val="00923821"/>
    <w:rsid w:val="009239F1"/>
    <w:rsid w:val="00924108"/>
    <w:rsid w:val="0092416F"/>
    <w:rsid w:val="00924247"/>
    <w:rsid w:val="009242CB"/>
    <w:rsid w:val="0092450B"/>
    <w:rsid w:val="009245DB"/>
    <w:rsid w:val="009249E2"/>
    <w:rsid w:val="00924B75"/>
    <w:rsid w:val="00924C2B"/>
    <w:rsid w:val="00924F7D"/>
    <w:rsid w:val="0092507E"/>
    <w:rsid w:val="009250C2"/>
    <w:rsid w:val="0092510D"/>
    <w:rsid w:val="00925267"/>
    <w:rsid w:val="009256AC"/>
    <w:rsid w:val="0092570A"/>
    <w:rsid w:val="00925836"/>
    <w:rsid w:val="00925B61"/>
    <w:rsid w:val="00925B66"/>
    <w:rsid w:val="00925CF6"/>
    <w:rsid w:val="00925D54"/>
    <w:rsid w:val="00925DD1"/>
    <w:rsid w:val="00926035"/>
    <w:rsid w:val="0092606B"/>
    <w:rsid w:val="009260EC"/>
    <w:rsid w:val="00926264"/>
    <w:rsid w:val="009262B1"/>
    <w:rsid w:val="00926500"/>
    <w:rsid w:val="00926595"/>
    <w:rsid w:val="0092698B"/>
    <w:rsid w:val="009269EB"/>
    <w:rsid w:val="0092745D"/>
    <w:rsid w:val="00927522"/>
    <w:rsid w:val="009277AA"/>
    <w:rsid w:val="009277B5"/>
    <w:rsid w:val="009277BA"/>
    <w:rsid w:val="0092784B"/>
    <w:rsid w:val="0092793C"/>
    <w:rsid w:val="009279AF"/>
    <w:rsid w:val="00927AFA"/>
    <w:rsid w:val="00927E6A"/>
    <w:rsid w:val="00927E86"/>
    <w:rsid w:val="0093011E"/>
    <w:rsid w:val="009301E4"/>
    <w:rsid w:val="00930305"/>
    <w:rsid w:val="0093063D"/>
    <w:rsid w:val="009306CD"/>
    <w:rsid w:val="009309A1"/>
    <w:rsid w:val="00930A2E"/>
    <w:rsid w:val="00930BA9"/>
    <w:rsid w:val="00930F28"/>
    <w:rsid w:val="00931227"/>
    <w:rsid w:val="00931239"/>
    <w:rsid w:val="009312CE"/>
    <w:rsid w:val="0093135E"/>
    <w:rsid w:val="009313F8"/>
    <w:rsid w:val="00931438"/>
    <w:rsid w:val="009314DA"/>
    <w:rsid w:val="0093172D"/>
    <w:rsid w:val="0093188C"/>
    <w:rsid w:val="00931962"/>
    <w:rsid w:val="00931B00"/>
    <w:rsid w:val="00931BCD"/>
    <w:rsid w:val="00931DF8"/>
    <w:rsid w:val="00932109"/>
    <w:rsid w:val="009322AC"/>
    <w:rsid w:val="009324B1"/>
    <w:rsid w:val="009324F3"/>
    <w:rsid w:val="009325E0"/>
    <w:rsid w:val="009326B1"/>
    <w:rsid w:val="009327B5"/>
    <w:rsid w:val="00932A09"/>
    <w:rsid w:val="00932A20"/>
    <w:rsid w:val="00932B6B"/>
    <w:rsid w:val="00932CC2"/>
    <w:rsid w:val="009331D7"/>
    <w:rsid w:val="009331D8"/>
    <w:rsid w:val="0093325B"/>
    <w:rsid w:val="00933276"/>
    <w:rsid w:val="009332AE"/>
    <w:rsid w:val="009332F5"/>
    <w:rsid w:val="009338B1"/>
    <w:rsid w:val="0093398A"/>
    <w:rsid w:val="00933A69"/>
    <w:rsid w:val="00933CB5"/>
    <w:rsid w:val="00933D61"/>
    <w:rsid w:val="00933D9F"/>
    <w:rsid w:val="00933DE4"/>
    <w:rsid w:val="00933EFC"/>
    <w:rsid w:val="00934044"/>
    <w:rsid w:val="009340DA"/>
    <w:rsid w:val="00934134"/>
    <w:rsid w:val="009345CD"/>
    <w:rsid w:val="00934760"/>
    <w:rsid w:val="009349A4"/>
    <w:rsid w:val="009349F4"/>
    <w:rsid w:val="009349F6"/>
    <w:rsid w:val="00934AEC"/>
    <w:rsid w:val="00934D86"/>
    <w:rsid w:val="00934ED5"/>
    <w:rsid w:val="00934F13"/>
    <w:rsid w:val="00934FFD"/>
    <w:rsid w:val="0093511E"/>
    <w:rsid w:val="00935303"/>
    <w:rsid w:val="009353DC"/>
    <w:rsid w:val="00935601"/>
    <w:rsid w:val="00935614"/>
    <w:rsid w:val="009358FA"/>
    <w:rsid w:val="009359C0"/>
    <w:rsid w:val="00935AD7"/>
    <w:rsid w:val="00935B30"/>
    <w:rsid w:val="00935B52"/>
    <w:rsid w:val="00935C76"/>
    <w:rsid w:val="00936023"/>
    <w:rsid w:val="009360F7"/>
    <w:rsid w:val="00936221"/>
    <w:rsid w:val="009362AA"/>
    <w:rsid w:val="0093634D"/>
    <w:rsid w:val="00936740"/>
    <w:rsid w:val="0093684A"/>
    <w:rsid w:val="00936A44"/>
    <w:rsid w:val="00936C92"/>
    <w:rsid w:val="00936D07"/>
    <w:rsid w:val="009370A6"/>
    <w:rsid w:val="009373C5"/>
    <w:rsid w:val="00937873"/>
    <w:rsid w:val="009378AA"/>
    <w:rsid w:val="00937AC7"/>
    <w:rsid w:val="00937BAF"/>
    <w:rsid w:val="00937D15"/>
    <w:rsid w:val="00937FDD"/>
    <w:rsid w:val="00940160"/>
    <w:rsid w:val="0094024A"/>
    <w:rsid w:val="00940313"/>
    <w:rsid w:val="0094049F"/>
    <w:rsid w:val="00940693"/>
    <w:rsid w:val="0094085A"/>
    <w:rsid w:val="009409D7"/>
    <w:rsid w:val="00940A5D"/>
    <w:rsid w:val="00940BCB"/>
    <w:rsid w:val="00940D85"/>
    <w:rsid w:val="00940DF4"/>
    <w:rsid w:val="00940FB5"/>
    <w:rsid w:val="0094111D"/>
    <w:rsid w:val="00941259"/>
    <w:rsid w:val="00941409"/>
    <w:rsid w:val="0094148B"/>
    <w:rsid w:val="00941813"/>
    <w:rsid w:val="00941A1C"/>
    <w:rsid w:val="00941B97"/>
    <w:rsid w:val="009421B3"/>
    <w:rsid w:val="00942A60"/>
    <w:rsid w:val="00942BB8"/>
    <w:rsid w:val="00942E21"/>
    <w:rsid w:val="00942EF9"/>
    <w:rsid w:val="00943000"/>
    <w:rsid w:val="009430E9"/>
    <w:rsid w:val="0094322C"/>
    <w:rsid w:val="0094335F"/>
    <w:rsid w:val="0094376F"/>
    <w:rsid w:val="00943923"/>
    <w:rsid w:val="00943997"/>
    <w:rsid w:val="00943B96"/>
    <w:rsid w:val="00943F3E"/>
    <w:rsid w:val="00944056"/>
    <w:rsid w:val="00944202"/>
    <w:rsid w:val="0094423B"/>
    <w:rsid w:val="00944335"/>
    <w:rsid w:val="0094436D"/>
    <w:rsid w:val="009443A2"/>
    <w:rsid w:val="009444B1"/>
    <w:rsid w:val="0094484A"/>
    <w:rsid w:val="00944AF4"/>
    <w:rsid w:val="00944D18"/>
    <w:rsid w:val="00944D36"/>
    <w:rsid w:val="00944F84"/>
    <w:rsid w:val="00944FA5"/>
    <w:rsid w:val="00945010"/>
    <w:rsid w:val="0094547E"/>
    <w:rsid w:val="00945666"/>
    <w:rsid w:val="00945A9C"/>
    <w:rsid w:val="00945AF1"/>
    <w:rsid w:val="00945C7E"/>
    <w:rsid w:val="00945D1C"/>
    <w:rsid w:val="00945E49"/>
    <w:rsid w:val="00946046"/>
    <w:rsid w:val="0094613D"/>
    <w:rsid w:val="009462D8"/>
    <w:rsid w:val="00946303"/>
    <w:rsid w:val="00946388"/>
    <w:rsid w:val="0094649E"/>
    <w:rsid w:val="0094663A"/>
    <w:rsid w:val="00946676"/>
    <w:rsid w:val="009467B4"/>
    <w:rsid w:val="009468B2"/>
    <w:rsid w:val="00946909"/>
    <w:rsid w:val="0094698E"/>
    <w:rsid w:val="00946AA5"/>
    <w:rsid w:val="00946B48"/>
    <w:rsid w:val="00946BF9"/>
    <w:rsid w:val="00946C3C"/>
    <w:rsid w:val="00946C4B"/>
    <w:rsid w:val="00946CDD"/>
    <w:rsid w:val="00947031"/>
    <w:rsid w:val="00947117"/>
    <w:rsid w:val="00947284"/>
    <w:rsid w:val="009472A7"/>
    <w:rsid w:val="0094741A"/>
    <w:rsid w:val="009478ED"/>
    <w:rsid w:val="009479E5"/>
    <w:rsid w:val="00947C76"/>
    <w:rsid w:val="00950097"/>
    <w:rsid w:val="0095023D"/>
    <w:rsid w:val="0095039C"/>
    <w:rsid w:val="009503A1"/>
    <w:rsid w:val="00950486"/>
    <w:rsid w:val="0095057D"/>
    <w:rsid w:val="00950781"/>
    <w:rsid w:val="009508CA"/>
    <w:rsid w:val="009509D7"/>
    <w:rsid w:val="00950B09"/>
    <w:rsid w:val="00950C09"/>
    <w:rsid w:val="00950CCD"/>
    <w:rsid w:val="00950DD1"/>
    <w:rsid w:val="00950F5C"/>
    <w:rsid w:val="00950FFB"/>
    <w:rsid w:val="0095130F"/>
    <w:rsid w:val="00951339"/>
    <w:rsid w:val="00951405"/>
    <w:rsid w:val="00951417"/>
    <w:rsid w:val="00951444"/>
    <w:rsid w:val="0095154C"/>
    <w:rsid w:val="00951612"/>
    <w:rsid w:val="009516B0"/>
    <w:rsid w:val="0095173E"/>
    <w:rsid w:val="009517B4"/>
    <w:rsid w:val="009517E9"/>
    <w:rsid w:val="0095183E"/>
    <w:rsid w:val="00951995"/>
    <w:rsid w:val="00951B96"/>
    <w:rsid w:val="00951C7E"/>
    <w:rsid w:val="00951CF6"/>
    <w:rsid w:val="009522DC"/>
    <w:rsid w:val="0095236D"/>
    <w:rsid w:val="009524EA"/>
    <w:rsid w:val="00952566"/>
    <w:rsid w:val="0095261D"/>
    <w:rsid w:val="00952816"/>
    <w:rsid w:val="00952927"/>
    <w:rsid w:val="009529C3"/>
    <w:rsid w:val="00952ACA"/>
    <w:rsid w:val="00952BE1"/>
    <w:rsid w:val="00952C70"/>
    <w:rsid w:val="00952D9B"/>
    <w:rsid w:val="00952E54"/>
    <w:rsid w:val="00952E5D"/>
    <w:rsid w:val="00952F5E"/>
    <w:rsid w:val="0095315B"/>
    <w:rsid w:val="00953205"/>
    <w:rsid w:val="009532A6"/>
    <w:rsid w:val="00953424"/>
    <w:rsid w:val="009537A7"/>
    <w:rsid w:val="00953B1F"/>
    <w:rsid w:val="00953B9F"/>
    <w:rsid w:val="00953C21"/>
    <w:rsid w:val="00953E1F"/>
    <w:rsid w:val="00953FD8"/>
    <w:rsid w:val="0095460C"/>
    <w:rsid w:val="0095463A"/>
    <w:rsid w:val="009548C3"/>
    <w:rsid w:val="00954A0A"/>
    <w:rsid w:val="00954ACD"/>
    <w:rsid w:val="00954E67"/>
    <w:rsid w:val="00954E9B"/>
    <w:rsid w:val="0095506D"/>
    <w:rsid w:val="009551B9"/>
    <w:rsid w:val="00955394"/>
    <w:rsid w:val="009555E2"/>
    <w:rsid w:val="009557DF"/>
    <w:rsid w:val="0095584C"/>
    <w:rsid w:val="00955A2E"/>
    <w:rsid w:val="00955B1F"/>
    <w:rsid w:val="00955D2B"/>
    <w:rsid w:val="00955D6A"/>
    <w:rsid w:val="00955E8D"/>
    <w:rsid w:val="00955EA6"/>
    <w:rsid w:val="00955F2E"/>
    <w:rsid w:val="00955F98"/>
    <w:rsid w:val="00956101"/>
    <w:rsid w:val="00956554"/>
    <w:rsid w:val="00956957"/>
    <w:rsid w:val="009569C8"/>
    <w:rsid w:val="00957117"/>
    <w:rsid w:val="009573C6"/>
    <w:rsid w:val="00957487"/>
    <w:rsid w:val="009576DF"/>
    <w:rsid w:val="009577B9"/>
    <w:rsid w:val="00957B6B"/>
    <w:rsid w:val="00957D9C"/>
    <w:rsid w:val="00957E66"/>
    <w:rsid w:val="00957E93"/>
    <w:rsid w:val="00957F81"/>
    <w:rsid w:val="00960208"/>
    <w:rsid w:val="0096023C"/>
    <w:rsid w:val="00960346"/>
    <w:rsid w:val="009603AB"/>
    <w:rsid w:val="00960475"/>
    <w:rsid w:val="00960479"/>
    <w:rsid w:val="00960492"/>
    <w:rsid w:val="0096078D"/>
    <w:rsid w:val="009607AF"/>
    <w:rsid w:val="00960809"/>
    <w:rsid w:val="00960893"/>
    <w:rsid w:val="009608B7"/>
    <w:rsid w:val="0096091D"/>
    <w:rsid w:val="00960997"/>
    <w:rsid w:val="00960A88"/>
    <w:rsid w:val="00960C68"/>
    <w:rsid w:val="00960CB6"/>
    <w:rsid w:val="00960D27"/>
    <w:rsid w:val="00960F87"/>
    <w:rsid w:val="00960FBA"/>
    <w:rsid w:val="00961023"/>
    <w:rsid w:val="0096107C"/>
    <w:rsid w:val="009612F1"/>
    <w:rsid w:val="0096149B"/>
    <w:rsid w:val="00961502"/>
    <w:rsid w:val="009616FA"/>
    <w:rsid w:val="009618A3"/>
    <w:rsid w:val="00961A61"/>
    <w:rsid w:val="00961E6D"/>
    <w:rsid w:val="00961ED3"/>
    <w:rsid w:val="00961F21"/>
    <w:rsid w:val="009621FF"/>
    <w:rsid w:val="0096233C"/>
    <w:rsid w:val="00962399"/>
    <w:rsid w:val="00962E1F"/>
    <w:rsid w:val="0096303D"/>
    <w:rsid w:val="00963099"/>
    <w:rsid w:val="00963100"/>
    <w:rsid w:val="0096310A"/>
    <w:rsid w:val="009631FC"/>
    <w:rsid w:val="0096359D"/>
    <w:rsid w:val="00963604"/>
    <w:rsid w:val="0096392B"/>
    <w:rsid w:val="0096397B"/>
    <w:rsid w:val="00963A03"/>
    <w:rsid w:val="00964112"/>
    <w:rsid w:val="0096429E"/>
    <w:rsid w:val="0096454D"/>
    <w:rsid w:val="00964732"/>
    <w:rsid w:val="009649D2"/>
    <w:rsid w:val="00964DB4"/>
    <w:rsid w:val="00964E3C"/>
    <w:rsid w:val="00964E69"/>
    <w:rsid w:val="00964E70"/>
    <w:rsid w:val="00964E91"/>
    <w:rsid w:val="00964F22"/>
    <w:rsid w:val="0096504D"/>
    <w:rsid w:val="00965460"/>
    <w:rsid w:val="009654F0"/>
    <w:rsid w:val="00965790"/>
    <w:rsid w:val="00965984"/>
    <w:rsid w:val="009659EA"/>
    <w:rsid w:val="00965B1C"/>
    <w:rsid w:val="0096691D"/>
    <w:rsid w:val="00966C0B"/>
    <w:rsid w:val="00966EC4"/>
    <w:rsid w:val="0096722C"/>
    <w:rsid w:val="0096766C"/>
    <w:rsid w:val="00967851"/>
    <w:rsid w:val="0096796E"/>
    <w:rsid w:val="00967C23"/>
    <w:rsid w:val="00967D2D"/>
    <w:rsid w:val="00967DC1"/>
    <w:rsid w:val="009702F0"/>
    <w:rsid w:val="0097035F"/>
    <w:rsid w:val="0097066D"/>
    <w:rsid w:val="00970723"/>
    <w:rsid w:val="0097089C"/>
    <w:rsid w:val="009708C8"/>
    <w:rsid w:val="00970F7A"/>
    <w:rsid w:val="00970FE3"/>
    <w:rsid w:val="00971071"/>
    <w:rsid w:val="009711B1"/>
    <w:rsid w:val="009711D3"/>
    <w:rsid w:val="00971460"/>
    <w:rsid w:val="00971640"/>
    <w:rsid w:val="00971753"/>
    <w:rsid w:val="00971C25"/>
    <w:rsid w:val="00971C7D"/>
    <w:rsid w:val="00971EC5"/>
    <w:rsid w:val="00971F59"/>
    <w:rsid w:val="00971F6B"/>
    <w:rsid w:val="00971FCC"/>
    <w:rsid w:val="00972049"/>
    <w:rsid w:val="00972562"/>
    <w:rsid w:val="0097281F"/>
    <w:rsid w:val="0097285C"/>
    <w:rsid w:val="009728FF"/>
    <w:rsid w:val="0097298A"/>
    <w:rsid w:val="00972A32"/>
    <w:rsid w:val="00972A5C"/>
    <w:rsid w:val="00972B29"/>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4FF"/>
    <w:rsid w:val="00974520"/>
    <w:rsid w:val="00974783"/>
    <w:rsid w:val="009749A6"/>
    <w:rsid w:val="00974A88"/>
    <w:rsid w:val="00974B9F"/>
    <w:rsid w:val="00974D8F"/>
    <w:rsid w:val="00974EBD"/>
    <w:rsid w:val="00974FB0"/>
    <w:rsid w:val="009750F9"/>
    <w:rsid w:val="009751BA"/>
    <w:rsid w:val="009751FD"/>
    <w:rsid w:val="0097537E"/>
    <w:rsid w:val="0097539E"/>
    <w:rsid w:val="00975440"/>
    <w:rsid w:val="0097577E"/>
    <w:rsid w:val="009757BD"/>
    <w:rsid w:val="009758BE"/>
    <w:rsid w:val="00975A8B"/>
    <w:rsid w:val="00975F52"/>
    <w:rsid w:val="00976085"/>
    <w:rsid w:val="0097613D"/>
    <w:rsid w:val="009764E3"/>
    <w:rsid w:val="009765CF"/>
    <w:rsid w:val="009765D0"/>
    <w:rsid w:val="00976989"/>
    <w:rsid w:val="00976D1B"/>
    <w:rsid w:val="00976FFB"/>
    <w:rsid w:val="0097714E"/>
    <w:rsid w:val="009771D1"/>
    <w:rsid w:val="009772C0"/>
    <w:rsid w:val="00977531"/>
    <w:rsid w:val="009777FF"/>
    <w:rsid w:val="00977852"/>
    <w:rsid w:val="009778AB"/>
    <w:rsid w:val="00977E98"/>
    <w:rsid w:val="00980048"/>
    <w:rsid w:val="009800B8"/>
    <w:rsid w:val="009801CF"/>
    <w:rsid w:val="00980403"/>
    <w:rsid w:val="009804CB"/>
    <w:rsid w:val="009807DE"/>
    <w:rsid w:val="009809DD"/>
    <w:rsid w:val="00980A85"/>
    <w:rsid w:val="00980ACA"/>
    <w:rsid w:val="00980B35"/>
    <w:rsid w:val="00980B94"/>
    <w:rsid w:val="00980D07"/>
    <w:rsid w:val="00980D9E"/>
    <w:rsid w:val="00980F14"/>
    <w:rsid w:val="0098133E"/>
    <w:rsid w:val="00981672"/>
    <w:rsid w:val="009816C1"/>
    <w:rsid w:val="0098174F"/>
    <w:rsid w:val="00981867"/>
    <w:rsid w:val="00981B19"/>
    <w:rsid w:val="00981BAF"/>
    <w:rsid w:val="00981C1E"/>
    <w:rsid w:val="00981CAC"/>
    <w:rsid w:val="00981D7D"/>
    <w:rsid w:val="00981E6B"/>
    <w:rsid w:val="00981EAC"/>
    <w:rsid w:val="009821E4"/>
    <w:rsid w:val="0098223C"/>
    <w:rsid w:val="00982277"/>
    <w:rsid w:val="00982314"/>
    <w:rsid w:val="00982399"/>
    <w:rsid w:val="00982404"/>
    <w:rsid w:val="00982591"/>
    <w:rsid w:val="00982768"/>
    <w:rsid w:val="00982773"/>
    <w:rsid w:val="00982AB4"/>
    <w:rsid w:val="00982C22"/>
    <w:rsid w:val="00982DD1"/>
    <w:rsid w:val="00982E67"/>
    <w:rsid w:val="00983007"/>
    <w:rsid w:val="00983061"/>
    <w:rsid w:val="00983223"/>
    <w:rsid w:val="00983348"/>
    <w:rsid w:val="009834EF"/>
    <w:rsid w:val="009836A9"/>
    <w:rsid w:val="009838CE"/>
    <w:rsid w:val="00983AC2"/>
    <w:rsid w:val="00983B9C"/>
    <w:rsid w:val="00983BD1"/>
    <w:rsid w:val="00983C41"/>
    <w:rsid w:val="00983DDE"/>
    <w:rsid w:val="00983E40"/>
    <w:rsid w:val="00983F3D"/>
    <w:rsid w:val="009841DA"/>
    <w:rsid w:val="00984206"/>
    <w:rsid w:val="009845CF"/>
    <w:rsid w:val="00984968"/>
    <w:rsid w:val="00984AB5"/>
    <w:rsid w:val="00984ABD"/>
    <w:rsid w:val="00984B76"/>
    <w:rsid w:val="00984C8E"/>
    <w:rsid w:val="00984D6B"/>
    <w:rsid w:val="00984E96"/>
    <w:rsid w:val="00984ED0"/>
    <w:rsid w:val="0098511E"/>
    <w:rsid w:val="00985133"/>
    <w:rsid w:val="00985254"/>
    <w:rsid w:val="0098541D"/>
    <w:rsid w:val="009855A9"/>
    <w:rsid w:val="009855E6"/>
    <w:rsid w:val="0098566F"/>
    <w:rsid w:val="00985976"/>
    <w:rsid w:val="00985AC8"/>
    <w:rsid w:val="00985BA2"/>
    <w:rsid w:val="00985CA4"/>
    <w:rsid w:val="00985CFA"/>
    <w:rsid w:val="00985E08"/>
    <w:rsid w:val="00986100"/>
    <w:rsid w:val="00986191"/>
    <w:rsid w:val="00986775"/>
    <w:rsid w:val="00986956"/>
    <w:rsid w:val="00986B31"/>
    <w:rsid w:val="00986DBE"/>
    <w:rsid w:val="00987383"/>
    <w:rsid w:val="009873AF"/>
    <w:rsid w:val="009875A6"/>
    <w:rsid w:val="009876A0"/>
    <w:rsid w:val="0098785B"/>
    <w:rsid w:val="00987938"/>
    <w:rsid w:val="00987960"/>
    <w:rsid w:val="009879B5"/>
    <w:rsid w:val="009879F4"/>
    <w:rsid w:val="00987A2C"/>
    <w:rsid w:val="00987A56"/>
    <w:rsid w:val="00987AB5"/>
    <w:rsid w:val="00987C7C"/>
    <w:rsid w:val="00987CF9"/>
    <w:rsid w:val="00987E33"/>
    <w:rsid w:val="00987FE2"/>
    <w:rsid w:val="00990001"/>
    <w:rsid w:val="0099005F"/>
    <w:rsid w:val="0099045B"/>
    <w:rsid w:val="009905AF"/>
    <w:rsid w:val="009906C1"/>
    <w:rsid w:val="00990802"/>
    <w:rsid w:val="009908F7"/>
    <w:rsid w:val="00990E0F"/>
    <w:rsid w:val="00990E72"/>
    <w:rsid w:val="00990E93"/>
    <w:rsid w:val="00990F4E"/>
    <w:rsid w:val="00991364"/>
    <w:rsid w:val="009915AB"/>
    <w:rsid w:val="0099162D"/>
    <w:rsid w:val="00991651"/>
    <w:rsid w:val="009917F3"/>
    <w:rsid w:val="00991C56"/>
    <w:rsid w:val="00991E1E"/>
    <w:rsid w:val="00991F39"/>
    <w:rsid w:val="009920A4"/>
    <w:rsid w:val="009920B8"/>
    <w:rsid w:val="00992624"/>
    <w:rsid w:val="009927C4"/>
    <w:rsid w:val="009929E5"/>
    <w:rsid w:val="00992A4E"/>
    <w:rsid w:val="00992AFB"/>
    <w:rsid w:val="00992C16"/>
    <w:rsid w:val="00992D31"/>
    <w:rsid w:val="00993075"/>
    <w:rsid w:val="009930C0"/>
    <w:rsid w:val="0099324C"/>
    <w:rsid w:val="00993442"/>
    <w:rsid w:val="00993460"/>
    <w:rsid w:val="00993627"/>
    <w:rsid w:val="0099367D"/>
    <w:rsid w:val="00993698"/>
    <w:rsid w:val="009936F0"/>
    <w:rsid w:val="009938CD"/>
    <w:rsid w:val="00993998"/>
    <w:rsid w:val="00993B48"/>
    <w:rsid w:val="00993F57"/>
    <w:rsid w:val="00993F6D"/>
    <w:rsid w:val="009940B0"/>
    <w:rsid w:val="0099411D"/>
    <w:rsid w:val="009941A7"/>
    <w:rsid w:val="009941BC"/>
    <w:rsid w:val="009942C8"/>
    <w:rsid w:val="009946B7"/>
    <w:rsid w:val="0099483B"/>
    <w:rsid w:val="00994A17"/>
    <w:rsid w:val="00994B41"/>
    <w:rsid w:val="00994D59"/>
    <w:rsid w:val="00994E7D"/>
    <w:rsid w:val="00995188"/>
    <w:rsid w:val="009951AB"/>
    <w:rsid w:val="0099531F"/>
    <w:rsid w:val="00995360"/>
    <w:rsid w:val="009954AD"/>
    <w:rsid w:val="009958BB"/>
    <w:rsid w:val="00995D3D"/>
    <w:rsid w:val="00996A8B"/>
    <w:rsid w:val="00996CD4"/>
    <w:rsid w:val="00996E23"/>
    <w:rsid w:val="00996E9E"/>
    <w:rsid w:val="0099708C"/>
    <w:rsid w:val="0099731A"/>
    <w:rsid w:val="00997349"/>
    <w:rsid w:val="009973EC"/>
    <w:rsid w:val="009974D2"/>
    <w:rsid w:val="009975D0"/>
    <w:rsid w:val="00997781"/>
    <w:rsid w:val="009979D6"/>
    <w:rsid w:val="00997A49"/>
    <w:rsid w:val="00997CA3"/>
    <w:rsid w:val="00997DCE"/>
    <w:rsid w:val="00997F84"/>
    <w:rsid w:val="009A0212"/>
    <w:rsid w:val="009A031F"/>
    <w:rsid w:val="009A0325"/>
    <w:rsid w:val="009A0363"/>
    <w:rsid w:val="009A0874"/>
    <w:rsid w:val="009A0877"/>
    <w:rsid w:val="009A0946"/>
    <w:rsid w:val="009A09BB"/>
    <w:rsid w:val="009A0C1F"/>
    <w:rsid w:val="009A0ED2"/>
    <w:rsid w:val="009A0F53"/>
    <w:rsid w:val="009A101D"/>
    <w:rsid w:val="009A12A5"/>
    <w:rsid w:val="009A1362"/>
    <w:rsid w:val="009A14E4"/>
    <w:rsid w:val="009A1C13"/>
    <w:rsid w:val="009A1D1B"/>
    <w:rsid w:val="009A1DCD"/>
    <w:rsid w:val="009A1DFF"/>
    <w:rsid w:val="009A1F78"/>
    <w:rsid w:val="009A2015"/>
    <w:rsid w:val="009A2144"/>
    <w:rsid w:val="009A246A"/>
    <w:rsid w:val="009A24F4"/>
    <w:rsid w:val="009A267B"/>
    <w:rsid w:val="009A2786"/>
    <w:rsid w:val="009A2895"/>
    <w:rsid w:val="009A2974"/>
    <w:rsid w:val="009A2D49"/>
    <w:rsid w:val="009A2DB4"/>
    <w:rsid w:val="009A2EB7"/>
    <w:rsid w:val="009A3183"/>
    <w:rsid w:val="009A32D7"/>
    <w:rsid w:val="009A3543"/>
    <w:rsid w:val="009A3576"/>
    <w:rsid w:val="009A35C3"/>
    <w:rsid w:val="009A364A"/>
    <w:rsid w:val="009A36E1"/>
    <w:rsid w:val="009A377F"/>
    <w:rsid w:val="009A3A6D"/>
    <w:rsid w:val="009A3AB5"/>
    <w:rsid w:val="009A3BA5"/>
    <w:rsid w:val="009A3D50"/>
    <w:rsid w:val="009A3FB5"/>
    <w:rsid w:val="009A3FD7"/>
    <w:rsid w:val="009A4118"/>
    <w:rsid w:val="009A4158"/>
    <w:rsid w:val="009A41A8"/>
    <w:rsid w:val="009A42A4"/>
    <w:rsid w:val="009A4AA9"/>
    <w:rsid w:val="009A4C25"/>
    <w:rsid w:val="009A4DA9"/>
    <w:rsid w:val="009A4ECA"/>
    <w:rsid w:val="009A516A"/>
    <w:rsid w:val="009A557B"/>
    <w:rsid w:val="009A56A7"/>
    <w:rsid w:val="009A5BAF"/>
    <w:rsid w:val="009A5DB3"/>
    <w:rsid w:val="009A5FC0"/>
    <w:rsid w:val="009A601D"/>
    <w:rsid w:val="009A6127"/>
    <w:rsid w:val="009A6198"/>
    <w:rsid w:val="009A62DC"/>
    <w:rsid w:val="009A637B"/>
    <w:rsid w:val="009A6456"/>
    <w:rsid w:val="009A6670"/>
    <w:rsid w:val="009A673B"/>
    <w:rsid w:val="009A6C74"/>
    <w:rsid w:val="009A6D57"/>
    <w:rsid w:val="009A6EE7"/>
    <w:rsid w:val="009A7154"/>
    <w:rsid w:val="009A72AB"/>
    <w:rsid w:val="009A74AC"/>
    <w:rsid w:val="009A74B9"/>
    <w:rsid w:val="009A78D1"/>
    <w:rsid w:val="009A7945"/>
    <w:rsid w:val="009A7BD4"/>
    <w:rsid w:val="009A7C59"/>
    <w:rsid w:val="009A7D48"/>
    <w:rsid w:val="009A7DFB"/>
    <w:rsid w:val="009A7E08"/>
    <w:rsid w:val="009B003C"/>
    <w:rsid w:val="009B012C"/>
    <w:rsid w:val="009B02F2"/>
    <w:rsid w:val="009B0542"/>
    <w:rsid w:val="009B0644"/>
    <w:rsid w:val="009B084F"/>
    <w:rsid w:val="009B0892"/>
    <w:rsid w:val="009B0A46"/>
    <w:rsid w:val="009B0B18"/>
    <w:rsid w:val="009B0B3A"/>
    <w:rsid w:val="009B0C83"/>
    <w:rsid w:val="009B0E30"/>
    <w:rsid w:val="009B0E38"/>
    <w:rsid w:val="009B0E84"/>
    <w:rsid w:val="009B0EC8"/>
    <w:rsid w:val="009B1049"/>
    <w:rsid w:val="009B10F6"/>
    <w:rsid w:val="009B1250"/>
    <w:rsid w:val="009B1493"/>
    <w:rsid w:val="009B16EC"/>
    <w:rsid w:val="009B1772"/>
    <w:rsid w:val="009B1823"/>
    <w:rsid w:val="009B1920"/>
    <w:rsid w:val="009B1A14"/>
    <w:rsid w:val="009B1BD2"/>
    <w:rsid w:val="009B1E2F"/>
    <w:rsid w:val="009B2262"/>
    <w:rsid w:val="009B2568"/>
    <w:rsid w:val="009B25D6"/>
    <w:rsid w:val="009B2914"/>
    <w:rsid w:val="009B2E47"/>
    <w:rsid w:val="009B2FD9"/>
    <w:rsid w:val="009B2FE8"/>
    <w:rsid w:val="009B303E"/>
    <w:rsid w:val="009B33C4"/>
    <w:rsid w:val="009B3627"/>
    <w:rsid w:val="009B3685"/>
    <w:rsid w:val="009B3745"/>
    <w:rsid w:val="009B37CD"/>
    <w:rsid w:val="009B3C0F"/>
    <w:rsid w:val="009B3C79"/>
    <w:rsid w:val="009B3D47"/>
    <w:rsid w:val="009B3EAC"/>
    <w:rsid w:val="009B3F1F"/>
    <w:rsid w:val="009B405A"/>
    <w:rsid w:val="009B409E"/>
    <w:rsid w:val="009B410F"/>
    <w:rsid w:val="009B4250"/>
    <w:rsid w:val="009B431E"/>
    <w:rsid w:val="009B4569"/>
    <w:rsid w:val="009B4821"/>
    <w:rsid w:val="009B489F"/>
    <w:rsid w:val="009B4974"/>
    <w:rsid w:val="009B4C1C"/>
    <w:rsid w:val="009B4C24"/>
    <w:rsid w:val="009B4D1A"/>
    <w:rsid w:val="009B50FC"/>
    <w:rsid w:val="009B5303"/>
    <w:rsid w:val="009B5821"/>
    <w:rsid w:val="009B584A"/>
    <w:rsid w:val="009B594C"/>
    <w:rsid w:val="009B5EA4"/>
    <w:rsid w:val="009B6098"/>
    <w:rsid w:val="009B6685"/>
    <w:rsid w:val="009B67BC"/>
    <w:rsid w:val="009B696D"/>
    <w:rsid w:val="009B6A59"/>
    <w:rsid w:val="009B6E76"/>
    <w:rsid w:val="009B70E9"/>
    <w:rsid w:val="009B72AB"/>
    <w:rsid w:val="009B72C2"/>
    <w:rsid w:val="009B7564"/>
    <w:rsid w:val="009B769D"/>
    <w:rsid w:val="009B77B3"/>
    <w:rsid w:val="009B7BB7"/>
    <w:rsid w:val="009B7C84"/>
    <w:rsid w:val="009B7EF1"/>
    <w:rsid w:val="009B7FFA"/>
    <w:rsid w:val="009C005E"/>
    <w:rsid w:val="009C00EF"/>
    <w:rsid w:val="009C05C9"/>
    <w:rsid w:val="009C06F0"/>
    <w:rsid w:val="009C08BA"/>
    <w:rsid w:val="009C096D"/>
    <w:rsid w:val="009C0A6D"/>
    <w:rsid w:val="009C0BB7"/>
    <w:rsid w:val="009C0BC1"/>
    <w:rsid w:val="009C0DBE"/>
    <w:rsid w:val="009C0F04"/>
    <w:rsid w:val="009C1188"/>
    <w:rsid w:val="009C1445"/>
    <w:rsid w:val="009C19BC"/>
    <w:rsid w:val="009C19D2"/>
    <w:rsid w:val="009C1BF9"/>
    <w:rsid w:val="009C1CFF"/>
    <w:rsid w:val="009C1D4B"/>
    <w:rsid w:val="009C1E0C"/>
    <w:rsid w:val="009C2200"/>
    <w:rsid w:val="009C245F"/>
    <w:rsid w:val="009C2495"/>
    <w:rsid w:val="009C2689"/>
    <w:rsid w:val="009C271E"/>
    <w:rsid w:val="009C27B0"/>
    <w:rsid w:val="009C281C"/>
    <w:rsid w:val="009C2892"/>
    <w:rsid w:val="009C2AB0"/>
    <w:rsid w:val="009C2B69"/>
    <w:rsid w:val="009C2D42"/>
    <w:rsid w:val="009C3502"/>
    <w:rsid w:val="009C35D4"/>
    <w:rsid w:val="009C362A"/>
    <w:rsid w:val="009C3AF6"/>
    <w:rsid w:val="009C3B73"/>
    <w:rsid w:val="009C3D88"/>
    <w:rsid w:val="009C3E50"/>
    <w:rsid w:val="009C3FD6"/>
    <w:rsid w:val="009C42A3"/>
    <w:rsid w:val="009C470B"/>
    <w:rsid w:val="009C4785"/>
    <w:rsid w:val="009C4B76"/>
    <w:rsid w:val="009C4C9E"/>
    <w:rsid w:val="009C519A"/>
    <w:rsid w:val="009C520B"/>
    <w:rsid w:val="009C535A"/>
    <w:rsid w:val="009C574F"/>
    <w:rsid w:val="009C5780"/>
    <w:rsid w:val="009C5785"/>
    <w:rsid w:val="009C5874"/>
    <w:rsid w:val="009C59A0"/>
    <w:rsid w:val="009C5AD8"/>
    <w:rsid w:val="009C5B47"/>
    <w:rsid w:val="009C5D66"/>
    <w:rsid w:val="009C5E5E"/>
    <w:rsid w:val="009C5F15"/>
    <w:rsid w:val="009C5F64"/>
    <w:rsid w:val="009C6246"/>
    <w:rsid w:val="009C6413"/>
    <w:rsid w:val="009C65C0"/>
    <w:rsid w:val="009C6768"/>
    <w:rsid w:val="009C6894"/>
    <w:rsid w:val="009C6B3B"/>
    <w:rsid w:val="009C6B7B"/>
    <w:rsid w:val="009C6D16"/>
    <w:rsid w:val="009C6E5F"/>
    <w:rsid w:val="009C6E93"/>
    <w:rsid w:val="009C70CC"/>
    <w:rsid w:val="009C7168"/>
    <w:rsid w:val="009C7183"/>
    <w:rsid w:val="009C73C4"/>
    <w:rsid w:val="009C7448"/>
    <w:rsid w:val="009C745A"/>
    <w:rsid w:val="009C786B"/>
    <w:rsid w:val="009C7B18"/>
    <w:rsid w:val="009C7CE4"/>
    <w:rsid w:val="009C7E58"/>
    <w:rsid w:val="009C7F18"/>
    <w:rsid w:val="009C7F47"/>
    <w:rsid w:val="009C7F7E"/>
    <w:rsid w:val="009C7FB3"/>
    <w:rsid w:val="009D00A2"/>
    <w:rsid w:val="009D0361"/>
    <w:rsid w:val="009D03AC"/>
    <w:rsid w:val="009D0490"/>
    <w:rsid w:val="009D05B2"/>
    <w:rsid w:val="009D0720"/>
    <w:rsid w:val="009D0748"/>
    <w:rsid w:val="009D082D"/>
    <w:rsid w:val="009D0895"/>
    <w:rsid w:val="009D08E8"/>
    <w:rsid w:val="009D0959"/>
    <w:rsid w:val="009D0BA9"/>
    <w:rsid w:val="009D0BB5"/>
    <w:rsid w:val="009D0C8D"/>
    <w:rsid w:val="009D0DC6"/>
    <w:rsid w:val="009D0F26"/>
    <w:rsid w:val="009D0FF0"/>
    <w:rsid w:val="009D131C"/>
    <w:rsid w:val="009D1329"/>
    <w:rsid w:val="009D1342"/>
    <w:rsid w:val="009D14D9"/>
    <w:rsid w:val="009D15EA"/>
    <w:rsid w:val="009D170F"/>
    <w:rsid w:val="009D18DC"/>
    <w:rsid w:val="009D1B3E"/>
    <w:rsid w:val="009D1C34"/>
    <w:rsid w:val="009D1D28"/>
    <w:rsid w:val="009D1ED3"/>
    <w:rsid w:val="009D1F69"/>
    <w:rsid w:val="009D2085"/>
    <w:rsid w:val="009D20A7"/>
    <w:rsid w:val="009D2118"/>
    <w:rsid w:val="009D21BF"/>
    <w:rsid w:val="009D22EA"/>
    <w:rsid w:val="009D2453"/>
    <w:rsid w:val="009D2C9E"/>
    <w:rsid w:val="009D2CDE"/>
    <w:rsid w:val="009D2EA2"/>
    <w:rsid w:val="009D2F5B"/>
    <w:rsid w:val="009D3075"/>
    <w:rsid w:val="009D323E"/>
    <w:rsid w:val="009D3295"/>
    <w:rsid w:val="009D3371"/>
    <w:rsid w:val="009D338A"/>
    <w:rsid w:val="009D36F8"/>
    <w:rsid w:val="009D3700"/>
    <w:rsid w:val="009D37D7"/>
    <w:rsid w:val="009D38BC"/>
    <w:rsid w:val="009D394E"/>
    <w:rsid w:val="009D395E"/>
    <w:rsid w:val="009D3AE7"/>
    <w:rsid w:val="009D3CA5"/>
    <w:rsid w:val="009D3D11"/>
    <w:rsid w:val="009D40C3"/>
    <w:rsid w:val="009D422B"/>
    <w:rsid w:val="009D4269"/>
    <w:rsid w:val="009D4303"/>
    <w:rsid w:val="009D4455"/>
    <w:rsid w:val="009D4470"/>
    <w:rsid w:val="009D45F2"/>
    <w:rsid w:val="009D471E"/>
    <w:rsid w:val="009D478C"/>
    <w:rsid w:val="009D49A4"/>
    <w:rsid w:val="009D4A8E"/>
    <w:rsid w:val="009D4DA3"/>
    <w:rsid w:val="009D4F83"/>
    <w:rsid w:val="009D4F98"/>
    <w:rsid w:val="009D50F5"/>
    <w:rsid w:val="009D526A"/>
    <w:rsid w:val="009D548D"/>
    <w:rsid w:val="009D56EE"/>
    <w:rsid w:val="009D5734"/>
    <w:rsid w:val="009D5758"/>
    <w:rsid w:val="009D5961"/>
    <w:rsid w:val="009D5BBF"/>
    <w:rsid w:val="009D5D2B"/>
    <w:rsid w:val="009D610C"/>
    <w:rsid w:val="009D61FC"/>
    <w:rsid w:val="009D62E7"/>
    <w:rsid w:val="009D635A"/>
    <w:rsid w:val="009D6624"/>
    <w:rsid w:val="009D67D5"/>
    <w:rsid w:val="009D696E"/>
    <w:rsid w:val="009D6A77"/>
    <w:rsid w:val="009D6A87"/>
    <w:rsid w:val="009D6BF6"/>
    <w:rsid w:val="009D6D66"/>
    <w:rsid w:val="009D6EEF"/>
    <w:rsid w:val="009D6F31"/>
    <w:rsid w:val="009D6F4D"/>
    <w:rsid w:val="009D6FD1"/>
    <w:rsid w:val="009D72A8"/>
    <w:rsid w:val="009D7362"/>
    <w:rsid w:val="009D7452"/>
    <w:rsid w:val="009D748A"/>
    <w:rsid w:val="009D75A4"/>
    <w:rsid w:val="009D75CB"/>
    <w:rsid w:val="009D770F"/>
    <w:rsid w:val="009D7763"/>
    <w:rsid w:val="009D785E"/>
    <w:rsid w:val="009D78F4"/>
    <w:rsid w:val="009D795D"/>
    <w:rsid w:val="009D7A2C"/>
    <w:rsid w:val="009D7B31"/>
    <w:rsid w:val="009D7D08"/>
    <w:rsid w:val="009D7E55"/>
    <w:rsid w:val="009D7F68"/>
    <w:rsid w:val="009E0006"/>
    <w:rsid w:val="009E00D4"/>
    <w:rsid w:val="009E0258"/>
    <w:rsid w:val="009E02A6"/>
    <w:rsid w:val="009E04A9"/>
    <w:rsid w:val="009E04FB"/>
    <w:rsid w:val="009E0871"/>
    <w:rsid w:val="009E0948"/>
    <w:rsid w:val="009E0A15"/>
    <w:rsid w:val="009E0A63"/>
    <w:rsid w:val="009E0CAA"/>
    <w:rsid w:val="009E0D0D"/>
    <w:rsid w:val="009E0D63"/>
    <w:rsid w:val="009E1137"/>
    <w:rsid w:val="009E134F"/>
    <w:rsid w:val="009E15DA"/>
    <w:rsid w:val="009E176B"/>
    <w:rsid w:val="009E1796"/>
    <w:rsid w:val="009E19D9"/>
    <w:rsid w:val="009E1DDC"/>
    <w:rsid w:val="009E1E2C"/>
    <w:rsid w:val="009E1F70"/>
    <w:rsid w:val="009E1F79"/>
    <w:rsid w:val="009E203C"/>
    <w:rsid w:val="009E21A4"/>
    <w:rsid w:val="009E227F"/>
    <w:rsid w:val="009E2BE6"/>
    <w:rsid w:val="009E2DBB"/>
    <w:rsid w:val="009E2DD3"/>
    <w:rsid w:val="009E2EAE"/>
    <w:rsid w:val="009E2F63"/>
    <w:rsid w:val="009E2F97"/>
    <w:rsid w:val="009E305E"/>
    <w:rsid w:val="009E3367"/>
    <w:rsid w:val="009E3644"/>
    <w:rsid w:val="009E3647"/>
    <w:rsid w:val="009E3761"/>
    <w:rsid w:val="009E3790"/>
    <w:rsid w:val="009E3845"/>
    <w:rsid w:val="009E3C31"/>
    <w:rsid w:val="009E3DE6"/>
    <w:rsid w:val="009E407D"/>
    <w:rsid w:val="009E43E0"/>
    <w:rsid w:val="009E457F"/>
    <w:rsid w:val="009E47F2"/>
    <w:rsid w:val="009E4AAC"/>
    <w:rsid w:val="009E4B68"/>
    <w:rsid w:val="009E4B88"/>
    <w:rsid w:val="009E4EC6"/>
    <w:rsid w:val="009E4FCC"/>
    <w:rsid w:val="009E5021"/>
    <w:rsid w:val="009E5579"/>
    <w:rsid w:val="009E5656"/>
    <w:rsid w:val="009E5751"/>
    <w:rsid w:val="009E59C1"/>
    <w:rsid w:val="009E5AB4"/>
    <w:rsid w:val="009E60B2"/>
    <w:rsid w:val="009E60D2"/>
    <w:rsid w:val="009E61DC"/>
    <w:rsid w:val="009E6375"/>
    <w:rsid w:val="009E641D"/>
    <w:rsid w:val="009E67F6"/>
    <w:rsid w:val="009E6A64"/>
    <w:rsid w:val="009E6D4F"/>
    <w:rsid w:val="009E6FBA"/>
    <w:rsid w:val="009E6FC8"/>
    <w:rsid w:val="009E7049"/>
    <w:rsid w:val="009E73BF"/>
    <w:rsid w:val="009E7789"/>
    <w:rsid w:val="009E78F4"/>
    <w:rsid w:val="009E7C61"/>
    <w:rsid w:val="009E7DD7"/>
    <w:rsid w:val="009E7E9B"/>
    <w:rsid w:val="009F010B"/>
    <w:rsid w:val="009F0258"/>
    <w:rsid w:val="009F02E1"/>
    <w:rsid w:val="009F056D"/>
    <w:rsid w:val="009F079C"/>
    <w:rsid w:val="009F07FC"/>
    <w:rsid w:val="009F0911"/>
    <w:rsid w:val="009F0992"/>
    <w:rsid w:val="009F0CD1"/>
    <w:rsid w:val="009F0CD8"/>
    <w:rsid w:val="009F0E7C"/>
    <w:rsid w:val="009F0EC1"/>
    <w:rsid w:val="009F0F12"/>
    <w:rsid w:val="009F0F47"/>
    <w:rsid w:val="009F106D"/>
    <w:rsid w:val="009F1132"/>
    <w:rsid w:val="009F16BC"/>
    <w:rsid w:val="009F17A9"/>
    <w:rsid w:val="009F187B"/>
    <w:rsid w:val="009F1933"/>
    <w:rsid w:val="009F1D19"/>
    <w:rsid w:val="009F2632"/>
    <w:rsid w:val="009F2A94"/>
    <w:rsid w:val="009F2AAF"/>
    <w:rsid w:val="009F2AF4"/>
    <w:rsid w:val="009F2B6E"/>
    <w:rsid w:val="009F2E7E"/>
    <w:rsid w:val="009F306E"/>
    <w:rsid w:val="009F3554"/>
    <w:rsid w:val="009F3593"/>
    <w:rsid w:val="009F35A3"/>
    <w:rsid w:val="009F39EF"/>
    <w:rsid w:val="009F3A2F"/>
    <w:rsid w:val="009F3A4B"/>
    <w:rsid w:val="009F3CB8"/>
    <w:rsid w:val="009F40B4"/>
    <w:rsid w:val="009F4196"/>
    <w:rsid w:val="009F41E1"/>
    <w:rsid w:val="009F4375"/>
    <w:rsid w:val="009F4416"/>
    <w:rsid w:val="009F45BF"/>
    <w:rsid w:val="009F46C1"/>
    <w:rsid w:val="009F46EF"/>
    <w:rsid w:val="009F47BC"/>
    <w:rsid w:val="009F483A"/>
    <w:rsid w:val="009F4C5E"/>
    <w:rsid w:val="009F4CBF"/>
    <w:rsid w:val="009F4EF7"/>
    <w:rsid w:val="009F4F05"/>
    <w:rsid w:val="009F5135"/>
    <w:rsid w:val="009F53F8"/>
    <w:rsid w:val="009F5401"/>
    <w:rsid w:val="009F5534"/>
    <w:rsid w:val="009F5567"/>
    <w:rsid w:val="009F5606"/>
    <w:rsid w:val="009F57C9"/>
    <w:rsid w:val="009F591E"/>
    <w:rsid w:val="009F5BAD"/>
    <w:rsid w:val="009F5CA4"/>
    <w:rsid w:val="009F5D5C"/>
    <w:rsid w:val="009F616D"/>
    <w:rsid w:val="009F6410"/>
    <w:rsid w:val="009F6457"/>
    <w:rsid w:val="009F64CD"/>
    <w:rsid w:val="009F66D1"/>
    <w:rsid w:val="009F6759"/>
    <w:rsid w:val="009F69DE"/>
    <w:rsid w:val="009F6A26"/>
    <w:rsid w:val="009F6AB4"/>
    <w:rsid w:val="009F6ABD"/>
    <w:rsid w:val="009F6DEA"/>
    <w:rsid w:val="009F6E2F"/>
    <w:rsid w:val="009F6E4D"/>
    <w:rsid w:val="009F6EBC"/>
    <w:rsid w:val="009F703F"/>
    <w:rsid w:val="009F7169"/>
    <w:rsid w:val="009F726F"/>
    <w:rsid w:val="009F7666"/>
    <w:rsid w:val="009F766E"/>
    <w:rsid w:val="009F77D6"/>
    <w:rsid w:val="009F7883"/>
    <w:rsid w:val="009F79BE"/>
    <w:rsid w:val="009F7DA7"/>
    <w:rsid w:val="009F7E5D"/>
    <w:rsid w:val="00A0018E"/>
    <w:rsid w:val="00A006A6"/>
    <w:rsid w:val="00A006E2"/>
    <w:rsid w:val="00A00944"/>
    <w:rsid w:val="00A00B60"/>
    <w:rsid w:val="00A00CBF"/>
    <w:rsid w:val="00A00E52"/>
    <w:rsid w:val="00A01006"/>
    <w:rsid w:val="00A01010"/>
    <w:rsid w:val="00A0133C"/>
    <w:rsid w:val="00A01854"/>
    <w:rsid w:val="00A020E1"/>
    <w:rsid w:val="00A0229F"/>
    <w:rsid w:val="00A023BF"/>
    <w:rsid w:val="00A02A98"/>
    <w:rsid w:val="00A02AFD"/>
    <w:rsid w:val="00A02B26"/>
    <w:rsid w:val="00A02B84"/>
    <w:rsid w:val="00A02BBB"/>
    <w:rsid w:val="00A02BEC"/>
    <w:rsid w:val="00A02BFE"/>
    <w:rsid w:val="00A02C6E"/>
    <w:rsid w:val="00A02C73"/>
    <w:rsid w:val="00A02C96"/>
    <w:rsid w:val="00A02D52"/>
    <w:rsid w:val="00A02FBC"/>
    <w:rsid w:val="00A02FF4"/>
    <w:rsid w:val="00A03012"/>
    <w:rsid w:val="00A0304A"/>
    <w:rsid w:val="00A0325E"/>
    <w:rsid w:val="00A037B9"/>
    <w:rsid w:val="00A0393B"/>
    <w:rsid w:val="00A03A1D"/>
    <w:rsid w:val="00A03BAA"/>
    <w:rsid w:val="00A03FDA"/>
    <w:rsid w:val="00A040C8"/>
    <w:rsid w:val="00A040D7"/>
    <w:rsid w:val="00A043B9"/>
    <w:rsid w:val="00A04541"/>
    <w:rsid w:val="00A047DB"/>
    <w:rsid w:val="00A04830"/>
    <w:rsid w:val="00A04898"/>
    <w:rsid w:val="00A04A92"/>
    <w:rsid w:val="00A04B46"/>
    <w:rsid w:val="00A04DB3"/>
    <w:rsid w:val="00A04E65"/>
    <w:rsid w:val="00A05120"/>
    <w:rsid w:val="00A053A0"/>
    <w:rsid w:val="00A0547F"/>
    <w:rsid w:val="00A0559E"/>
    <w:rsid w:val="00A05A1F"/>
    <w:rsid w:val="00A05AA6"/>
    <w:rsid w:val="00A05BD0"/>
    <w:rsid w:val="00A05C28"/>
    <w:rsid w:val="00A05DFF"/>
    <w:rsid w:val="00A05E20"/>
    <w:rsid w:val="00A05EBD"/>
    <w:rsid w:val="00A0612B"/>
    <w:rsid w:val="00A062E4"/>
    <w:rsid w:val="00A062EA"/>
    <w:rsid w:val="00A06384"/>
    <w:rsid w:val="00A063DA"/>
    <w:rsid w:val="00A0641A"/>
    <w:rsid w:val="00A0648C"/>
    <w:rsid w:val="00A0662D"/>
    <w:rsid w:val="00A06653"/>
    <w:rsid w:val="00A06758"/>
    <w:rsid w:val="00A068D2"/>
    <w:rsid w:val="00A06ABB"/>
    <w:rsid w:val="00A06B12"/>
    <w:rsid w:val="00A06F57"/>
    <w:rsid w:val="00A06FF5"/>
    <w:rsid w:val="00A07065"/>
    <w:rsid w:val="00A070A8"/>
    <w:rsid w:val="00A0724E"/>
    <w:rsid w:val="00A074AA"/>
    <w:rsid w:val="00A07594"/>
    <w:rsid w:val="00A075E3"/>
    <w:rsid w:val="00A07654"/>
    <w:rsid w:val="00A07656"/>
    <w:rsid w:val="00A07B16"/>
    <w:rsid w:val="00A07D33"/>
    <w:rsid w:val="00A101F3"/>
    <w:rsid w:val="00A10230"/>
    <w:rsid w:val="00A1032F"/>
    <w:rsid w:val="00A10337"/>
    <w:rsid w:val="00A103C8"/>
    <w:rsid w:val="00A103E4"/>
    <w:rsid w:val="00A105DB"/>
    <w:rsid w:val="00A106FE"/>
    <w:rsid w:val="00A107B6"/>
    <w:rsid w:val="00A10B43"/>
    <w:rsid w:val="00A10B48"/>
    <w:rsid w:val="00A10C41"/>
    <w:rsid w:val="00A11103"/>
    <w:rsid w:val="00A111A0"/>
    <w:rsid w:val="00A1121D"/>
    <w:rsid w:val="00A114B5"/>
    <w:rsid w:val="00A115BF"/>
    <w:rsid w:val="00A1167C"/>
    <w:rsid w:val="00A1197E"/>
    <w:rsid w:val="00A11A89"/>
    <w:rsid w:val="00A11ABA"/>
    <w:rsid w:val="00A11ACA"/>
    <w:rsid w:val="00A11DFC"/>
    <w:rsid w:val="00A11E0F"/>
    <w:rsid w:val="00A121E8"/>
    <w:rsid w:val="00A12206"/>
    <w:rsid w:val="00A12301"/>
    <w:rsid w:val="00A12929"/>
    <w:rsid w:val="00A129A2"/>
    <w:rsid w:val="00A12A73"/>
    <w:rsid w:val="00A12BEE"/>
    <w:rsid w:val="00A12D01"/>
    <w:rsid w:val="00A12EE8"/>
    <w:rsid w:val="00A12FD6"/>
    <w:rsid w:val="00A13184"/>
    <w:rsid w:val="00A131A4"/>
    <w:rsid w:val="00A131EB"/>
    <w:rsid w:val="00A13299"/>
    <w:rsid w:val="00A13631"/>
    <w:rsid w:val="00A13715"/>
    <w:rsid w:val="00A13B10"/>
    <w:rsid w:val="00A13CD4"/>
    <w:rsid w:val="00A13CF1"/>
    <w:rsid w:val="00A13F21"/>
    <w:rsid w:val="00A141A9"/>
    <w:rsid w:val="00A14487"/>
    <w:rsid w:val="00A145BE"/>
    <w:rsid w:val="00A145D0"/>
    <w:rsid w:val="00A146B2"/>
    <w:rsid w:val="00A14827"/>
    <w:rsid w:val="00A148B3"/>
    <w:rsid w:val="00A14C3A"/>
    <w:rsid w:val="00A14C53"/>
    <w:rsid w:val="00A14C64"/>
    <w:rsid w:val="00A14E45"/>
    <w:rsid w:val="00A1508D"/>
    <w:rsid w:val="00A1509E"/>
    <w:rsid w:val="00A150B7"/>
    <w:rsid w:val="00A150FC"/>
    <w:rsid w:val="00A153BC"/>
    <w:rsid w:val="00A15443"/>
    <w:rsid w:val="00A157EC"/>
    <w:rsid w:val="00A15811"/>
    <w:rsid w:val="00A158D3"/>
    <w:rsid w:val="00A15B00"/>
    <w:rsid w:val="00A15C4E"/>
    <w:rsid w:val="00A15E02"/>
    <w:rsid w:val="00A15EC0"/>
    <w:rsid w:val="00A15F2F"/>
    <w:rsid w:val="00A15F65"/>
    <w:rsid w:val="00A16150"/>
    <w:rsid w:val="00A1636F"/>
    <w:rsid w:val="00A163A7"/>
    <w:rsid w:val="00A1647F"/>
    <w:rsid w:val="00A164A9"/>
    <w:rsid w:val="00A16510"/>
    <w:rsid w:val="00A1686F"/>
    <w:rsid w:val="00A16925"/>
    <w:rsid w:val="00A16ABB"/>
    <w:rsid w:val="00A16D5B"/>
    <w:rsid w:val="00A17180"/>
    <w:rsid w:val="00A172B6"/>
    <w:rsid w:val="00A17345"/>
    <w:rsid w:val="00A17648"/>
    <w:rsid w:val="00A177F1"/>
    <w:rsid w:val="00A1789B"/>
    <w:rsid w:val="00A179C4"/>
    <w:rsid w:val="00A179CC"/>
    <w:rsid w:val="00A17A76"/>
    <w:rsid w:val="00A17BC4"/>
    <w:rsid w:val="00A17C60"/>
    <w:rsid w:val="00A17D09"/>
    <w:rsid w:val="00A17F7B"/>
    <w:rsid w:val="00A17FA0"/>
    <w:rsid w:val="00A20232"/>
    <w:rsid w:val="00A203F9"/>
    <w:rsid w:val="00A205BF"/>
    <w:rsid w:val="00A205D4"/>
    <w:rsid w:val="00A20761"/>
    <w:rsid w:val="00A20987"/>
    <w:rsid w:val="00A20A21"/>
    <w:rsid w:val="00A20BE7"/>
    <w:rsid w:val="00A2104B"/>
    <w:rsid w:val="00A21074"/>
    <w:rsid w:val="00A210E9"/>
    <w:rsid w:val="00A2151C"/>
    <w:rsid w:val="00A2174A"/>
    <w:rsid w:val="00A218AE"/>
    <w:rsid w:val="00A21A9D"/>
    <w:rsid w:val="00A21AAA"/>
    <w:rsid w:val="00A21E51"/>
    <w:rsid w:val="00A21F2E"/>
    <w:rsid w:val="00A21FA7"/>
    <w:rsid w:val="00A2208A"/>
    <w:rsid w:val="00A22132"/>
    <w:rsid w:val="00A22207"/>
    <w:rsid w:val="00A223D7"/>
    <w:rsid w:val="00A224CD"/>
    <w:rsid w:val="00A224F5"/>
    <w:rsid w:val="00A22664"/>
    <w:rsid w:val="00A22886"/>
    <w:rsid w:val="00A229FA"/>
    <w:rsid w:val="00A22A59"/>
    <w:rsid w:val="00A22A75"/>
    <w:rsid w:val="00A22A7A"/>
    <w:rsid w:val="00A22D3B"/>
    <w:rsid w:val="00A22DD2"/>
    <w:rsid w:val="00A23243"/>
    <w:rsid w:val="00A232F1"/>
    <w:rsid w:val="00A23590"/>
    <w:rsid w:val="00A23819"/>
    <w:rsid w:val="00A23919"/>
    <w:rsid w:val="00A23921"/>
    <w:rsid w:val="00A23A24"/>
    <w:rsid w:val="00A23B90"/>
    <w:rsid w:val="00A23E0D"/>
    <w:rsid w:val="00A23E6F"/>
    <w:rsid w:val="00A24002"/>
    <w:rsid w:val="00A24520"/>
    <w:rsid w:val="00A2470A"/>
    <w:rsid w:val="00A2481C"/>
    <w:rsid w:val="00A24CB0"/>
    <w:rsid w:val="00A24CCF"/>
    <w:rsid w:val="00A2508D"/>
    <w:rsid w:val="00A250B3"/>
    <w:rsid w:val="00A25296"/>
    <w:rsid w:val="00A253C6"/>
    <w:rsid w:val="00A254FA"/>
    <w:rsid w:val="00A25656"/>
    <w:rsid w:val="00A256A6"/>
    <w:rsid w:val="00A25756"/>
    <w:rsid w:val="00A2585A"/>
    <w:rsid w:val="00A258F0"/>
    <w:rsid w:val="00A25C9D"/>
    <w:rsid w:val="00A261E4"/>
    <w:rsid w:val="00A263AC"/>
    <w:rsid w:val="00A265D9"/>
    <w:rsid w:val="00A2664D"/>
    <w:rsid w:val="00A266FC"/>
    <w:rsid w:val="00A26883"/>
    <w:rsid w:val="00A26988"/>
    <w:rsid w:val="00A26B8F"/>
    <w:rsid w:val="00A26C1E"/>
    <w:rsid w:val="00A26CF9"/>
    <w:rsid w:val="00A26D60"/>
    <w:rsid w:val="00A26D97"/>
    <w:rsid w:val="00A26DDA"/>
    <w:rsid w:val="00A26EE0"/>
    <w:rsid w:val="00A2702B"/>
    <w:rsid w:val="00A273EE"/>
    <w:rsid w:val="00A27434"/>
    <w:rsid w:val="00A274D1"/>
    <w:rsid w:val="00A279DC"/>
    <w:rsid w:val="00A27A96"/>
    <w:rsid w:val="00A27EDA"/>
    <w:rsid w:val="00A3006C"/>
    <w:rsid w:val="00A3031C"/>
    <w:rsid w:val="00A3037D"/>
    <w:rsid w:val="00A303B8"/>
    <w:rsid w:val="00A303E0"/>
    <w:rsid w:val="00A30703"/>
    <w:rsid w:val="00A30709"/>
    <w:rsid w:val="00A30BAE"/>
    <w:rsid w:val="00A30D95"/>
    <w:rsid w:val="00A30E23"/>
    <w:rsid w:val="00A31067"/>
    <w:rsid w:val="00A310F8"/>
    <w:rsid w:val="00A31327"/>
    <w:rsid w:val="00A3135B"/>
    <w:rsid w:val="00A313D0"/>
    <w:rsid w:val="00A314A9"/>
    <w:rsid w:val="00A31591"/>
    <w:rsid w:val="00A3198D"/>
    <w:rsid w:val="00A31BCD"/>
    <w:rsid w:val="00A31C64"/>
    <w:rsid w:val="00A31E88"/>
    <w:rsid w:val="00A31EFE"/>
    <w:rsid w:val="00A321EE"/>
    <w:rsid w:val="00A3226E"/>
    <w:rsid w:val="00A32284"/>
    <w:rsid w:val="00A323F9"/>
    <w:rsid w:val="00A3247B"/>
    <w:rsid w:val="00A3255B"/>
    <w:rsid w:val="00A325C2"/>
    <w:rsid w:val="00A325CC"/>
    <w:rsid w:val="00A32677"/>
    <w:rsid w:val="00A327A1"/>
    <w:rsid w:val="00A327E2"/>
    <w:rsid w:val="00A327F2"/>
    <w:rsid w:val="00A32869"/>
    <w:rsid w:val="00A329BB"/>
    <w:rsid w:val="00A32C37"/>
    <w:rsid w:val="00A32D53"/>
    <w:rsid w:val="00A33038"/>
    <w:rsid w:val="00A3331F"/>
    <w:rsid w:val="00A337E6"/>
    <w:rsid w:val="00A3393A"/>
    <w:rsid w:val="00A33B55"/>
    <w:rsid w:val="00A33BE3"/>
    <w:rsid w:val="00A33C3B"/>
    <w:rsid w:val="00A33FAF"/>
    <w:rsid w:val="00A34062"/>
    <w:rsid w:val="00A341E3"/>
    <w:rsid w:val="00A34273"/>
    <w:rsid w:val="00A345F5"/>
    <w:rsid w:val="00A34685"/>
    <w:rsid w:val="00A346D5"/>
    <w:rsid w:val="00A3489E"/>
    <w:rsid w:val="00A34DA0"/>
    <w:rsid w:val="00A3542E"/>
    <w:rsid w:val="00A3582E"/>
    <w:rsid w:val="00A35A0B"/>
    <w:rsid w:val="00A35A25"/>
    <w:rsid w:val="00A35B0D"/>
    <w:rsid w:val="00A35BD0"/>
    <w:rsid w:val="00A35F94"/>
    <w:rsid w:val="00A35FAC"/>
    <w:rsid w:val="00A3627B"/>
    <w:rsid w:val="00A362AD"/>
    <w:rsid w:val="00A362CB"/>
    <w:rsid w:val="00A368D3"/>
    <w:rsid w:val="00A368E3"/>
    <w:rsid w:val="00A36B80"/>
    <w:rsid w:val="00A36BCD"/>
    <w:rsid w:val="00A36BFF"/>
    <w:rsid w:val="00A36F53"/>
    <w:rsid w:val="00A36F5C"/>
    <w:rsid w:val="00A3737A"/>
    <w:rsid w:val="00A37413"/>
    <w:rsid w:val="00A3747D"/>
    <w:rsid w:val="00A37A58"/>
    <w:rsid w:val="00A37A59"/>
    <w:rsid w:val="00A37B36"/>
    <w:rsid w:val="00A37D71"/>
    <w:rsid w:val="00A37E05"/>
    <w:rsid w:val="00A403FF"/>
    <w:rsid w:val="00A40490"/>
    <w:rsid w:val="00A40531"/>
    <w:rsid w:val="00A40660"/>
    <w:rsid w:val="00A40772"/>
    <w:rsid w:val="00A4095F"/>
    <w:rsid w:val="00A40B05"/>
    <w:rsid w:val="00A40C1E"/>
    <w:rsid w:val="00A41017"/>
    <w:rsid w:val="00A41821"/>
    <w:rsid w:val="00A41C5C"/>
    <w:rsid w:val="00A41D71"/>
    <w:rsid w:val="00A41EF0"/>
    <w:rsid w:val="00A420A4"/>
    <w:rsid w:val="00A4225F"/>
    <w:rsid w:val="00A422A2"/>
    <w:rsid w:val="00A42357"/>
    <w:rsid w:val="00A424D5"/>
    <w:rsid w:val="00A42659"/>
    <w:rsid w:val="00A42744"/>
    <w:rsid w:val="00A4283F"/>
    <w:rsid w:val="00A429A4"/>
    <w:rsid w:val="00A42B87"/>
    <w:rsid w:val="00A42DE5"/>
    <w:rsid w:val="00A430D6"/>
    <w:rsid w:val="00A4339C"/>
    <w:rsid w:val="00A4392A"/>
    <w:rsid w:val="00A43963"/>
    <w:rsid w:val="00A439F6"/>
    <w:rsid w:val="00A43C7C"/>
    <w:rsid w:val="00A43C87"/>
    <w:rsid w:val="00A43F85"/>
    <w:rsid w:val="00A44159"/>
    <w:rsid w:val="00A4424E"/>
    <w:rsid w:val="00A442E8"/>
    <w:rsid w:val="00A44882"/>
    <w:rsid w:val="00A44B03"/>
    <w:rsid w:val="00A44C19"/>
    <w:rsid w:val="00A44C32"/>
    <w:rsid w:val="00A44E28"/>
    <w:rsid w:val="00A44F39"/>
    <w:rsid w:val="00A45371"/>
    <w:rsid w:val="00A45634"/>
    <w:rsid w:val="00A456D6"/>
    <w:rsid w:val="00A4570E"/>
    <w:rsid w:val="00A4579D"/>
    <w:rsid w:val="00A45A3B"/>
    <w:rsid w:val="00A45C5B"/>
    <w:rsid w:val="00A45EFA"/>
    <w:rsid w:val="00A46130"/>
    <w:rsid w:val="00A46451"/>
    <w:rsid w:val="00A465B6"/>
    <w:rsid w:val="00A467B5"/>
    <w:rsid w:val="00A46AE4"/>
    <w:rsid w:val="00A46C52"/>
    <w:rsid w:val="00A46DA9"/>
    <w:rsid w:val="00A46FAD"/>
    <w:rsid w:val="00A4706F"/>
    <w:rsid w:val="00A475E1"/>
    <w:rsid w:val="00A477B5"/>
    <w:rsid w:val="00A47B4B"/>
    <w:rsid w:val="00A5027A"/>
    <w:rsid w:val="00A502A9"/>
    <w:rsid w:val="00A503E7"/>
    <w:rsid w:val="00A5044D"/>
    <w:rsid w:val="00A50B00"/>
    <w:rsid w:val="00A50C94"/>
    <w:rsid w:val="00A50D49"/>
    <w:rsid w:val="00A50FD5"/>
    <w:rsid w:val="00A511FB"/>
    <w:rsid w:val="00A513FC"/>
    <w:rsid w:val="00A5141B"/>
    <w:rsid w:val="00A514EB"/>
    <w:rsid w:val="00A516E5"/>
    <w:rsid w:val="00A51A53"/>
    <w:rsid w:val="00A51BF9"/>
    <w:rsid w:val="00A51C54"/>
    <w:rsid w:val="00A51F98"/>
    <w:rsid w:val="00A51FE6"/>
    <w:rsid w:val="00A5206B"/>
    <w:rsid w:val="00A5219E"/>
    <w:rsid w:val="00A521E0"/>
    <w:rsid w:val="00A52491"/>
    <w:rsid w:val="00A524C8"/>
    <w:rsid w:val="00A52759"/>
    <w:rsid w:val="00A528B3"/>
    <w:rsid w:val="00A5291D"/>
    <w:rsid w:val="00A52AE0"/>
    <w:rsid w:val="00A52B95"/>
    <w:rsid w:val="00A52D49"/>
    <w:rsid w:val="00A52EDB"/>
    <w:rsid w:val="00A52F61"/>
    <w:rsid w:val="00A5318E"/>
    <w:rsid w:val="00A53204"/>
    <w:rsid w:val="00A532E0"/>
    <w:rsid w:val="00A53719"/>
    <w:rsid w:val="00A53CA9"/>
    <w:rsid w:val="00A53EF8"/>
    <w:rsid w:val="00A54134"/>
    <w:rsid w:val="00A5432D"/>
    <w:rsid w:val="00A5442C"/>
    <w:rsid w:val="00A5452C"/>
    <w:rsid w:val="00A545AC"/>
    <w:rsid w:val="00A547DF"/>
    <w:rsid w:val="00A549A9"/>
    <w:rsid w:val="00A549D5"/>
    <w:rsid w:val="00A54A90"/>
    <w:rsid w:val="00A54B0B"/>
    <w:rsid w:val="00A54BB2"/>
    <w:rsid w:val="00A54D16"/>
    <w:rsid w:val="00A54E6B"/>
    <w:rsid w:val="00A550A4"/>
    <w:rsid w:val="00A55144"/>
    <w:rsid w:val="00A553DF"/>
    <w:rsid w:val="00A55434"/>
    <w:rsid w:val="00A555ED"/>
    <w:rsid w:val="00A55690"/>
    <w:rsid w:val="00A5579B"/>
    <w:rsid w:val="00A55826"/>
    <w:rsid w:val="00A55877"/>
    <w:rsid w:val="00A55AF1"/>
    <w:rsid w:val="00A55BB7"/>
    <w:rsid w:val="00A55E76"/>
    <w:rsid w:val="00A55FA5"/>
    <w:rsid w:val="00A5626C"/>
    <w:rsid w:val="00A5637C"/>
    <w:rsid w:val="00A563F6"/>
    <w:rsid w:val="00A565DC"/>
    <w:rsid w:val="00A5662D"/>
    <w:rsid w:val="00A56657"/>
    <w:rsid w:val="00A56735"/>
    <w:rsid w:val="00A56937"/>
    <w:rsid w:val="00A56A28"/>
    <w:rsid w:val="00A56C2C"/>
    <w:rsid w:val="00A56CFA"/>
    <w:rsid w:val="00A56D88"/>
    <w:rsid w:val="00A56F84"/>
    <w:rsid w:val="00A572B9"/>
    <w:rsid w:val="00A57311"/>
    <w:rsid w:val="00A576B2"/>
    <w:rsid w:val="00A578AB"/>
    <w:rsid w:val="00A57A3B"/>
    <w:rsid w:val="00A57BD6"/>
    <w:rsid w:val="00A57EC0"/>
    <w:rsid w:val="00A57F96"/>
    <w:rsid w:val="00A60424"/>
    <w:rsid w:val="00A6065A"/>
    <w:rsid w:val="00A6066A"/>
    <w:rsid w:val="00A60685"/>
    <w:rsid w:val="00A606AC"/>
    <w:rsid w:val="00A607ED"/>
    <w:rsid w:val="00A609B1"/>
    <w:rsid w:val="00A609BC"/>
    <w:rsid w:val="00A60B32"/>
    <w:rsid w:val="00A60B4F"/>
    <w:rsid w:val="00A60E20"/>
    <w:rsid w:val="00A60EBB"/>
    <w:rsid w:val="00A60EE0"/>
    <w:rsid w:val="00A60F13"/>
    <w:rsid w:val="00A615A0"/>
    <w:rsid w:val="00A615A2"/>
    <w:rsid w:val="00A615AF"/>
    <w:rsid w:val="00A6179B"/>
    <w:rsid w:val="00A617B2"/>
    <w:rsid w:val="00A61828"/>
    <w:rsid w:val="00A6189D"/>
    <w:rsid w:val="00A61DC5"/>
    <w:rsid w:val="00A61E9D"/>
    <w:rsid w:val="00A61F65"/>
    <w:rsid w:val="00A6209E"/>
    <w:rsid w:val="00A621F3"/>
    <w:rsid w:val="00A623B3"/>
    <w:rsid w:val="00A623EB"/>
    <w:rsid w:val="00A623EF"/>
    <w:rsid w:val="00A62418"/>
    <w:rsid w:val="00A62454"/>
    <w:rsid w:val="00A627E0"/>
    <w:rsid w:val="00A62953"/>
    <w:rsid w:val="00A62C4D"/>
    <w:rsid w:val="00A6314E"/>
    <w:rsid w:val="00A6321C"/>
    <w:rsid w:val="00A63244"/>
    <w:rsid w:val="00A63246"/>
    <w:rsid w:val="00A632A2"/>
    <w:rsid w:val="00A632F5"/>
    <w:rsid w:val="00A633C8"/>
    <w:rsid w:val="00A634A0"/>
    <w:rsid w:val="00A6354C"/>
    <w:rsid w:val="00A6367F"/>
    <w:rsid w:val="00A63872"/>
    <w:rsid w:val="00A6392A"/>
    <w:rsid w:val="00A639B3"/>
    <w:rsid w:val="00A63A37"/>
    <w:rsid w:val="00A63C09"/>
    <w:rsid w:val="00A6413A"/>
    <w:rsid w:val="00A64196"/>
    <w:rsid w:val="00A64356"/>
    <w:rsid w:val="00A647A9"/>
    <w:rsid w:val="00A649AF"/>
    <w:rsid w:val="00A649B4"/>
    <w:rsid w:val="00A64BC7"/>
    <w:rsid w:val="00A64EB1"/>
    <w:rsid w:val="00A64ED6"/>
    <w:rsid w:val="00A64F1E"/>
    <w:rsid w:val="00A6511E"/>
    <w:rsid w:val="00A65198"/>
    <w:rsid w:val="00A65417"/>
    <w:rsid w:val="00A6550A"/>
    <w:rsid w:val="00A655C8"/>
    <w:rsid w:val="00A6563A"/>
    <w:rsid w:val="00A657CF"/>
    <w:rsid w:val="00A658F6"/>
    <w:rsid w:val="00A65C72"/>
    <w:rsid w:val="00A65C97"/>
    <w:rsid w:val="00A65FBF"/>
    <w:rsid w:val="00A660A2"/>
    <w:rsid w:val="00A66242"/>
    <w:rsid w:val="00A6636E"/>
    <w:rsid w:val="00A664E7"/>
    <w:rsid w:val="00A6653C"/>
    <w:rsid w:val="00A666F7"/>
    <w:rsid w:val="00A66851"/>
    <w:rsid w:val="00A669D6"/>
    <w:rsid w:val="00A66BD8"/>
    <w:rsid w:val="00A67291"/>
    <w:rsid w:val="00A6734E"/>
    <w:rsid w:val="00A67435"/>
    <w:rsid w:val="00A6743F"/>
    <w:rsid w:val="00A677C1"/>
    <w:rsid w:val="00A67A8E"/>
    <w:rsid w:val="00A67AC6"/>
    <w:rsid w:val="00A67C81"/>
    <w:rsid w:val="00A700D7"/>
    <w:rsid w:val="00A70598"/>
    <w:rsid w:val="00A70641"/>
    <w:rsid w:val="00A709C9"/>
    <w:rsid w:val="00A70A35"/>
    <w:rsid w:val="00A70B5C"/>
    <w:rsid w:val="00A70B6F"/>
    <w:rsid w:val="00A70BFE"/>
    <w:rsid w:val="00A70D5C"/>
    <w:rsid w:val="00A70E22"/>
    <w:rsid w:val="00A70F15"/>
    <w:rsid w:val="00A70F64"/>
    <w:rsid w:val="00A71317"/>
    <w:rsid w:val="00A7141F"/>
    <w:rsid w:val="00A716A1"/>
    <w:rsid w:val="00A71A55"/>
    <w:rsid w:val="00A71AFF"/>
    <w:rsid w:val="00A71D6B"/>
    <w:rsid w:val="00A71F00"/>
    <w:rsid w:val="00A71F71"/>
    <w:rsid w:val="00A71F7B"/>
    <w:rsid w:val="00A72281"/>
    <w:rsid w:val="00A724A7"/>
    <w:rsid w:val="00A72531"/>
    <w:rsid w:val="00A726A3"/>
    <w:rsid w:val="00A726DE"/>
    <w:rsid w:val="00A72870"/>
    <w:rsid w:val="00A7314B"/>
    <w:rsid w:val="00A73242"/>
    <w:rsid w:val="00A7343A"/>
    <w:rsid w:val="00A7359A"/>
    <w:rsid w:val="00A73873"/>
    <w:rsid w:val="00A73910"/>
    <w:rsid w:val="00A73927"/>
    <w:rsid w:val="00A739AB"/>
    <w:rsid w:val="00A73D3D"/>
    <w:rsid w:val="00A73D4C"/>
    <w:rsid w:val="00A7432C"/>
    <w:rsid w:val="00A744A2"/>
    <w:rsid w:val="00A74598"/>
    <w:rsid w:val="00A745D9"/>
    <w:rsid w:val="00A74B80"/>
    <w:rsid w:val="00A74CF0"/>
    <w:rsid w:val="00A74E04"/>
    <w:rsid w:val="00A74EF1"/>
    <w:rsid w:val="00A74F1E"/>
    <w:rsid w:val="00A74F6C"/>
    <w:rsid w:val="00A75212"/>
    <w:rsid w:val="00A7538B"/>
    <w:rsid w:val="00A758D1"/>
    <w:rsid w:val="00A75920"/>
    <w:rsid w:val="00A75959"/>
    <w:rsid w:val="00A75B22"/>
    <w:rsid w:val="00A75B58"/>
    <w:rsid w:val="00A75C68"/>
    <w:rsid w:val="00A75DE7"/>
    <w:rsid w:val="00A75EAF"/>
    <w:rsid w:val="00A760CB"/>
    <w:rsid w:val="00A7634B"/>
    <w:rsid w:val="00A76388"/>
    <w:rsid w:val="00A764B9"/>
    <w:rsid w:val="00A76696"/>
    <w:rsid w:val="00A76794"/>
    <w:rsid w:val="00A76A52"/>
    <w:rsid w:val="00A76ABB"/>
    <w:rsid w:val="00A76BF2"/>
    <w:rsid w:val="00A7707F"/>
    <w:rsid w:val="00A770A5"/>
    <w:rsid w:val="00A7735F"/>
    <w:rsid w:val="00A774C4"/>
    <w:rsid w:val="00A775D8"/>
    <w:rsid w:val="00A7771C"/>
    <w:rsid w:val="00A777B7"/>
    <w:rsid w:val="00A777F2"/>
    <w:rsid w:val="00A77A10"/>
    <w:rsid w:val="00A77A1E"/>
    <w:rsid w:val="00A77B4D"/>
    <w:rsid w:val="00A77C95"/>
    <w:rsid w:val="00A77E5D"/>
    <w:rsid w:val="00A800ED"/>
    <w:rsid w:val="00A806D6"/>
    <w:rsid w:val="00A8084E"/>
    <w:rsid w:val="00A8086A"/>
    <w:rsid w:val="00A80B8F"/>
    <w:rsid w:val="00A80FA9"/>
    <w:rsid w:val="00A8121F"/>
    <w:rsid w:val="00A81227"/>
    <w:rsid w:val="00A8135C"/>
    <w:rsid w:val="00A81633"/>
    <w:rsid w:val="00A81694"/>
    <w:rsid w:val="00A81940"/>
    <w:rsid w:val="00A81A20"/>
    <w:rsid w:val="00A81D31"/>
    <w:rsid w:val="00A81D9B"/>
    <w:rsid w:val="00A81E8B"/>
    <w:rsid w:val="00A82125"/>
    <w:rsid w:val="00A821D2"/>
    <w:rsid w:val="00A8221B"/>
    <w:rsid w:val="00A822D4"/>
    <w:rsid w:val="00A82508"/>
    <w:rsid w:val="00A82609"/>
    <w:rsid w:val="00A82847"/>
    <w:rsid w:val="00A82C1E"/>
    <w:rsid w:val="00A830F4"/>
    <w:rsid w:val="00A831F0"/>
    <w:rsid w:val="00A83309"/>
    <w:rsid w:val="00A83525"/>
    <w:rsid w:val="00A83891"/>
    <w:rsid w:val="00A83BF1"/>
    <w:rsid w:val="00A83CA0"/>
    <w:rsid w:val="00A83E14"/>
    <w:rsid w:val="00A840C9"/>
    <w:rsid w:val="00A841ED"/>
    <w:rsid w:val="00A84298"/>
    <w:rsid w:val="00A844C7"/>
    <w:rsid w:val="00A844CE"/>
    <w:rsid w:val="00A84A91"/>
    <w:rsid w:val="00A84EBF"/>
    <w:rsid w:val="00A85018"/>
    <w:rsid w:val="00A85237"/>
    <w:rsid w:val="00A8523D"/>
    <w:rsid w:val="00A8542E"/>
    <w:rsid w:val="00A854A8"/>
    <w:rsid w:val="00A85661"/>
    <w:rsid w:val="00A85680"/>
    <w:rsid w:val="00A856EB"/>
    <w:rsid w:val="00A85861"/>
    <w:rsid w:val="00A85C81"/>
    <w:rsid w:val="00A85EA2"/>
    <w:rsid w:val="00A85FFF"/>
    <w:rsid w:val="00A8615B"/>
    <w:rsid w:val="00A8635B"/>
    <w:rsid w:val="00A8637F"/>
    <w:rsid w:val="00A86573"/>
    <w:rsid w:val="00A867E7"/>
    <w:rsid w:val="00A869E6"/>
    <w:rsid w:val="00A86A86"/>
    <w:rsid w:val="00A86C59"/>
    <w:rsid w:val="00A86F67"/>
    <w:rsid w:val="00A86FEF"/>
    <w:rsid w:val="00A8706A"/>
    <w:rsid w:val="00A8716D"/>
    <w:rsid w:val="00A8726F"/>
    <w:rsid w:val="00A87482"/>
    <w:rsid w:val="00A876EB"/>
    <w:rsid w:val="00A87951"/>
    <w:rsid w:val="00A87EAA"/>
    <w:rsid w:val="00A87F4E"/>
    <w:rsid w:val="00A90134"/>
    <w:rsid w:val="00A901CB"/>
    <w:rsid w:val="00A90300"/>
    <w:rsid w:val="00A905F1"/>
    <w:rsid w:val="00A908F6"/>
    <w:rsid w:val="00A90A00"/>
    <w:rsid w:val="00A90B8F"/>
    <w:rsid w:val="00A90DA3"/>
    <w:rsid w:val="00A90E27"/>
    <w:rsid w:val="00A90E70"/>
    <w:rsid w:val="00A90EED"/>
    <w:rsid w:val="00A90F11"/>
    <w:rsid w:val="00A9120B"/>
    <w:rsid w:val="00A91218"/>
    <w:rsid w:val="00A913AA"/>
    <w:rsid w:val="00A913C1"/>
    <w:rsid w:val="00A91469"/>
    <w:rsid w:val="00A9164F"/>
    <w:rsid w:val="00A9192B"/>
    <w:rsid w:val="00A91B09"/>
    <w:rsid w:val="00A91B9D"/>
    <w:rsid w:val="00A91F3E"/>
    <w:rsid w:val="00A9222B"/>
    <w:rsid w:val="00A922E1"/>
    <w:rsid w:val="00A9234C"/>
    <w:rsid w:val="00A92457"/>
    <w:rsid w:val="00A92548"/>
    <w:rsid w:val="00A927EE"/>
    <w:rsid w:val="00A92B81"/>
    <w:rsid w:val="00A934DD"/>
    <w:rsid w:val="00A934FE"/>
    <w:rsid w:val="00A9357B"/>
    <w:rsid w:val="00A9368B"/>
    <w:rsid w:val="00A937BA"/>
    <w:rsid w:val="00A93800"/>
    <w:rsid w:val="00A938E5"/>
    <w:rsid w:val="00A93942"/>
    <w:rsid w:val="00A93B74"/>
    <w:rsid w:val="00A93BDA"/>
    <w:rsid w:val="00A93E34"/>
    <w:rsid w:val="00A93FAE"/>
    <w:rsid w:val="00A941EB"/>
    <w:rsid w:val="00A94424"/>
    <w:rsid w:val="00A94960"/>
    <w:rsid w:val="00A94A70"/>
    <w:rsid w:val="00A94BB8"/>
    <w:rsid w:val="00A94E58"/>
    <w:rsid w:val="00A94F91"/>
    <w:rsid w:val="00A9505F"/>
    <w:rsid w:val="00A9508C"/>
    <w:rsid w:val="00A95104"/>
    <w:rsid w:val="00A9513F"/>
    <w:rsid w:val="00A95142"/>
    <w:rsid w:val="00A95223"/>
    <w:rsid w:val="00A9526D"/>
    <w:rsid w:val="00A95640"/>
    <w:rsid w:val="00A959DB"/>
    <w:rsid w:val="00A95A3E"/>
    <w:rsid w:val="00A96058"/>
    <w:rsid w:val="00A96308"/>
    <w:rsid w:val="00A964EC"/>
    <w:rsid w:val="00A9654B"/>
    <w:rsid w:val="00A9692B"/>
    <w:rsid w:val="00A969F0"/>
    <w:rsid w:val="00A96BDF"/>
    <w:rsid w:val="00A96CF6"/>
    <w:rsid w:val="00A96D7E"/>
    <w:rsid w:val="00A970EB"/>
    <w:rsid w:val="00A970EE"/>
    <w:rsid w:val="00A9727C"/>
    <w:rsid w:val="00A97666"/>
    <w:rsid w:val="00A976DE"/>
    <w:rsid w:val="00A97B8C"/>
    <w:rsid w:val="00A97DBD"/>
    <w:rsid w:val="00A97E0E"/>
    <w:rsid w:val="00A97EF9"/>
    <w:rsid w:val="00A97F65"/>
    <w:rsid w:val="00AA0003"/>
    <w:rsid w:val="00AA034B"/>
    <w:rsid w:val="00AA03EB"/>
    <w:rsid w:val="00AA068A"/>
    <w:rsid w:val="00AA0D99"/>
    <w:rsid w:val="00AA0D9A"/>
    <w:rsid w:val="00AA0E05"/>
    <w:rsid w:val="00AA0F31"/>
    <w:rsid w:val="00AA0FC8"/>
    <w:rsid w:val="00AA10F8"/>
    <w:rsid w:val="00AA1264"/>
    <w:rsid w:val="00AA158B"/>
    <w:rsid w:val="00AA1740"/>
    <w:rsid w:val="00AA18C9"/>
    <w:rsid w:val="00AA18D8"/>
    <w:rsid w:val="00AA1A01"/>
    <w:rsid w:val="00AA1AE3"/>
    <w:rsid w:val="00AA1D12"/>
    <w:rsid w:val="00AA1EEC"/>
    <w:rsid w:val="00AA1F5D"/>
    <w:rsid w:val="00AA203C"/>
    <w:rsid w:val="00AA20EE"/>
    <w:rsid w:val="00AA210C"/>
    <w:rsid w:val="00AA2156"/>
    <w:rsid w:val="00AA224E"/>
    <w:rsid w:val="00AA2334"/>
    <w:rsid w:val="00AA2712"/>
    <w:rsid w:val="00AA2901"/>
    <w:rsid w:val="00AA29F2"/>
    <w:rsid w:val="00AA2CD8"/>
    <w:rsid w:val="00AA2D5B"/>
    <w:rsid w:val="00AA2E8D"/>
    <w:rsid w:val="00AA30A2"/>
    <w:rsid w:val="00AA3300"/>
    <w:rsid w:val="00AA3581"/>
    <w:rsid w:val="00AA3CEA"/>
    <w:rsid w:val="00AA45B1"/>
    <w:rsid w:val="00AA461D"/>
    <w:rsid w:val="00AA4A81"/>
    <w:rsid w:val="00AA4B2D"/>
    <w:rsid w:val="00AA4BA6"/>
    <w:rsid w:val="00AA4C09"/>
    <w:rsid w:val="00AA4F41"/>
    <w:rsid w:val="00AA4FD1"/>
    <w:rsid w:val="00AA5196"/>
    <w:rsid w:val="00AA5231"/>
    <w:rsid w:val="00AA5234"/>
    <w:rsid w:val="00AA5584"/>
    <w:rsid w:val="00AA576F"/>
    <w:rsid w:val="00AA57B8"/>
    <w:rsid w:val="00AA6026"/>
    <w:rsid w:val="00AA6206"/>
    <w:rsid w:val="00AA630A"/>
    <w:rsid w:val="00AA6353"/>
    <w:rsid w:val="00AA64AF"/>
    <w:rsid w:val="00AA66BA"/>
    <w:rsid w:val="00AA69A9"/>
    <w:rsid w:val="00AA69EF"/>
    <w:rsid w:val="00AA6A38"/>
    <w:rsid w:val="00AA6A7B"/>
    <w:rsid w:val="00AA6C5F"/>
    <w:rsid w:val="00AA6EF0"/>
    <w:rsid w:val="00AA6F21"/>
    <w:rsid w:val="00AA6F4B"/>
    <w:rsid w:val="00AA6F9A"/>
    <w:rsid w:val="00AA7118"/>
    <w:rsid w:val="00AA72C9"/>
    <w:rsid w:val="00AA75FA"/>
    <w:rsid w:val="00AA775A"/>
    <w:rsid w:val="00AA7C4F"/>
    <w:rsid w:val="00AB001C"/>
    <w:rsid w:val="00AB02C8"/>
    <w:rsid w:val="00AB0579"/>
    <w:rsid w:val="00AB05BC"/>
    <w:rsid w:val="00AB0668"/>
    <w:rsid w:val="00AB06B8"/>
    <w:rsid w:val="00AB06E6"/>
    <w:rsid w:val="00AB08A9"/>
    <w:rsid w:val="00AB0A16"/>
    <w:rsid w:val="00AB0A4F"/>
    <w:rsid w:val="00AB0ADE"/>
    <w:rsid w:val="00AB0B59"/>
    <w:rsid w:val="00AB0C96"/>
    <w:rsid w:val="00AB0CA0"/>
    <w:rsid w:val="00AB102D"/>
    <w:rsid w:val="00AB1183"/>
    <w:rsid w:val="00AB1395"/>
    <w:rsid w:val="00AB16C4"/>
    <w:rsid w:val="00AB1705"/>
    <w:rsid w:val="00AB1A33"/>
    <w:rsid w:val="00AB1E15"/>
    <w:rsid w:val="00AB20C8"/>
    <w:rsid w:val="00AB21D1"/>
    <w:rsid w:val="00AB226A"/>
    <w:rsid w:val="00AB232C"/>
    <w:rsid w:val="00AB2857"/>
    <w:rsid w:val="00AB2952"/>
    <w:rsid w:val="00AB2EB7"/>
    <w:rsid w:val="00AB3016"/>
    <w:rsid w:val="00AB323D"/>
    <w:rsid w:val="00AB3299"/>
    <w:rsid w:val="00AB3418"/>
    <w:rsid w:val="00AB3491"/>
    <w:rsid w:val="00AB34B7"/>
    <w:rsid w:val="00AB3536"/>
    <w:rsid w:val="00AB3577"/>
    <w:rsid w:val="00AB397B"/>
    <w:rsid w:val="00AB3B19"/>
    <w:rsid w:val="00AB3B37"/>
    <w:rsid w:val="00AB3E16"/>
    <w:rsid w:val="00AB3E3E"/>
    <w:rsid w:val="00AB3F13"/>
    <w:rsid w:val="00AB3F88"/>
    <w:rsid w:val="00AB406B"/>
    <w:rsid w:val="00AB4157"/>
    <w:rsid w:val="00AB41C3"/>
    <w:rsid w:val="00AB42FF"/>
    <w:rsid w:val="00AB4300"/>
    <w:rsid w:val="00AB4345"/>
    <w:rsid w:val="00AB46D8"/>
    <w:rsid w:val="00AB4751"/>
    <w:rsid w:val="00AB478B"/>
    <w:rsid w:val="00AB4864"/>
    <w:rsid w:val="00AB491F"/>
    <w:rsid w:val="00AB4A7A"/>
    <w:rsid w:val="00AB4A8B"/>
    <w:rsid w:val="00AB4BB0"/>
    <w:rsid w:val="00AB4BE6"/>
    <w:rsid w:val="00AB4BFE"/>
    <w:rsid w:val="00AB4ED5"/>
    <w:rsid w:val="00AB5019"/>
    <w:rsid w:val="00AB5036"/>
    <w:rsid w:val="00AB513E"/>
    <w:rsid w:val="00AB51DA"/>
    <w:rsid w:val="00AB5215"/>
    <w:rsid w:val="00AB53BA"/>
    <w:rsid w:val="00AB5623"/>
    <w:rsid w:val="00AB570F"/>
    <w:rsid w:val="00AB57AD"/>
    <w:rsid w:val="00AB583A"/>
    <w:rsid w:val="00AB594E"/>
    <w:rsid w:val="00AB5C6A"/>
    <w:rsid w:val="00AB5CDD"/>
    <w:rsid w:val="00AB60CD"/>
    <w:rsid w:val="00AB642C"/>
    <w:rsid w:val="00AB644A"/>
    <w:rsid w:val="00AB6458"/>
    <w:rsid w:val="00AB6793"/>
    <w:rsid w:val="00AB69FF"/>
    <w:rsid w:val="00AB6C61"/>
    <w:rsid w:val="00AB6C7E"/>
    <w:rsid w:val="00AB6CA0"/>
    <w:rsid w:val="00AB6CD1"/>
    <w:rsid w:val="00AB716A"/>
    <w:rsid w:val="00AB7282"/>
    <w:rsid w:val="00AB74F1"/>
    <w:rsid w:val="00AB762A"/>
    <w:rsid w:val="00AB7652"/>
    <w:rsid w:val="00AB76D5"/>
    <w:rsid w:val="00AB7787"/>
    <w:rsid w:val="00AB78AC"/>
    <w:rsid w:val="00AB78D3"/>
    <w:rsid w:val="00AB7913"/>
    <w:rsid w:val="00AB792E"/>
    <w:rsid w:val="00AB7C76"/>
    <w:rsid w:val="00AB7EA0"/>
    <w:rsid w:val="00AC0169"/>
    <w:rsid w:val="00AC0285"/>
    <w:rsid w:val="00AC028F"/>
    <w:rsid w:val="00AC0499"/>
    <w:rsid w:val="00AC0623"/>
    <w:rsid w:val="00AC0746"/>
    <w:rsid w:val="00AC08C8"/>
    <w:rsid w:val="00AC0932"/>
    <w:rsid w:val="00AC0A0C"/>
    <w:rsid w:val="00AC0B68"/>
    <w:rsid w:val="00AC0C5E"/>
    <w:rsid w:val="00AC0CC3"/>
    <w:rsid w:val="00AC1042"/>
    <w:rsid w:val="00AC122B"/>
    <w:rsid w:val="00AC1281"/>
    <w:rsid w:val="00AC1546"/>
    <w:rsid w:val="00AC1C08"/>
    <w:rsid w:val="00AC1E86"/>
    <w:rsid w:val="00AC1FC4"/>
    <w:rsid w:val="00AC20FC"/>
    <w:rsid w:val="00AC21BA"/>
    <w:rsid w:val="00AC22C7"/>
    <w:rsid w:val="00AC23B1"/>
    <w:rsid w:val="00AC26C7"/>
    <w:rsid w:val="00AC2C50"/>
    <w:rsid w:val="00AC2CD7"/>
    <w:rsid w:val="00AC2D4A"/>
    <w:rsid w:val="00AC2D4E"/>
    <w:rsid w:val="00AC2F6B"/>
    <w:rsid w:val="00AC3084"/>
    <w:rsid w:val="00AC3202"/>
    <w:rsid w:val="00AC3416"/>
    <w:rsid w:val="00AC3431"/>
    <w:rsid w:val="00AC377A"/>
    <w:rsid w:val="00AC38E9"/>
    <w:rsid w:val="00AC3B36"/>
    <w:rsid w:val="00AC45D6"/>
    <w:rsid w:val="00AC4D1B"/>
    <w:rsid w:val="00AC4D53"/>
    <w:rsid w:val="00AC4D9E"/>
    <w:rsid w:val="00AC4E2E"/>
    <w:rsid w:val="00AC4EB8"/>
    <w:rsid w:val="00AC50E6"/>
    <w:rsid w:val="00AC5388"/>
    <w:rsid w:val="00AC539C"/>
    <w:rsid w:val="00AC55EB"/>
    <w:rsid w:val="00AC58BD"/>
    <w:rsid w:val="00AC5B0F"/>
    <w:rsid w:val="00AC5C2A"/>
    <w:rsid w:val="00AC61B3"/>
    <w:rsid w:val="00AC61ED"/>
    <w:rsid w:val="00AC63F4"/>
    <w:rsid w:val="00AC6456"/>
    <w:rsid w:val="00AC6464"/>
    <w:rsid w:val="00AC6490"/>
    <w:rsid w:val="00AC6786"/>
    <w:rsid w:val="00AC6976"/>
    <w:rsid w:val="00AC69AE"/>
    <w:rsid w:val="00AC6A58"/>
    <w:rsid w:val="00AC6C25"/>
    <w:rsid w:val="00AC6D26"/>
    <w:rsid w:val="00AC6E4E"/>
    <w:rsid w:val="00AC71E8"/>
    <w:rsid w:val="00AC7470"/>
    <w:rsid w:val="00AC7537"/>
    <w:rsid w:val="00AC759B"/>
    <w:rsid w:val="00AC76FE"/>
    <w:rsid w:val="00AC7C44"/>
    <w:rsid w:val="00AC7C5C"/>
    <w:rsid w:val="00AC7D6D"/>
    <w:rsid w:val="00AC7DE9"/>
    <w:rsid w:val="00AC7E31"/>
    <w:rsid w:val="00AC7F5E"/>
    <w:rsid w:val="00AC7F5F"/>
    <w:rsid w:val="00AD01D8"/>
    <w:rsid w:val="00AD037D"/>
    <w:rsid w:val="00AD05CC"/>
    <w:rsid w:val="00AD070F"/>
    <w:rsid w:val="00AD0B83"/>
    <w:rsid w:val="00AD0C17"/>
    <w:rsid w:val="00AD0D23"/>
    <w:rsid w:val="00AD0D54"/>
    <w:rsid w:val="00AD0F8A"/>
    <w:rsid w:val="00AD12BD"/>
    <w:rsid w:val="00AD163D"/>
    <w:rsid w:val="00AD1860"/>
    <w:rsid w:val="00AD18E2"/>
    <w:rsid w:val="00AD1B12"/>
    <w:rsid w:val="00AD1B21"/>
    <w:rsid w:val="00AD1CFC"/>
    <w:rsid w:val="00AD1DBD"/>
    <w:rsid w:val="00AD1DFE"/>
    <w:rsid w:val="00AD1E49"/>
    <w:rsid w:val="00AD1F06"/>
    <w:rsid w:val="00AD212B"/>
    <w:rsid w:val="00AD216F"/>
    <w:rsid w:val="00AD21BC"/>
    <w:rsid w:val="00AD2224"/>
    <w:rsid w:val="00AD2323"/>
    <w:rsid w:val="00AD2327"/>
    <w:rsid w:val="00AD23E9"/>
    <w:rsid w:val="00AD255D"/>
    <w:rsid w:val="00AD2645"/>
    <w:rsid w:val="00AD284F"/>
    <w:rsid w:val="00AD288C"/>
    <w:rsid w:val="00AD28D0"/>
    <w:rsid w:val="00AD2A90"/>
    <w:rsid w:val="00AD2ACB"/>
    <w:rsid w:val="00AD2B59"/>
    <w:rsid w:val="00AD2D89"/>
    <w:rsid w:val="00AD2D96"/>
    <w:rsid w:val="00AD2E26"/>
    <w:rsid w:val="00AD2E7A"/>
    <w:rsid w:val="00AD2ED9"/>
    <w:rsid w:val="00AD3042"/>
    <w:rsid w:val="00AD3047"/>
    <w:rsid w:val="00AD31A9"/>
    <w:rsid w:val="00AD32CD"/>
    <w:rsid w:val="00AD32EF"/>
    <w:rsid w:val="00AD33C3"/>
    <w:rsid w:val="00AD34A1"/>
    <w:rsid w:val="00AD379F"/>
    <w:rsid w:val="00AD3935"/>
    <w:rsid w:val="00AD394D"/>
    <w:rsid w:val="00AD3BB4"/>
    <w:rsid w:val="00AD3BEC"/>
    <w:rsid w:val="00AD3C79"/>
    <w:rsid w:val="00AD3E06"/>
    <w:rsid w:val="00AD3EA6"/>
    <w:rsid w:val="00AD420A"/>
    <w:rsid w:val="00AD4221"/>
    <w:rsid w:val="00AD4487"/>
    <w:rsid w:val="00AD4597"/>
    <w:rsid w:val="00AD48F9"/>
    <w:rsid w:val="00AD4A44"/>
    <w:rsid w:val="00AD4C34"/>
    <w:rsid w:val="00AD4CC6"/>
    <w:rsid w:val="00AD4EA7"/>
    <w:rsid w:val="00AD51D8"/>
    <w:rsid w:val="00AD5253"/>
    <w:rsid w:val="00AD57E1"/>
    <w:rsid w:val="00AD57F6"/>
    <w:rsid w:val="00AD59DC"/>
    <w:rsid w:val="00AD59E4"/>
    <w:rsid w:val="00AD5A93"/>
    <w:rsid w:val="00AD5F7C"/>
    <w:rsid w:val="00AD62CD"/>
    <w:rsid w:val="00AD6980"/>
    <w:rsid w:val="00AD6A8F"/>
    <w:rsid w:val="00AD6ABB"/>
    <w:rsid w:val="00AD6B67"/>
    <w:rsid w:val="00AD6B81"/>
    <w:rsid w:val="00AD6C7F"/>
    <w:rsid w:val="00AD6E16"/>
    <w:rsid w:val="00AD7067"/>
    <w:rsid w:val="00AD70C9"/>
    <w:rsid w:val="00AD732B"/>
    <w:rsid w:val="00AD75A6"/>
    <w:rsid w:val="00AD7699"/>
    <w:rsid w:val="00AD7927"/>
    <w:rsid w:val="00AD7A75"/>
    <w:rsid w:val="00AD7D40"/>
    <w:rsid w:val="00AD7E17"/>
    <w:rsid w:val="00AE010F"/>
    <w:rsid w:val="00AE0160"/>
    <w:rsid w:val="00AE0190"/>
    <w:rsid w:val="00AE021F"/>
    <w:rsid w:val="00AE04AA"/>
    <w:rsid w:val="00AE094E"/>
    <w:rsid w:val="00AE0A4A"/>
    <w:rsid w:val="00AE0B2D"/>
    <w:rsid w:val="00AE0D23"/>
    <w:rsid w:val="00AE0E9E"/>
    <w:rsid w:val="00AE1175"/>
    <w:rsid w:val="00AE14B7"/>
    <w:rsid w:val="00AE1506"/>
    <w:rsid w:val="00AE19D1"/>
    <w:rsid w:val="00AE1EAB"/>
    <w:rsid w:val="00AE2205"/>
    <w:rsid w:val="00AE232B"/>
    <w:rsid w:val="00AE249E"/>
    <w:rsid w:val="00AE25A3"/>
    <w:rsid w:val="00AE25E1"/>
    <w:rsid w:val="00AE2690"/>
    <w:rsid w:val="00AE26F5"/>
    <w:rsid w:val="00AE2968"/>
    <w:rsid w:val="00AE2D58"/>
    <w:rsid w:val="00AE2E92"/>
    <w:rsid w:val="00AE3004"/>
    <w:rsid w:val="00AE3340"/>
    <w:rsid w:val="00AE3456"/>
    <w:rsid w:val="00AE34A7"/>
    <w:rsid w:val="00AE34CE"/>
    <w:rsid w:val="00AE34EC"/>
    <w:rsid w:val="00AE3606"/>
    <w:rsid w:val="00AE3627"/>
    <w:rsid w:val="00AE3839"/>
    <w:rsid w:val="00AE3AF4"/>
    <w:rsid w:val="00AE3D51"/>
    <w:rsid w:val="00AE4153"/>
    <w:rsid w:val="00AE41CD"/>
    <w:rsid w:val="00AE42D1"/>
    <w:rsid w:val="00AE431F"/>
    <w:rsid w:val="00AE4483"/>
    <w:rsid w:val="00AE4557"/>
    <w:rsid w:val="00AE45D0"/>
    <w:rsid w:val="00AE4610"/>
    <w:rsid w:val="00AE4675"/>
    <w:rsid w:val="00AE4725"/>
    <w:rsid w:val="00AE496E"/>
    <w:rsid w:val="00AE4A1F"/>
    <w:rsid w:val="00AE4B57"/>
    <w:rsid w:val="00AE4C43"/>
    <w:rsid w:val="00AE4C55"/>
    <w:rsid w:val="00AE4E9A"/>
    <w:rsid w:val="00AE4F01"/>
    <w:rsid w:val="00AE4F75"/>
    <w:rsid w:val="00AE4FB2"/>
    <w:rsid w:val="00AE4FB6"/>
    <w:rsid w:val="00AE5241"/>
    <w:rsid w:val="00AE52C5"/>
    <w:rsid w:val="00AE53BE"/>
    <w:rsid w:val="00AE5440"/>
    <w:rsid w:val="00AE54D6"/>
    <w:rsid w:val="00AE5574"/>
    <w:rsid w:val="00AE5752"/>
    <w:rsid w:val="00AE5937"/>
    <w:rsid w:val="00AE5C22"/>
    <w:rsid w:val="00AE5DA8"/>
    <w:rsid w:val="00AE5E95"/>
    <w:rsid w:val="00AE5EA9"/>
    <w:rsid w:val="00AE5F35"/>
    <w:rsid w:val="00AE5FFB"/>
    <w:rsid w:val="00AE6433"/>
    <w:rsid w:val="00AE657D"/>
    <w:rsid w:val="00AE6584"/>
    <w:rsid w:val="00AE69BD"/>
    <w:rsid w:val="00AE69D1"/>
    <w:rsid w:val="00AE6A2D"/>
    <w:rsid w:val="00AE6C2E"/>
    <w:rsid w:val="00AE6D12"/>
    <w:rsid w:val="00AE723D"/>
    <w:rsid w:val="00AE7444"/>
    <w:rsid w:val="00AE74F2"/>
    <w:rsid w:val="00AE75D6"/>
    <w:rsid w:val="00AE7751"/>
    <w:rsid w:val="00AE780C"/>
    <w:rsid w:val="00AE7918"/>
    <w:rsid w:val="00AE7992"/>
    <w:rsid w:val="00AE7B7D"/>
    <w:rsid w:val="00AE7BBF"/>
    <w:rsid w:val="00AE7C16"/>
    <w:rsid w:val="00AE7C98"/>
    <w:rsid w:val="00AF0311"/>
    <w:rsid w:val="00AF03D7"/>
    <w:rsid w:val="00AF0758"/>
    <w:rsid w:val="00AF0D72"/>
    <w:rsid w:val="00AF0DD3"/>
    <w:rsid w:val="00AF0F70"/>
    <w:rsid w:val="00AF0FFE"/>
    <w:rsid w:val="00AF1414"/>
    <w:rsid w:val="00AF1434"/>
    <w:rsid w:val="00AF15C3"/>
    <w:rsid w:val="00AF19CD"/>
    <w:rsid w:val="00AF1A48"/>
    <w:rsid w:val="00AF1CA5"/>
    <w:rsid w:val="00AF1DB7"/>
    <w:rsid w:val="00AF2188"/>
    <w:rsid w:val="00AF21AF"/>
    <w:rsid w:val="00AF25F3"/>
    <w:rsid w:val="00AF28B0"/>
    <w:rsid w:val="00AF290F"/>
    <w:rsid w:val="00AF2919"/>
    <w:rsid w:val="00AF2D99"/>
    <w:rsid w:val="00AF2DCC"/>
    <w:rsid w:val="00AF2DED"/>
    <w:rsid w:val="00AF3058"/>
    <w:rsid w:val="00AF3167"/>
    <w:rsid w:val="00AF3404"/>
    <w:rsid w:val="00AF3560"/>
    <w:rsid w:val="00AF3BE0"/>
    <w:rsid w:val="00AF3BE6"/>
    <w:rsid w:val="00AF3C80"/>
    <w:rsid w:val="00AF3C8C"/>
    <w:rsid w:val="00AF3CED"/>
    <w:rsid w:val="00AF4095"/>
    <w:rsid w:val="00AF418A"/>
    <w:rsid w:val="00AF41FC"/>
    <w:rsid w:val="00AF4359"/>
    <w:rsid w:val="00AF442B"/>
    <w:rsid w:val="00AF4447"/>
    <w:rsid w:val="00AF449C"/>
    <w:rsid w:val="00AF44B6"/>
    <w:rsid w:val="00AF457C"/>
    <w:rsid w:val="00AF460B"/>
    <w:rsid w:val="00AF4A89"/>
    <w:rsid w:val="00AF4ABD"/>
    <w:rsid w:val="00AF4DEB"/>
    <w:rsid w:val="00AF5165"/>
    <w:rsid w:val="00AF518B"/>
    <w:rsid w:val="00AF5363"/>
    <w:rsid w:val="00AF54FE"/>
    <w:rsid w:val="00AF559E"/>
    <w:rsid w:val="00AF5706"/>
    <w:rsid w:val="00AF5C03"/>
    <w:rsid w:val="00AF5CC6"/>
    <w:rsid w:val="00AF5EDC"/>
    <w:rsid w:val="00AF5F78"/>
    <w:rsid w:val="00AF6082"/>
    <w:rsid w:val="00AF6336"/>
    <w:rsid w:val="00AF63A9"/>
    <w:rsid w:val="00AF6591"/>
    <w:rsid w:val="00AF66F1"/>
    <w:rsid w:val="00AF67B4"/>
    <w:rsid w:val="00AF683B"/>
    <w:rsid w:val="00AF6A76"/>
    <w:rsid w:val="00AF6B0B"/>
    <w:rsid w:val="00AF6B1B"/>
    <w:rsid w:val="00AF6C14"/>
    <w:rsid w:val="00AF6C93"/>
    <w:rsid w:val="00AF6CB0"/>
    <w:rsid w:val="00AF6DDB"/>
    <w:rsid w:val="00AF6F75"/>
    <w:rsid w:val="00AF7320"/>
    <w:rsid w:val="00AF7363"/>
    <w:rsid w:val="00AF738A"/>
    <w:rsid w:val="00AF761B"/>
    <w:rsid w:val="00AF77DA"/>
    <w:rsid w:val="00AF7960"/>
    <w:rsid w:val="00AF7A3D"/>
    <w:rsid w:val="00AF7F09"/>
    <w:rsid w:val="00AF7F0E"/>
    <w:rsid w:val="00AF7FF5"/>
    <w:rsid w:val="00B002BA"/>
    <w:rsid w:val="00B00306"/>
    <w:rsid w:val="00B005C9"/>
    <w:rsid w:val="00B0082B"/>
    <w:rsid w:val="00B00977"/>
    <w:rsid w:val="00B00D35"/>
    <w:rsid w:val="00B00D62"/>
    <w:rsid w:val="00B00E18"/>
    <w:rsid w:val="00B00F69"/>
    <w:rsid w:val="00B00F93"/>
    <w:rsid w:val="00B010D3"/>
    <w:rsid w:val="00B011E2"/>
    <w:rsid w:val="00B014E1"/>
    <w:rsid w:val="00B015AB"/>
    <w:rsid w:val="00B017BF"/>
    <w:rsid w:val="00B01916"/>
    <w:rsid w:val="00B01A60"/>
    <w:rsid w:val="00B01AB2"/>
    <w:rsid w:val="00B01B1C"/>
    <w:rsid w:val="00B01B87"/>
    <w:rsid w:val="00B01CC2"/>
    <w:rsid w:val="00B01F07"/>
    <w:rsid w:val="00B01F0D"/>
    <w:rsid w:val="00B01F12"/>
    <w:rsid w:val="00B02014"/>
    <w:rsid w:val="00B02084"/>
    <w:rsid w:val="00B02204"/>
    <w:rsid w:val="00B0226D"/>
    <w:rsid w:val="00B023FC"/>
    <w:rsid w:val="00B0249D"/>
    <w:rsid w:val="00B025A9"/>
    <w:rsid w:val="00B02A4C"/>
    <w:rsid w:val="00B02A52"/>
    <w:rsid w:val="00B02AD0"/>
    <w:rsid w:val="00B02ED4"/>
    <w:rsid w:val="00B02F0B"/>
    <w:rsid w:val="00B03101"/>
    <w:rsid w:val="00B03352"/>
    <w:rsid w:val="00B039CE"/>
    <w:rsid w:val="00B03A2E"/>
    <w:rsid w:val="00B03A93"/>
    <w:rsid w:val="00B03BB8"/>
    <w:rsid w:val="00B03BD3"/>
    <w:rsid w:val="00B03D26"/>
    <w:rsid w:val="00B0406D"/>
    <w:rsid w:val="00B04149"/>
    <w:rsid w:val="00B04222"/>
    <w:rsid w:val="00B04294"/>
    <w:rsid w:val="00B04451"/>
    <w:rsid w:val="00B046D2"/>
    <w:rsid w:val="00B048C8"/>
    <w:rsid w:val="00B04AD7"/>
    <w:rsid w:val="00B04CCF"/>
    <w:rsid w:val="00B04D35"/>
    <w:rsid w:val="00B04D36"/>
    <w:rsid w:val="00B04F11"/>
    <w:rsid w:val="00B04FFA"/>
    <w:rsid w:val="00B05292"/>
    <w:rsid w:val="00B0529F"/>
    <w:rsid w:val="00B0540A"/>
    <w:rsid w:val="00B05688"/>
    <w:rsid w:val="00B0588E"/>
    <w:rsid w:val="00B0597C"/>
    <w:rsid w:val="00B05D89"/>
    <w:rsid w:val="00B05E00"/>
    <w:rsid w:val="00B05F4A"/>
    <w:rsid w:val="00B06771"/>
    <w:rsid w:val="00B06C77"/>
    <w:rsid w:val="00B06D89"/>
    <w:rsid w:val="00B070CA"/>
    <w:rsid w:val="00B07214"/>
    <w:rsid w:val="00B07354"/>
    <w:rsid w:val="00B07390"/>
    <w:rsid w:val="00B075C4"/>
    <w:rsid w:val="00B075EC"/>
    <w:rsid w:val="00B076A7"/>
    <w:rsid w:val="00B076C4"/>
    <w:rsid w:val="00B07A60"/>
    <w:rsid w:val="00B07CBE"/>
    <w:rsid w:val="00B07D77"/>
    <w:rsid w:val="00B07DEE"/>
    <w:rsid w:val="00B07E03"/>
    <w:rsid w:val="00B07EB6"/>
    <w:rsid w:val="00B07FF9"/>
    <w:rsid w:val="00B100F5"/>
    <w:rsid w:val="00B1017F"/>
    <w:rsid w:val="00B10202"/>
    <w:rsid w:val="00B10228"/>
    <w:rsid w:val="00B103C7"/>
    <w:rsid w:val="00B1044D"/>
    <w:rsid w:val="00B107B9"/>
    <w:rsid w:val="00B108ED"/>
    <w:rsid w:val="00B10931"/>
    <w:rsid w:val="00B1093D"/>
    <w:rsid w:val="00B10B1B"/>
    <w:rsid w:val="00B10BE8"/>
    <w:rsid w:val="00B10CFA"/>
    <w:rsid w:val="00B10DF3"/>
    <w:rsid w:val="00B10EE8"/>
    <w:rsid w:val="00B1167A"/>
    <w:rsid w:val="00B11717"/>
    <w:rsid w:val="00B1177A"/>
    <w:rsid w:val="00B11882"/>
    <w:rsid w:val="00B118B7"/>
    <w:rsid w:val="00B11BA1"/>
    <w:rsid w:val="00B11C03"/>
    <w:rsid w:val="00B11DF6"/>
    <w:rsid w:val="00B11E29"/>
    <w:rsid w:val="00B12327"/>
    <w:rsid w:val="00B12603"/>
    <w:rsid w:val="00B12A81"/>
    <w:rsid w:val="00B12A8C"/>
    <w:rsid w:val="00B12ACE"/>
    <w:rsid w:val="00B12D6F"/>
    <w:rsid w:val="00B12D84"/>
    <w:rsid w:val="00B12F7F"/>
    <w:rsid w:val="00B13003"/>
    <w:rsid w:val="00B130D8"/>
    <w:rsid w:val="00B132D7"/>
    <w:rsid w:val="00B134F4"/>
    <w:rsid w:val="00B136A8"/>
    <w:rsid w:val="00B13790"/>
    <w:rsid w:val="00B137BE"/>
    <w:rsid w:val="00B13829"/>
    <w:rsid w:val="00B13853"/>
    <w:rsid w:val="00B13892"/>
    <w:rsid w:val="00B138B4"/>
    <w:rsid w:val="00B13998"/>
    <w:rsid w:val="00B139A0"/>
    <w:rsid w:val="00B13D52"/>
    <w:rsid w:val="00B13F1F"/>
    <w:rsid w:val="00B14021"/>
    <w:rsid w:val="00B14051"/>
    <w:rsid w:val="00B14251"/>
    <w:rsid w:val="00B14525"/>
    <w:rsid w:val="00B14730"/>
    <w:rsid w:val="00B147CC"/>
    <w:rsid w:val="00B14AD0"/>
    <w:rsid w:val="00B14CB2"/>
    <w:rsid w:val="00B15141"/>
    <w:rsid w:val="00B151C6"/>
    <w:rsid w:val="00B15389"/>
    <w:rsid w:val="00B15704"/>
    <w:rsid w:val="00B15A5D"/>
    <w:rsid w:val="00B15AB6"/>
    <w:rsid w:val="00B15AC8"/>
    <w:rsid w:val="00B15B82"/>
    <w:rsid w:val="00B15CEF"/>
    <w:rsid w:val="00B15D0D"/>
    <w:rsid w:val="00B15D6E"/>
    <w:rsid w:val="00B16432"/>
    <w:rsid w:val="00B16666"/>
    <w:rsid w:val="00B1680F"/>
    <w:rsid w:val="00B16815"/>
    <w:rsid w:val="00B16879"/>
    <w:rsid w:val="00B16B5F"/>
    <w:rsid w:val="00B16D08"/>
    <w:rsid w:val="00B17022"/>
    <w:rsid w:val="00B1736C"/>
    <w:rsid w:val="00B17508"/>
    <w:rsid w:val="00B17738"/>
    <w:rsid w:val="00B17744"/>
    <w:rsid w:val="00B178CD"/>
    <w:rsid w:val="00B17B7A"/>
    <w:rsid w:val="00B17B97"/>
    <w:rsid w:val="00B17D3E"/>
    <w:rsid w:val="00B17D6A"/>
    <w:rsid w:val="00B17F1F"/>
    <w:rsid w:val="00B17F9B"/>
    <w:rsid w:val="00B20057"/>
    <w:rsid w:val="00B2041E"/>
    <w:rsid w:val="00B2043A"/>
    <w:rsid w:val="00B20489"/>
    <w:rsid w:val="00B20499"/>
    <w:rsid w:val="00B20623"/>
    <w:rsid w:val="00B20659"/>
    <w:rsid w:val="00B2093D"/>
    <w:rsid w:val="00B20A30"/>
    <w:rsid w:val="00B20ABB"/>
    <w:rsid w:val="00B20CD7"/>
    <w:rsid w:val="00B20DB2"/>
    <w:rsid w:val="00B20E2B"/>
    <w:rsid w:val="00B20F3D"/>
    <w:rsid w:val="00B21016"/>
    <w:rsid w:val="00B21172"/>
    <w:rsid w:val="00B214BC"/>
    <w:rsid w:val="00B21549"/>
    <w:rsid w:val="00B21564"/>
    <w:rsid w:val="00B215F9"/>
    <w:rsid w:val="00B217CD"/>
    <w:rsid w:val="00B21830"/>
    <w:rsid w:val="00B21858"/>
    <w:rsid w:val="00B21AE9"/>
    <w:rsid w:val="00B21B67"/>
    <w:rsid w:val="00B21C9D"/>
    <w:rsid w:val="00B21CA7"/>
    <w:rsid w:val="00B22281"/>
    <w:rsid w:val="00B22369"/>
    <w:rsid w:val="00B22472"/>
    <w:rsid w:val="00B22744"/>
    <w:rsid w:val="00B2287D"/>
    <w:rsid w:val="00B229DF"/>
    <w:rsid w:val="00B22A78"/>
    <w:rsid w:val="00B22A85"/>
    <w:rsid w:val="00B22BF6"/>
    <w:rsid w:val="00B22CE7"/>
    <w:rsid w:val="00B22F58"/>
    <w:rsid w:val="00B2318D"/>
    <w:rsid w:val="00B231A1"/>
    <w:rsid w:val="00B2322C"/>
    <w:rsid w:val="00B232CB"/>
    <w:rsid w:val="00B233A9"/>
    <w:rsid w:val="00B2354A"/>
    <w:rsid w:val="00B23790"/>
    <w:rsid w:val="00B237DD"/>
    <w:rsid w:val="00B23831"/>
    <w:rsid w:val="00B23948"/>
    <w:rsid w:val="00B239CC"/>
    <w:rsid w:val="00B23C57"/>
    <w:rsid w:val="00B23CA0"/>
    <w:rsid w:val="00B23D1C"/>
    <w:rsid w:val="00B23DDC"/>
    <w:rsid w:val="00B23E2E"/>
    <w:rsid w:val="00B23F4D"/>
    <w:rsid w:val="00B241ED"/>
    <w:rsid w:val="00B24537"/>
    <w:rsid w:val="00B245FA"/>
    <w:rsid w:val="00B246D2"/>
    <w:rsid w:val="00B24707"/>
    <w:rsid w:val="00B24BD5"/>
    <w:rsid w:val="00B24CAF"/>
    <w:rsid w:val="00B24CE7"/>
    <w:rsid w:val="00B24F49"/>
    <w:rsid w:val="00B25461"/>
    <w:rsid w:val="00B25585"/>
    <w:rsid w:val="00B2568D"/>
    <w:rsid w:val="00B2571D"/>
    <w:rsid w:val="00B2593C"/>
    <w:rsid w:val="00B25A0E"/>
    <w:rsid w:val="00B25A70"/>
    <w:rsid w:val="00B25BAA"/>
    <w:rsid w:val="00B25BD8"/>
    <w:rsid w:val="00B25E1D"/>
    <w:rsid w:val="00B25F9A"/>
    <w:rsid w:val="00B25FB2"/>
    <w:rsid w:val="00B26097"/>
    <w:rsid w:val="00B2613A"/>
    <w:rsid w:val="00B263BE"/>
    <w:rsid w:val="00B263E8"/>
    <w:rsid w:val="00B265F9"/>
    <w:rsid w:val="00B26963"/>
    <w:rsid w:val="00B269CE"/>
    <w:rsid w:val="00B26D76"/>
    <w:rsid w:val="00B26EFB"/>
    <w:rsid w:val="00B270D8"/>
    <w:rsid w:val="00B271B2"/>
    <w:rsid w:val="00B272F1"/>
    <w:rsid w:val="00B27479"/>
    <w:rsid w:val="00B2757B"/>
    <w:rsid w:val="00B276CB"/>
    <w:rsid w:val="00B27D54"/>
    <w:rsid w:val="00B27F3D"/>
    <w:rsid w:val="00B30DCF"/>
    <w:rsid w:val="00B30F13"/>
    <w:rsid w:val="00B30F1E"/>
    <w:rsid w:val="00B3167B"/>
    <w:rsid w:val="00B317EB"/>
    <w:rsid w:val="00B31A49"/>
    <w:rsid w:val="00B31BAF"/>
    <w:rsid w:val="00B31E5F"/>
    <w:rsid w:val="00B31EA9"/>
    <w:rsid w:val="00B322A7"/>
    <w:rsid w:val="00B3244C"/>
    <w:rsid w:val="00B325DC"/>
    <w:rsid w:val="00B32607"/>
    <w:rsid w:val="00B326BE"/>
    <w:rsid w:val="00B32823"/>
    <w:rsid w:val="00B32D43"/>
    <w:rsid w:val="00B32F7F"/>
    <w:rsid w:val="00B33126"/>
    <w:rsid w:val="00B33432"/>
    <w:rsid w:val="00B33452"/>
    <w:rsid w:val="00B336D8"/>
    <w:rsid w:val="00B337A6"/>
    <w:rsid w:val="00B338CE"/>
    <w:rsid w:val="00B3396B"/>
    <w:rsid w:val="00B33BEE"/>
    <w:rsid w:val="00B33C07"/>
    <w:rsid w:val="00B33F7C"/>
    <w:rsid w:val="00B34390"/>
    <w:rsid w:val="00B3442C"/>
    <w:rsid w:val="00B34559"/>
    <w:rsid w:val="00B346C4"/>
    <w:rsid w:val="00B347E2"/>
    <w:rsid w:val="00B34B2D"/>
    <w:rsid w:val="00B34D51"/>
    <w:rsid w:val="00B34F57"/>
    <w:rsid w:val="00B35197"/>
    <w:rsid w:val="00B35353"/>
    <w:rsid w:val="00B3539A"/>
    <w:rsid w:val="00B354CD"/>
    <w:rsid w:val="00B35ADE"/>
    <w:rsid w:val="00B35CB3"/>
    <w:rsid w:val="00B35D0C"/>
    <w:rsid w:val="00B35F29"/>
    <w:rsid w:val="00B35F8E"/>
    <w:rsid w:val="00B3603B"/>
    <w:rsid w:val="00B360E2"/>
    <w:rsid w:val="00B361CC"/>
    <w:rsid w:val="00B3640B"/>
    <w:rsid w:val="00B36D07"/>
    <w:rsid w:val="00B3706C"/>
    <w:rsid w:val="00B370D8"/>
    <w:rsid w:val="00B37188"/>
    <w:rsid w:val="00B3747A"/>
    <w:rsid w:val="00B377BE"/>
    <w:rsid w:val="00B37B3C"/>
    <w:rsid w:val="00B37C6B"/>
    <w:rsid w:val="00B37CB8"/>
    <w:rsid w:val="00B37E6B"/>
    <w:rsid w:val="00B37F48"/>
    <w:rsid w:val="00B37FA0"/>
    <w:rsid w:val="00B4003E"/>
    <w:rsid w:val="00B40292"/>
    <w:rsid w:val="00B40566"/>
    <w:rsid w:val="00B406B2"/>
    <w:rsid w:val="00B40751"/>
    <w:rsid w:val="00B40AA7"/>
    <w:rsid w:val="00B40D40"/>
    <w:rsid w:val="00B40D73"/>
    <w:rsid w:val="00B4110D"/>
    <w:rsid w:val="00B411A3"/>
    <w:rsid w:val="00B412CB"/>
    <w:rsid w:val="00B412F2"/>
    <w:rsid w:val="00B41582"/>
    <w:rsid w:val="00B415E4"/>
    <w:rsid w:val="00B4162F"/>
    <w:rsid w:val="00B416D8"/>
    <w:rsid w:val="00B416E9"/>
    <w:rsid w:val="00B41B34"/>
    <w:rsid w:val="00B41B81"/>
    <w:rsid w:val="00B41D6E"/>
    <w:rsid w:val="00B420F7"/>
    <w:rsid w:val="00B422C3"/>
    <w:rsid w:val="00B4249B"/>
    <w:rsid w:val="00B424E5"/>
    <w:rsid w:val="00B42517"/>
    <w:rsid w:val="00B42573"/>
    <w:rsid w:val="00B425D3"/>
    <w:rsid w:val="00B42610"/>
    <w:rsid w:val="00B42879"/>
    <w:rsid w:val="00B428B2"/>
    <w:rsid w:val="00B428C0"/>
    <w:rsid w:val="00B42A03"/>
    <w:rsid w:val="00B430D3"/>
    <w:rsid w:val="00B4315B"/>
    <w:rsid w:val="00B43484"/>
    <w:rsid w:val="00B43512"/>
    <w:rsid w:val="00B4379E"/>
    <w:rsid w:val="00B437BD"/>
    <w:rsid w:val="00B4394A"/>
    <w:rsid w:val="00B43985"/>
    <w:rsid w:val="00B439FA"/>
    <w:rsid w:val="00B43A74"/>
    <w:rsid w:val="00B43CEC"/>
    <w:rsid w:val="00B43D38"/>
    <w:rsid w:val="00B43D46"/>
    <w:rsid w:val="00B43D4D"/>
    <w:rsid w:val="00B43D80"/>
    <w:rsid w:val="00B43E17"/>
    <w:rsid w:val="00B440CF"/>
    <w:rsid w:val="00B4418B"/>
    <w:rsid w:val="00B44342"/>
    <w:rsid w:val="00B443C5"/>
    <w:rsid w:val="00B4485B"/>
    <w:rsid w:val="00B44F54"/>
    <w:rsid w:val="00B451C8"/>
    <w:rsid w:val="00B45245"/>
    <w:rsid w:val="00B453AD"/>
    <w:rsid w:val="00B45A61"/>
    <w:rsid w:val="00B45AC0"/>
    <w:rsid w:val="00B45CE2"/>
    <w:rsid w:val="00B46010"/>
    <w:rsid w:val="00B4602C"/>
    <w:rsid w:val="00B460F9"/>
    <w:rsid w:val="00B46116"/>
    <w:rsid w:val="00B462D4"/>
    <w:rsid w:val="00B463AC"/>
    <w:rsid w:val="00B464E4"/>
    <w:rsid w:val="00B46501"/>
    <w:rsid w:val="00B4664D"/>
    <w:rsid w:val="00B46661"/>
    <w:rsid w:val="00B46D6D"/>
    <w:rsid w:val="00B46EC7"/>
    <w:rsid w:val="00B46FC2"/>
    <w:rsid w:val="00B4735F"/>
    <w:rsid w:val="00B474BB"/>
    <w:rsid w:val="00B4752D"/>
    <w:rsid w:val="00B47545"/>
    <w:rsid w:val="00B47548"/>
    <w:rsid w:val="00B47784"/>
    <w:rsid w:val="00B4780D"/>
    <w:rsid w:val="00B4783F"/>
    <w:rsid w:val="00B47858"/>
    <w:rsid w:val="00B4793B"/>
    <w:rsid w:val="00B47A43"/>
    <w:rsid w:val="00B47BAF"/>
    <w:rsid w:val="00B47CEF"/>
    <w:rsid w:val="00B50261"/>
    <w:rsid w:val="00B50374"/>
    <w:rsid w:val="00B504F7"/>
    <w:rsid w:val="00B50586"/>
    <w:rsid w:val="00B50651"/>
    <w:rsid w:val="00B50810"/>
    <w:rsid w:val="00B50933"/>
    <w:rsid w:val="00B50944"/>
    <w:rsid w:val="00B509C0"/>
    <w:rsid w:val="00B50E09"/>
    <w:rsid w:val="00B50EF2"/>
    <w:rsid w:val="00B512DB"/>
    <w:rsid w:val="00B51420"/>
    <w:rsid w:val="00B51526"/>
    <w:rsid w:val="00B516F8"/>
    <w:rsid w:val="00B51777"/>
    <w:rsid w:val="00B517F1"/>
    <w:rsid w:val="00B5182F"/>
    <w:rsid w:val="00B5197E"/>
    <w:rsid w:val="00B51A40"/>
    <w:rsid w:val="00B51C11"/>
    <w:rsid w:val="00B51F13"/>
    <w:rsid w:val="00B521F8"/>
    <w:rsid w:val="00B5238F"/>
    <w:rsid w:val="00B52613"/>
    <w:rsid w:val="00B52690"/>
    <w:rsid w:val="00B526A4"/>
    <w:rsid w:val="00B52726"/>
    <w:rsid w:val="00B52897"/>
    <w:rsid w:val="00B529F2"/>
    <w:rsid w:val="00B52ADB"/>
    <w:rsid w:val="00B52AF0"/>
    <w:rsid w:val="00B52C62"/>
    <w:rsid w:val="00B52E57"/>
    <w:rsid w:val="00B52EA7"/>
    <w:rsid w:val="00B52EC8"/>
    <w:rsid w:val="00B530FE"/>
    <w:rsid w:val="00B532B7"/>
    <w:rsid w:val="00B53323"/>
    <w:rsid w:val="00B534CA"/>
    <w:rsid w:val="00B5370C"/>
    <w:rsid w:val="00B538FF"/>
    <w:rsid w:val="00B53A2C"/>
    <w:rsid w:val="00B53AC9"/>
    <w:rsid w:val="00B53ACA"/>
    <w:rsid w:val="00B53D9D"/>
    <w:rsid w:val="00B53EF5"/>
    <w:rsid w:val="00B5405C"/>
    <w:rsid w:val="00B5423D"/>
    <w:rsid w:val="00B542BA"/>
    <w:rsid w:val="00B5436E"/>
    <w:rsid w:val="00B543B2"/>
    <w:rsid w:val="00B54551"/>
    <w:rsid w:val="00B548E0"/>
    <w:rsid w:val="00B54945"/>
    <w:rsid w:val="00B5497D"/>
    <w:rsid w:val="00B54989"/>
    <w:rsid w:val="00B54CC5"/>
    <w:rsid w:val="00B54CFC"/>
    <w:rsid w:val="00B54DA3"/>
    <w:rsid w:val="00B54FC7"/>
    <w:rsid w:val="00B55140"/>
    <w:rsid w:val="00B552C1"/>
    <w:rsid w:val="00B55312"/>
    <w:rsid w:val="00B553CF"/>
    <w:rsid w:val="00B554BB"/>
    <w:rsid w:val="00B5553E"/>
    <w:rsid w:val="00B555B8"/>
    <w:rsid w:val="00B5567F"/>
    <w:rsid w:val="00B5585D"/>
    <w:rsid w:val="00B55A7B"/>
    <w:rsid w:val="00B55ACA"/>
    <w:rsid w:val="00B55B89"/>
    <w:rsid w:val="00B55DCE"/>
    <w:rsid w:val="00B55E88"/>
    <w:rsid w:val="00B55ECE"/>
    <w:rsid w:val="00B55FB9"/>
    <w:rsid w:val="00B561BD"/>
    <w:rsid w:val="00B561FA"/>
    <w:rsid w:val="00B562A8"/>
    <w:rsid w:val="00B5648C"/>
    <w:rsid w:val="00B564C9"/>
    <w:rsid w:val="00B566E0"/>
    <w:rsid w:val="00B56849"/>
    <w:rsid w:val="00B5685D"/>
    <w:rsid w:val="00B568EB"/>
    <w:rsid w:val="00B5699F"/>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262"/>
    <w:rsid w:val="00B603D3"/>
    <w:rsid w:val="00B60407"/>
    <w:rsid w:val="00B6059C"/>
    <w:rsid w:val="00B6073D"/>
    <w:rsid w:val="00B60984"/>
    <w:rsid w:val="00B609F0"/>
    <w:rsid w:val="00B60E6E"/>
    <w:rsid w:val="00B60EA0"/>
    <w:rsid w:val="00B6112D"/>
    <w:rsid w:val="00B6125F"/>
    <w:rsid w:val="00B6150C"/>
    <w:rsid w:val="00B6156C"/>
    <w:rsid w:val="00B619AF"/>
    <w:rsid w:val="00B61A29"/>
    <w:rsid w:val="00B61B85"/>
    <w:rsid w:val="00B61CFF"/>
    <w:rsid w:val="00B61DC3"/>
    <w:rsid w:val="00B61E51"/>
    <w:rsid w:val="00B61F08"/>
    <w:rsid w:val="00B61F70"/>
    <w:rsid w:val="00B6204B"/>
    <w:rsid w:val="00B62307"/>
    <w:rsid w:val="00B6237B"/>
    <w:rsid w:val="00B623C9"/>
    <w:rsid w:val="00B62402"/>
    <w:rsid w:val="00B6265A"/>
    <w:rsid w:val="00B62809"/>
    <w:rsid w:val="00B62894"/>
    <w:rsid w:val="00B62A18"/>
    <w:rsid w:val="00B62B04"/>
    <w:rsid w:val="00B62BDC"/>
    <w:rsid w:val="00B632E9"/>
    <w:rsid w:val="00B634ED"/>
    <w:rsid w:val="00B63545"/>
    <w:rsid w:val="00B6380B"/>
    <w:rsid w:val="00B63870"/>
    <w:rsid w:val="00B63ABA"/>
    <w:rsid w:val="00B63EC6"/>
    <w:rsid w:val="00B63F75"/>
    <w:rsid w:val="00B640AB"/>
    <w:rsid w:val="00B64124"/>
    <w:rsid w:val="00B6431A"/>
    <w:rsid w:val="00B64398"/>
    <w:rsid w:val="00B64425"/>
    <w:rsid w:val="00B64484"/>
    <w:rsid w:val="00B644C7"/>
    <w:rsid w:val="00B645E3"/>
    <w:rsid w:val="00B645F8"/>
    <w:rsid w:val="00B6492A"/>
    <w:rsid w:val="00B64A44"/>
    <w:rsid w:val="00B64F49"/>
    <w:rsid w:val="00B64F82"/>
    <w:rsid w:val="00B65152"/>
    <w:rsid w:val="00B6515C"/>
    <w:rsid w:val="00B6521D"/>
    <w:rsid w:val="00B652B0"/>
    <w:rsid w:val="00B654CB"/>
    <w:rsid w:val="00B65771"/>
    <w:rsid w:val="00B65C02"/>
    <w:rsid w:val="00B65D2F"/>
    <w:rsid w:val="00B65F5A"/>
    <w:rsid w:val="00B663E3"/>
    <w:rsid w:val="00B664EC"/>
    <w:rsid w:val="00B66538"/>
    <w:rsid w:val="00B66801"/>
    <w:rsid w:val="00B668B4"/>
    <w:rsid w:val="00B669DB"/>
    <w:rsid w:val="00B66A0A"/>
    <w:rsid w:val="00B66F9A"/>
    <w:rsid w:val="00B66FFC"/>
    <w:rsid w:val="00B67118"/>
    <w:rsid w:val="00B67290"/>
    <w:rsid w:val="00B6741F"/>
    <w:rsid w:val="00B676B6"/>
    <w:rsid w:val="00B678CC"/>
    <w:rsid w:val="00B678D8"/>
    <w:rsid w:val="00B67922"/>
    <w:rsid w:val="00B6796C"/>
    <w:rsid w:val="00B679AA"/>
    <w:rsid w:val="00B679C9"/>
    <w:rsid w:val="00B67B2B"/>
    <w:rsid w:val="00B7021B"/>
    <w:rsid w:val="00B70333"/>
    <w:rsid w:val="00B70541"/>
    <w:rsid w:val="00B705D6"/>
    <w:rsid w:val="00B7077D"/>
    <w:rsid w:val="00B70855"/>
    <w:rsid w:val="00B7087F"/>
    <w:rsid w:val="00B70A49"/>
    <w:rsid w:val="00B70AB3"/>
    <w:rsid w:val="00B70C42"/>
    <w:rsid w:val="00B70D8E"/>
    <w:rsid w:val="00B70EDB"/>
    <w:rsid w:val="00B70F2F"/>
    <w:rsid w:val="00B7103B"/>
    <w:rsid w:val="00B716E1"/>
    <w:rsid w:val="00B71A5D"/>
    <w:rsid w:val="00B71A6E"/>
    <w:rsid w:val="00B71B1A"/>
    <w:rsid w:val="00B71C00"/>
    <w:rsid w:val="00B71E1C"/>
    <w:rsid w:val="00B71E27"/>
    <w:rsid w:val="00B71F68"/>
    <w:rsid w:val="00B720FF"/>
    <w:rsid w:val="00B722BE"/>
    <w:rsid w:val="00B72317"/>
    <w:rsid w:val="00B7273B"/>
    <w:rsid w:val="00B727B8"/>
    <w:rsid w:val="00B72EB5"/>
    <w:rsid w:val="00B730B7"/>
    <w:rsid w:val="00B73453"/>
    <w:rsid w:val="00B7348E"/>
    <w:rsid w:val="00B73723"/>
    <w:rsid w:val="00B737C7"/>
    <w:rsid w:val="00B73943"/>
    <w:rsid w:val="00B73B22"/>
    <w:rsid w:val="00B73B89"/>
    <w:rsid w:val="00B73E00"/>
    <w:rsid w:val="00B73E31"/>
    <w:rsid w:val="00B73E82"/>
    <w:rsid w:val="00B73F67"/>
    <w:rsid w:val="00B73FDA"/>
    <w:rsid w:val="00B74019"/>
    <w:rsid w:val="00B740DA"/>
    <w:rsid w:val="00B742A3"/>
    <w:rsid w:val="00B74A0D"/>
    <w:rsid w:val="00B74E19"/>
    <w:rsid w:val="00B74EA5"/>
    <w:rsid w:val="00B74EB8"/>
    <w:rsid w:val="00B74EC0"/>
    <w:rsid w:val="00B7500E"/>
    <w:rsid w:val="00B753E4"/>
    <w:rsid w:val="00B7544B"/>
    <w:rsid w:val="00B75542"/>
    <w:rsid w:val="00B75667"/>
    <w:rsid w:val="00B7573F"/>
    <w:rsid w:val="00B758FA"/>
    <w:rsid w:val="00B75A5C"/>
    <w:rsid w:val="00B75C07"/>
    <w:rsid w:val="00B75CCE"/>
    <w:rsid w:val="00B7646F"/>
    <w:rsid w:val="00B765F9"/>
    <w:rsid w:val="00B76673"/>
    <w:rsid w:val="00B7682E"/>
    <w:rsid w:val="00B76A6C"/>
    <w:rsid w:val="00B76BD7"/>
    <w:rsid w:val="00B77062"/>
    <w:rsid w:val="00B7709F"/>
    <w:rsid w:val="00B770A1"/>
    <w:rsid w:val="00B77104"/>
    <w:rsid w:val="00B77405"/>
    <w:rsid w:val="00B774CC"/>
    <w:rsid w:val="00B776B0"/>
    <w:rsid w:val="00B77B3C"/>
    <w:rsid w:val="00B77B57"/>
    <w:rsid w:val="00B77C6A"/>
    <w:rsid w:val="00B77D8A"/>
    <w:rsid w:val="00B80529"/>
    <w:rsid w:val="00B80537"/>
    <w:rsid w:val="00B8053A"/>
    <w:rsid w:val="00B8069D"/>
    <w:rsid w:val="00B80795"/>
    <w:rsid w:val="00B80A0D"/>
    <w:rsid w:val="00B80A5C"/>
    <w:rsid w:val="00B80AE3"/>
    <w:rsid w:val="00B80B3F"/>
    <w:rsid w:val="00B80C3D"/>
    <w:rsid w:val="00B80F5B"/>
    <w:rsid w:val="00B81460"/>
    <w:rsid w:val="00B81578"/>
    <w:rsid w:val="00B815AA"/>
    <w:rsid w:val="00B8166A"/>
    <w:rsid w:val="00B81684"/>
    <w:rsid w:val="00B816A2"/>
    <w:rsid w:val="00B81798"/>
    <w:rsid w:val="00B817F4"/>
    <w:rsid w:val="00B8187C"/>
    <w:rsid w:val="00B818F8"/>
    <w:rsid w:val="00B81E96"/>
    <w:rsid w:val="00B81F1C"/>
    <w:rsid w:val="00B81FD6"/>
    <w:rsid w:val="00B820AE"/>
    <w:rsid w:val="00B820EE"/>
    <w:rsid w:val="00B821AB"/>
    <w:rsid w:val="00B8222B"/>
    <w:rsid w:val="00B82A8C"/>
    <w:rsid w:val="00B82B43"/>
    <w:rsid w:val="00B830F7"/>
    <w:rsid w:val="00B8321E"/>
    <w:rsid w:val="00B83328"/>
    <w:rsid w:val="00B8352B"/>
    <w:rsid w:val="00B83727"/>
    <w:rsid w:val="00B837F5"/>
    <w:rsid w:val="00B839EB"/>
    <w:rsid w:val="00B83AC3"/>
    <w:rsid w:val="00B83B47"/>
    <w:rsid w:val="00B83DAC"/>
    <w:rsid w:val="00B83DF6"/>
    <w:rsid w:val="00B84411"/>
    <w:rsid w:val="00B8448B"/>
    <w:rsid w:val="00B84648"/>
    <w:rsid w:val="00B846E1"/>
    <w:rsid w:val="00B847EE"/>
    <w:rsid w:val="00B84802"/>
    <w:rsid w:val="00B8489E"/>
    <w:rsid w:val="00B84A5A"/>
    <w:rsid w:val="00B84BE8"/>
    <w:rsid w:val="00B84BFE"/>
    <w:rsid w:val="00B84C93"/>
    <w:rsid w:val="00B85076"/>
    <w:rsid w:val="00B851FA"/>
    <w:rsid w:val="00B8523C"/>
    <w:rsid w:val="00B852AE"/>
    <w:rsid w:val="00B8539A"/>
    <w:rsid w:val="00B85441"/>
    <w:rsid w:val="00B855A8"/>
    <w:rsid w:val="00B8563B"/>
    <w:rsid w:val="00B85781"/>
    <w:rsid w:val="00B85837"/>
    <w:rsid w:val="00B85C3A"/>
    <w:rsid w:val="00B85DD9"/>
    <w:rsid w:val="00B85E5A"/>
    <w:rsid w:val="00B85F67"/>
    <w:rsid w:val="00B8610A"/>
    <w:rsid w:val="00B862C5"/>
    <w:rsid w:val="00B862E2"/>
    <w:rsid w:val="00B86315"/>
    <w:rsid w:val="00B86557"/>
    <w:rsid w:val="00B866D8"/>
    <w:rsid w:val="00B8681A"/>
    <w:rsid w:val="00B86991"/>
    <w:rsid w:val="00B869FD"/>
    <w:rsid w:val="00B86BBA"/>
    <w:rsid w:val="00B86CD3"/>
    <w:rsid w:val="00B86D87"/>
    <w:rsid w:val="00B86EF4"/>
    <w:rsid w:val="00B87324"/>
    <w:rsid w:val="00B87416"/>
    <w:rsid w:val="00B87488"/>
    <w:rsid w:val="00B87638"/>
    <w:rsid w:val="00B87774"/>
    <w:rsid w:val="00B87809"/>
    <w:rsid w:val="00B87B9C"/>
    <w:rsid w:val="00B87C60"/>
    <w:rsid w:val="00B90165"/>
    <w:rsid w:val="00B902EC"/>
    <w:rsid w:val="00B90590"/>
    <w:rsid w:val="00B90658"/>
    <w:rsid w:val="00B9076E"/>
    <w:rsid w:val="00B908AD"/>
    <w:rsid w:val="00B9090A"/>
    <w:rsid w:val="00B90ABB"/>
    <w:rsid w:val="00B90AF4"/>
    <w:rsid w:val="00B910C8"/>
    <w:rsid w:val="00B911A9"/>
    <w:rsid w:val="00B912D6"/>
    <w:rsid w:val="00B91356"/>
    <w:rsid w:val="00B9178D"/>
    <w:rsid w:val="00B919BE"/>
    <w:rsid w:val="00B91E9D"/>
    <w:rsid w:val="00B91F7D"/>
    <w:rsid w:val="00B92130"/>
    <w:rsid w:val="00B9219B"/>
    <w:rsid w:val="00B922C4"/>
    <w:rsid w:val="00B92319"/>
    <w:rsid w:val="00B926C1"/>
    <w:rsid w:val="00B926E0"/>
    <w:rsid w:val="00B92846"/>
    <w:rsid w:val="00B92881"/>
    <w:rsid w:val="00B92AD4"/>
    <w:rsid w:val="00B92BF1"/>
    <w:rsid w:val="00B92D58"/>
    <w:rsid w:val="00B93022"/>
    <w:rsid w:val="00B932E1"/>
    <w:rsid w:val="00B932E7"/>
    <w:rsid w:val="00B935B8"/>
    <w:rsid w:val="00B939ED"/>
    <w:rsid w:val="00B93C36"/>
    <w:rsid w:val="00B93C47"/>
    <w:rsid w:val="00B93EF7"/>
    <w:rsid w:val="00B93F30"/>
    <w:rsid w:val="00B94054"/>
    <w:rsid w:val="00B94253"/>
    <w:rsid w:val="00B942ED"/>
    <w:rsid w:val="00B9436E"/>
    <w:rsid w:val="00B94521"/>
    <w:rsid w:val="00B946E7"/>
    <w:rsid w:val="00B94759"/>
    <w:rsid w:val="00B94A8C"/>
    <w:rsid w:val="00B94B62"/>
    <w:rsid w:val="00B94FFF"/>
    <w:rsid w:val="00B9504C"/>
    <w:rsid w:val="00B950E8"/>
    <w:rsid w:val="00B95372"/>
    <w:rsid w:val="00B95429"/>
    <w:rsid w:val="00B954FC"/>
    <w:rsid w:val="00B955AF"/>
    <w:rsid w:val="00B957B0"/>
    <w:rsid w:val="00B957DA"/>
    <w:rsid w:val="00B95A04"/>
    <w:rsid w:val="00B95A42"/>
    <w:rsid w:val="00B95ABC"/>
    <w:rsid w:val="00B95C49"/>
    <w:rsid w:val="00B95D31"/>
    <w:rsid w:val="00B95EEF"/>
    <w:rsid w:val="00B95F2C"/>
    <w:rsid w:val="00B95FD7"/>
    <w:rsid w:val="00B960E9"/>
    <w:rsid w:val="00B96228"/>
    <w:rsid w:val="00B962CF"/>
    <w:rsid w:val="00B96313"/>
    <w:rsid w:val="00B96B35"/>
    <w:rsid w:val="00B96B89"/>
    <w:rsid w:val="00B96CF0"/>
    <w:rsid w:val="00B96DA2"/>
    <w:rsid w:val="00B96E57"/>
    <w:rsid w:val="00B97059"/>
    <w:rsid w:val="00B973A3"/>
    <w:rsid w:val="00B977E6"/>
    <w:rsid w:val="00B97875"/>
    <w:rsid w:val="00B97BAB"/>
    <w:rsid w:val="00B97CD3"/>
    <w:rsid w:val="00B97D33"/>
    <w:rsid w:val="00B97F99"/>
    <w:rsid w:val="00BA00D9"/>
    <w:rsid w:val="00BA0141"/>
    <w:rsid w:val="00BA0352"/>
    <w:rsid w:val="00BA047F"/>
    <w:rsid w:val="00BA0561"/>
    <w:rsid w:val="00BA05EA"/>
    <w:rsid w:val="00BA067F"/>
    <w:rsid w:val="00BA06A2"/>
    <w:rsid w:val="00BA0718"/>
    <w:rsid w:val="00BA098E"/>
    <w:rsid w:val="00BA0B42"/>
    <w:rsid w:val="00BA0C20"/>
    <w:rsid w:val="00BA0C85"/>
    <w:rsid w:val="00BA0D92"/>
    <w:rsid w:val="00BA0DD4"/>
    <w:rsid w:val="00BA0E06"/>
    <w:rsid w:val="00BA0F28"/>
    <w:rsid w:val="00BA1060"/>
    <w:rsid w:val="00BA1145"/>
    <w:rsid w:val="00BA11E9"/>
    <w:rsid w:val="00BA13E0"/>
    <w:rsid w:val="00BA141F"/>
    <w:rsid w:val="00BA16F4"/>
    <w:rsid w:val="00BA1704"/>
    <w:rsid w:val="00BA17C4"/>
    <w:rsid w:val="00BA1952"/>
    <w:rsid w:val="00BA1C1D"/>
    <w:rsid w:val="00BA1D07"/>
    <w:rsid w:val="00BA1E20"/>
    <w:rsid w:val="00BA21CB"/>
    <w:rsid w:val="00BA22E7"/>
    <w:rsid w:val="00BA270E"/>
    <w:rsid w:val="00BA2729"/>
    <w:rsid w:val="00BA27EE"/>
    <w:rsid w:val="00BA283C"/>
    <w:rsid w:val="00BA2878"/>
    <w:rsid w:val="00BA291F"/>
    <w:rsid w:val="00BA2AA1"/>
    <w:rsid w:val="00BA2AEB"/>
    <w:rsid w:val="00BA2B41"/>
    <w:rsid w:val="00BA2E48"/>
    <w:rsid w:val="00BA3031"/>
    <w:rsid w:val="00BA320A"/>
    <w:rsid w:val="00BA3271"/>
    <w:rsid w:val="00BA32FD"/>
    <w:rsid w:val="00BA33B4"/>
    <w:rsid w:val="00BA341D"/>
    <w:rsid w:val="00BA3580"/>
    <w:rsid w:val="00BA3603"/>
    <w:rsid w:val="00BA36C9"/>
    <w:rsid w:val="00BA374B"/>
    <w:rsid w:val="00BA388C"/>
    <w:rsid w:val="00BA3974"/>
    <w:rsid w:val="00BA3BBD"/>
    <w:rsid w:val="00BA3C13"/>
    <w:rsid w:val="00BA3CC9"/>
    <w:rsid w:val="00BA3D2F"/>
    <w:rsid w:val="00BA3D98"/>
    <w:rsid w:val="00BA3F29"/>
    <w:rsid w:val="00BA3FA7"/>
    <w:rsid w:val="00BA40A8"/>
    <w:rsid w:val="00BA40BE"/>
    <w:rsid w:val="00BA48E0"/>
    <w:rsid w:val="00BA4A97"/>
    <w:rsid w:val="00BA4B66"/>
    <w:rsid w:val="00BA4CF4"/>
    <w:rsid w:val="00BA4D66"/>
    <w:rsid w:val="00BA4EC9"/>
    <w:rsid w:val="00BA5355"/>
    <w:rsid w:val="00BA54FB"/>
    <w:rsid w:val="00BA561B"/>
    <w:rsid w:val="00BA589E"/>
    <w:rsid w:val="00BA5955"/>
    <w:rsid w:val="00BA5A25"/>
    <w:rsid w:val="00BA5A66"/>
    <w:rsid w:val="00BA5A82"/>
    <w:rsid w:val="00BA5B9A"/>
    <w:rsid w:val="00BA5BE2"/>
    <w:rsid w:val="00BA5C97"/>
    <w:rsid w:val="00BA5DD8"/>
    <w:rsid w:val="00BA5EFB"/>
    <w:rsid w:val="00BA5FCC"/>
    <w:rsid w:val="00BA6540"/>
    <w:rsid w:val="00BA659A"/>
    <w:rsid w:val="00BA670F"/>
    <w:rsid w:val="00BA6719"/>
    <w:rsid w:val="00BA6836"/>
    <w:rsid w:val="00BA68C1"/>
    <w:rsid w:val="00BA699A"/>
    <w:rsid w:val="00BA69FE"/>
    <w:rsid w:val="00BA6D50"/>
    <w:rsid w:val="00BA6EC1"/>
    <w:rsid w:val="00BA6EDD"/>
    <w:rsid w:val="00BA712E"/>
    <w:rsid w:val="00BA7423"/>
    <w:rsid w:val="00BA7688"/>
    <w:rsid w:val="00BA76AF"/>
    <w:rsid w:val="00BA78C6"/>
    <w:rsid w:val="00BA7950"/>
    <w:rsid w:val="00BA7AF7"/>
    <w:rsid w:val="00BA7B82"/>
    <w:rsid w:val="00BA7D5D"/>
    <w:rsid w:val="00BA7E79"/>
    <w:rsid w:val="00BA7EB0"/>
    <w:rsid w:val="00BA7F19"/>
    <w:rsid w:val="00BB008F"/>
    <w:rsid w:val="00BB022D"/>
    <w:rsid w:val="00BB02E2"/>
    <w:rsid w:val="00BB0528"/>
    <w:rsid w:val="00BB0657"/>
    <w:rsid w:val="00BB070E"/>
    <w:rsid w:val="00BB0B64"/>
    <w:rsid w:val="00BB0CD4"/>
    <w:rsid w:val="00BB0D75"/>
    <w:rsid w:val="00BB0DB8"/>
    <w:rsid w:val="00BB0E0D"/>
    <w:rsid w:val="00BB0E15"/>
    <w:rsid w:val="00BB101A"/>
    <w:rsid w:val="00BB1286"/>
    <w:rsid w:val="00BB173C"/>
    <w:rsid w:val="00BB1B31"/>
    <w:rsid w:val="00BB1C4F"/>
    <w:rsid w:val="00BB1C6F"/>
    <w:rsid w:val="00BB2001"/>
    <w:rsid w:val="00BB20E7"/>
    <w:rsid w:val="00BB225D"/>
    <w:rsid w:val="00BB2677"/>
    <w:rsid w:val="00BB277B"/>
    <w:rsid w:val="00BB2835"/>
    <w:rsid w:val="00BB284D"/>
    <w:rsid w:val="00BB2A07"/>
    <w:rsid w:val="00BB2A2E"/>
    <w:rsid w:val="00BB2A9B"/>
    <w:rsid w:val="00BB2E3A"/>
    <w:rsid w:val="00BB35F8"/>
    <w:rsid w:val="00BB365A"/>
    <w:rsid w:val="00BB37B0"/>
    <w:rsid w:val="00BB3B8F"/>
    <w:rsid w:val="00BB3C68"/>
    <w:rsid w:val="00BB3D91"/>
    <w:rsid w:val="00BB3F4C"/>
    <w:rsid w:val="00BB3FE1"/>
    <w:rsid w:val="00BB4058"/>
    <w:rsid w:val="00BB4218"/>
    <w:rsid w:val="00BB46A9"/>
    <w:rsid w:val="00BB4A42"/>
    <w:rsid w:val="00BB4EA9"/>
    <w:rsid w:val="00BB4ECA"/>
    <w:rsid w:val="00BB4FEF"/>
    <w:rsid w:val="00BB5075"/>
    <w:rsid w:val="00BB5204"/>
    <w:rsid w:val="00BB5321"/>
    <w:rsid w:val="00BB5381"/>
    <w:rsid w:val="00BB56F2"/>
    <w:rsid w:val="00BB57E0"/>
    <w:rsid w:val="00BB5846"/>
    <w:rsid w:val="00BB5AF4"/>
    <w:rsid w:val="00BB5B13"/>
    <w:rsid w:val="00BB5B21"/>
    <w:rsid w:val="00BB5C9B"/>
    <w:rsid w:val="00BB5CEB"/>
    <w:rsid w:val="00BB5E77"/>
    <w:rsid w:val="00BB5F14"/>
    <w:rsid w:val="00BB608E"/>
    <w:rsid w:val="00BB61DC"/>
    <w:rsid w:val="00BB6258"/>
    <w:rsid w:val="00BB6431"/>
    <w:rsid w:val="00BB645D"/>
    <w:rsid w:val="00BB6472"/>
    <w:rsid w:val="00BB6B97"/>
    <w:rsid w:val="00BB6CAC"/>
    <w:rsid w:val="00BB6E5C"/>
    <w:rsid w:val="00BB71E2"/>
    <w:rsid w:val="00BB71EC"/>
    <w:rsid w:val="00BB724B"/>
    <w:rsid w:val="00BB7408"/>
    <w:rsid w:val="00BB740F"/>
    <w:rsid w:val="00BB7530"/>
    <w:rsid w:val="00BB7746"/>
    <w:rsid w:val="00BB77BF"/>
    <w:rsid w:val="00BB7957"/>
    <w:rsid w:val="00BB7964"/>
    <w:rsid w:val="00BB7B1E"/>
    <w:rsid w:val="00BB7C57"/>
    <w:rsid w:val="00BB7DB1"/>
    <w:rsid w:val="00BB7DD7"/>
    <w:rsid w:val="00BB7E7E"/>
    <w:rsid w:val="00BC05A9"/>
    <w:rsid w:val="00BC05EA"/>
    <w:rsid w:val="00BC0946"/>
    <w:rsid w:val="00BC0AE6"/>
    <w:rsid w:val="00BC0CF3"/>
    <w:rsid w:val="00BC0E7B"/>
    <w:rsid w:val="00BC12D5"/>
    <w:rsid w:val="00BC13F6"/>
    <w:rsid w:val="00BC1605"/>
    <w:rsid w:val="00BC16BF"/>
    <w:rsid w:val="00BC1AD5"/>
    <w:rsid w:val="00BC1B4B"/>
    <w:rsid w:val="00BC1DE6"/>
    <w:rsid w:val="00BC201A"/>
    <w:rsid w:val="00BC2118"/>
    <w:rsid w:val="00BC27A6"/>
    <w:rsid w:val="00BC285D"/>
    <w:rsid w:val="00BC2BC7"/>
    <w:rsid w:val="00BC2DB4"/>
    <w:rsid w:val="00BC2E50"/>
    <w:rsid w:val="00BC2F45"/>
    <w:rsid w:val="00BC344E"/>
    <w:rsid w:val="00BC362F"/>
    <w:rsid w:val="00BC3877"/>
    <w:rsid w:val="00BC38B8"/>
    <w:rsid w:val="00BC3CF8"/>
    <w:rsid w:val="00BC3DB1"/>
    <w:rsid w:val="00BC3F24"/>
    <w:rsid w:val="00BC4556"/>
    <w:rsid w:val="00BC4707"/>
    <w:rsid w:val="00BC4B8A"/>
    <w:rsid w:val="00BC4B9C"/>
    <w:rsid w:val="00BC4C3C"/>
    <w:rsid w:val="00BC4E58"/>
    <w:rsid w:val="00BC4EAE"/>
    <w:rsid w:val="00BC5004"/>
    <w:rsid w:val="00BC5181"/>
    <w:rsid w:val="00BC52BA"/>
    <w:rsid w:val="00BC5681"/>
    <w:rsid w:val="00BC56C1"/>
    <w:rsid w:val="00BC5C66"/>
    <w:rsid w:val="00BC5CE2"/>
    <w:rsid w:val="00BC5CED"/>
    <w:rsid w:val="00BC61C4"/>
    <w:rsid w:val="00BC642E"/>
    <w:rsid w:val="00BC66C2"/>
    <w:rsid w:val="00BC6742"/>
    <w:rsid w:val="00BC71C5"/>
    <w:rsid w:val="00BC722D"/>
    <w:rsid w:val="00BC7307"/>
    <w:rsid w:val="00BC74EE"/>
    <w:rsid w:val="00BC7659"/>
    <w:rsid w:val="00BC775D"/>
    <w:rsid w:val="00BC7771"/>
    <w:rsid w:val="00BC791C"/>
    <w:rsid w:val="00BC7A42"/>
    <w:rsid w:val="00BC7DF1"/>
    <w:rsid w:val="00BC7E6E"/>
    <w:rsid w:val="00BD013E"/>
    <w:rsid w:val="00BD02D0"/>
    <w:rsid w:val="00BD0383"/>
    <w:rsid w:val="00BD06DB"/>
    <w:rsid w:val="00BD0722"/>
    <w:rsid w:val="00BD082C"/>
    <w:rsid w:val="00BD08DB"/>
    <w:rsid w:val="00BD0CC9"/>
    <w:rsid w:val="00BD0CDA"/>
    <w:rsid w:val="00BD0F5F"/>
    <w:rsid w:val="00BD0FC4"/>
    <w:rsid w:val="00BD10C1"/>
    <w:rsid w:val="00BD1119"/>
    <w:rsid w:val="00BD1122"/>
    <w:rsid w:val="00BD13ED"/>
    <w:rsid w:val="00BD140B"/>
    <w:rsid w:val="00BD1457"/>
    <w:rsid w:val="00BD1749"/>
    <w:rsid w:val="00BD1861"/>
    <w:rsid w:val="00BD1C21"/>
    <w:rsid w:val="00BD1FFD"/>
    <w:rsid w:val="00BD2257"/>
    <w:rsid w:val="00BD2382"/>
    <w:rsid w:val="00BD238C"/>
    <w:rsid w:val="00BD2774"/>
    <w:rsid w:val="00BD2892"/>
    <w:rsid w:val="00BD29E3"/>
    <w:rsid w:val="00BD2A08"/>
    <w:rsid w:val="00BD2AA5"/>
    <w:rsid w:val="00BD2E4E"/>
    <w:rsid w:val="00BD2E7E"/>
    <w:rsid w:val="00BD2F55"/>
    <w:rsid w:val="00BD3141"/>
    <w:rsid w:val="00BD3279"/>
    <w:rsid w:val="00BD3619"/>
    <w:rsid w:val="00BD367E"/>
    <w:rsid w:val="00BD3837"/>
    <w:rsid w:val="00BD385B"/>
    <w:rsid w:val="00BD386B"/>
    <w:rsid w:val="00BD3C66"/>
    <w:rsid w:val="00BD3C69"/>
    <w:rsid w:val="00BD3D7A"/>
    <w:rsid w:val="00BD4291"/>
    <w:rsid w:val="00BD4355"/>
    <w:rsid w:val="00BD43DF"/>
    <w:rsid w:val="00BD4463"/>
    <w:rsid w:val="00BD465A"/>
    <w:rsid w:val="00BD4928"/>
    <w:rsid w:val="00BD4A64"/>
    <w:rsid w:val="00BD4C30"/>
    <w:rsid w:val="00BD50E8"/>
    <w:rsid w:val="00BD5310"/>
    <w:rsid w:val="00BD560B"/>
    <w:rsid w:val="00BD577B"/>
    <w:rsid w:val="00BD5A26"/>
    <w:rsid w:val="00BD5A74"/>
    <w:rsid w:val="00BD5D4D"/>
    <w:rsid w:val="00BD5EA4"/>
    <w:rsid w:val="00BD5F23"/>
    <w:rsid w:val="00BD5FB1"/>
    <w:rsid w:val="00BD60FE"/>
    <w:rsid w:val="00BD614C"/>
    <w:rsid w:val="00BD6409"/>
    <w:rsid w:val="00BD6509"/>
    <w:rsid w:val="00BD689C"/>
    <w:rsid w:val="00BD6909"/>
    <w:rsid w:val="00BD69D6"/>
    <w:rsid w:val="00BD6A22"/>
    <w:rsid w:val="00BD6EC7"/>
    <w:rsid w:val="00BD71AD"/>
    <w:rsid w:val="00BD721D"/>
    <w:rsid w:val="00BD744A"/>
    <w:rsid w:val="00BD74D2"/>
    <w:rsid w:val="00BD78B8"/>
    <w:rsid w:val="00BD7A82"/>
    <w:rsid w:val="00BD7CC5"/>
    <w:rsid w:val="00BD7EB4"/>
    <w:rsid w:val="00BD7F9E"/>
    <w:rsid w:val="00BE058E"/>
    <w:rsid w:val="00BE067E"/>
    <w:rsid w:val="00BE072F"/>
    <w:rsid w:val="00BE0C3B"/>
    <w:rsid w:val="00BE0D82"/>
    <w:rsid w:val="00BE13B8"/>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34A"/>
    <w:rsid w:val="00BE3410"/>
    <w:rsid w:val="00BE373A"/>
    <w:rsid w:val="00BE3A19"/>
    <w:rsid w:val="00BE3AFA"/>
    <w:rsid w:val="00BE3F52"/>
    <w:rsid w:val="00BE403F"/>
    <w:rsid w:val="00BE45C1"/>
    <w:rsid w:val="00BE45E3"/>
    <w:rsid w:val="00BE49B6"/>
    <w:rsid w:val="00BE4A06"/>
    <w:rsid w:val="00BE4C08"/>
    <w:rsid w:val="00BE4F12"/>
    <w:rsid w:val="00BE5176"/>
    <w:rsid w:val="00BE51C7"/>
    <w:rsid w:val="00BE53BF"/>
    <w:rsid w:val="00BE5515"/>
    <w:rsid w:val="00BE5613"/>
    <w:rsid w:val="00BE5626"/>
    <w:rsid w:val="00BE5638"/>
    <w:rsid w:val="00BE5763"/>
    <w:rsid w:val="00BE5813"/>
    <w:rsid w:val="00BE58E7"/>
    <w:rsid w:val="00BE5A76"/>
    <w:rsid w:val="00BE5C7E"/>
    <w:rsid w:val="00BE5C94"/>
    <w:rsid w:val="00BE5CD9"/>
    <w:rsid w:val="00BE5D11"/>
    <w:rsid w:val="00BE5E30"/>
    <w:rsid w:val="00BE5E86"/>
    <w:rsid w:val="00BE5EC7"/>
    <w:rsid w:val="00BE620C"/>
    <w:rsid w:val="00BE62FA"/>
    <w:rsid w:val="00BE637C"/>
    <w:rsid w:val="00BE63A9"/>
    <w:rsid w:val="00BE65B3"/>
    <w:rsid w:val="00BE68B9"/>
    <w:rsid w:val="00BE68E9"/>
    <w:rsid w:val="00BE6B09"/>
    <w:rsid w:val="00BE6B53"/>
    <w:rsid w:val="00BE6BB2"/>
    <w:rsid w:val="00BE6F4B"/>
    <w:rsid w:val="00BE70AF"/>
    <w:rsid w:val="00BE7265"/>
    <w:rsid w:val="00BE7427"/>
    <w:rsid w:val="00BE7561"/>
    <w:rsid w:val="00BE757D"/>
    <w:rsid w:val="00BE763F"/>
    <w:rsid w:val="00BE7662"/>
    <w:rsid w:val="00BE7B27"/>
    <w:rsid w:val="00BE7D11"/>
    <w:rsid w:val="00BE7E7D"/>
    <w:rsid w:val="00BE7F9D"/>
    <w:rsid w:val="00BF02E6"/>
    <w:rsid w:val="00BF0A66"/>
    <w:rsid w:val="00BF0E2B"/>
    <w:rsid w:val="00BF0F3D"/>
    <w:rsid w:val="00BF0F4A"/>
    <w:rsid w:val="00BF0FAF"/>
    <w:rsid w:val="00BF10D2"/>
    <w:rsid w:val="00BF10D6"/>
    <w:rsid w:val="00BF120B"/>
    <w:rsid w:val="00BF1309"/>
    <w:rsid w:val="00BF1362"/>
    <w:rsid w:val="00BF1477"/>
    <w:rsid w:val="00BF15C5"/>
    <w:rsid w:val="00BF17E0"/>
    <w:rsid w:val="00BF18B9"/>
    <w:rsid w:val="00BF1B70"/>
    <w:rsid w:val="00BF1E7D"/>
    <w:rsid w:val="00BF2012"/>
    <w:rsid w:val="00BF21BE"/>
    <w:rsid w:val="00BF21E1"/>
    <w:rsid w:val="00BF220D"/>
    <w:rsid w:val="00BF2336"/>
    <w:rsid w:val="00BF2484"/>
    <w:rsid w:val="00BF2722"/>
    <w:rsid w:val="00BF2817"/>
    <w:rsid w:val="00BF285D"/>
    <w:rsid w:val="00BF293D"/>
    <w:rsid w:val="00BF29CE"/>
    <w:rsid w:val="00BF2C65"/>
    <w:rsid w:val="00BF30F7"/>
    <w:rsid w:val="00BF314B"/>
    <w:rsid w:val="00BF31CB"/>
    <w:rsid w:val="00BF35B8"/>
    <w:rsid w:val="00BF3903"/>
    <w:rsid w:val="00BF3A78"/>
    <w:rsid w:val="00BF3AE6"/>
    <w:rsid w:val="00BF3C10"/>
    <w:rsid w:val="00BF3CFC"/>
    <w:rsid w:val="00BF3FFC"/>
    <w:rsid w:val="00BF40BD"/>
    <w:rsid w:val="00BF40ED"/>
    <w:rsid w:val="00BF446B"/>
    <w:rsid w:val="00BF44BB"/>
    <w:rsid w:val="00BF44D6"/>
    <w:rsid w:val="00BF46BC"/>
    <w:rsid w:val="00BF46C3"/>
    <w:rsid w:val="00BF46F1"/>
    <w:rsid w:val="00BF4923"/>
    <w:rsid w:val="00BF4987"/>
    <w:rsid w:val="00BF4B69"/>
    <w:rsid w:val="00BF4CE9"/>
    <w:rsid w:val="00BF4EEC"/>
    <w:rsid w:val="00BF5350"/>
    <w:rsid w:val="00BF5361"/>
    <w:rsid w:val="00BF54E3"/>
    <w:rsid w:val="00BF554E"/>
    <w:rsid w:val="00BF55D0"/>
    <w:rsid w:val="00BF5623"/>
    <w:rsid w:val="00BF5679"/>
    <w:rsid w:val="00BF56A8"/>
    <w:rsid w:val="00BF577B"/>
    <w:rsid w:val="00BF5877"/>
    <w:rsid w:val="00BF5C6E"/>
    <w:rsid w:val="00BF608F"/>
    <w:rsid w:val="00BF60D2"/>
    <w:rsid w:val="00BF60E3"/>
    <w:rsid w:val="00BF6154"/>
    <w:rsid w:val="00BF647E"/>
    <w:rsid w:val="00BF64C2"/>
    <w:rsid w:val="00BF650E"/>
    <w:rsid w:val="00BF6597"/>
    <w:rsid w:val="00BF6A60"/>
    <w:rsid w:val="00BF6BC0"/>
    <w:rsid w:val="00BF6D57"/>
    <w:rsid w:val="00BF6F61"/>
    <w:rsid w:val="00BF6FBF"/>
    <w:rsid w:val="00BF70A1"/>
    <w:rsid w:val="00BF70F8"/>
    <w:rsid w:val="00BF71EB"/>
    <w:rsid w:val="00BF728B"/>
    <w:rsid w:val="00BF73B1"/>
    <w:rsid w:val="00BF7544"/>
    <w:rsid w:val="00BF758E"/>
    <w:rsid w:val="00BF79A4"/>
    <w:rsid w:val="00BF7BB2"/>
    <w:rsid w:val="00BF7CDD"/>
    <w:rsid w:val="00BF7D43"/>
    <w:rsid w:val="00BF7FE5"/>
    <w:rsid w:val="00C0033E"/>
    <w:rsid w:val="00C003F3"/>
    <w:rsid w:val="00C00583"/>
    <w:rsid w:val="00C005F1"/>
    <w:rsid w:val="00C007CA"/>
    <w:rsid w:val="00C00A34"/>
    <w:rsid w:val="00C00F1A"/>
    <w:rsid w:val="00C010F5"/>
    <w:rsid w:val="00C01500"/>
    <w:rsid w:val="00C015A4"/>
    <w:rsid w:val="00C0176A"/>
    <w:rsid w:val="00C01799"/>
    <w:rsid w:val="00C01835"/>
    <w:rsid w:val="00C01851"/>
    <w:rsid w:val="00C018DB"/>
    <w:rsid w:val="00C01D79"/>
    <w:rsid w:val="00C01DFD"/>
    <w:rsid w:val="00C0216F"/>
    <w:rsid w:val="00C02192"/>
    <w:rsid w:val="00C02571"/>
    <w:rsid w:val="00C0279C"/>
    <w:rsid w:val="00C02C95"/>
    <w:rsid w:val="00C02CDE"/>
    <w:rsid w:val="00C02DE3"/>
    <w:rsid w:val="00C03096"/>
    <w:rsid w:val="00C03B7B"/>
    <w:rsid w:val="00C03C30"/>
    <w:rsid w:val="00C03D0A"/>
    <w:rsid w:val="00C04253"/>
    <w:rsid w:val="00C0431D"/>
    <w:rsid w:val="00C04339"/>
    <w:rsid w:val="00C043E9"/>
    <w:rsid w:val="00C046C0"/>
    <w:rsid w:val="00C04C68"/>
    <w:rsid w:val="00C04C6C"/>
    <w:rsid w:val="00C04CD6"/>
    <w:rsid w:val="00C04DE2"/>
    <w:rsid w:val="00C04E22"/>
    <w:rsid w:val="00C0515B"/>
    <w:rsid w:val="00C05213"/>
    <w:rsid w:val="00C05336"/>
    <w:rsid w:val="00C05395"/>
    <w:rsid w:val="00C057E0"/>
    <w:rsid w:val="00C05863"/>
    <w:rsid w:val="00C05ADE"/>
    <w:rsid w:val="00C05C20"/>
    <w:rsid w:val="00C05D02"/>
    <w:rsid w:val="00C05D67"/>
    <w:rsid w:val="00C06031"/>
    <w:rsid w:val="00C06066"/>
    <w:rsid w:val="00C06114"/>
    <w:rsid w:val="00C06405"/>
    <w:rsid w:val="00C06446"/>
    <w:rsid w:val="00C0648A"/>
    <w:rsid w:val="00C067A4"/>
    <w:rsid w:val="00C0687D"/>
    <w:rsid w:val="00C06A60"/>
    <w:rsid w:val="00C06C7A"/>
    <w:rsid w:val="00C06CCD"/>
    <w:rsid w:val="00C06F8C"/>
    <w:rsid w:val="00C0704C"/>
    <w:rsid w:val="00C07470"/>
    <w:rsid w:val="00C076D3"/>
    <w:rsid w:val="00C0796D"/>
    <w:rsid w:val="00C07A6C"/>
    <w:rsid w:val="00C07A84"/>
    <w:rsid w:val="00C07AE3"/>
    <w:rsid w:val="00C07AE4"/>
    <w:rsid w:val="00C07AE7"/>
    <w:rsid w:val="00C07B70"/>
    <w:rsid w:val="00C07C38"/>
    <w:rsid w:val="00C07C5C"/>
    <w:rsid w:val="00C07F3E"/>
    <w:rsid w:val="00C10112"/>
    <w:rsid w:val="00C101B0"/>
    <w:rsid w:val="00C104CE"/>
    <w:rsid w:val="00C10599"/>
    <w:rsid w:val="00C106AF"/>
    <w:rsid w:val="00C1078B"/>
    <w:rsid w:val="00C10BEF"/>
    <w:rsid w:val="00C10DF4"/>
    <w:rsid w:val="00C10EE4"/>
    <w:rsid w:val="00C10F46"/>
    <w:rsid w:val="00C10F7A"/>
    <w:rsid w:val="00C110E8"/>
    <w:rsid w:val="00C1114F"/>
    <w:rsid w:val="00C11183"/>
    <w:rsid w:val="00C11197"/>
    <w:rsid w:val="00C113F7"/>
    <w:rsid w:val="00C11529"/>
    <w:rsid w:val="00C1157C"/>
    <w:rsid w:val="00C11A2C"/>
    <w:rsid w:val="00C11AC6"/>
    <w:rsid w:val="00C11B8C"/>
    <w:rsid w:val="00C11C33"/>
    <w:rsid w:val="00C11C73"/>
    <w:rsid w:val="00C11D00"/>
    <w:rsid w:val="00C11D07"/>
    <w:rsid w:val="00C11E15"/>
    <w:rsid w:val="00C11F2F"/>
    <w:rsid w:val="00C11FE5"/>
    <w:rsid w:val="00C11FF6"/>
    <w:rsid w:val="00C12068"/>
    <w:rsid w:val="00C120B7"/>
    <w:rsid w:val="00C122AA"/>
    <w:rsid w:val="00C12EB5"/>
    <w:rsid w:val="00C130BB"/>
    <w:rsid w:val="00C1328A"/>
    <w:rsid w:val="00C132B0"/>
    <w:rsid w:val="00C13444"/>
    <w:rsid w:val="00C13504"/>
    <w:rsid w:val="00C1394E"/>
    <w:rsid w:val="00C13C8A"/>
    <w:rsid w:val="00C13CAE"/>
    <w:rsid w:val="00C13D66"/>
    <w:rsid w:val="00C13F22"/>
    <w:rsid w:val="00C13FB5"/>
    <w:rsid w:val="00C140FE"/>
    <w:rsid w:val="00C1412F"/>
    <w:rsid w:val="00C14346"/>
    <w:rsid w:val="00C145EF"/>
    <w:rsid w:val="00C14691"/>
    <w:rsid w:val="00C148A9"/>
    <w:rsid w:val="00C14EF8"/>
    <w:rsid w:val="00C150EC"/>
    <w:rsid w:val="00C15135"/>
    <w:rsid w:val="00C15177"/>
    <w:rsid w:val="00C15724"/>
    <w:rsid w:val="00C158A8"/>
    <w:rsid w:val="00C159ED"/>
    <w:rsid w:val="00C15D9C"/>
    <w:rsid w:val="00C16032"/>
    <w:rsid w:val="00C1614E"/>
    <w:rsid w:val="00C1627E"/>
    <w:rsid w:val="00C16386"/>
    <w:rsid w:val="00C164EE"/>
    <w:rsid w:val="00C16562"/>
    <w:rsid w:val="00C165C6"/>
    <w:rsid w:val="00C1662C"/>
    <w:rsid w:val="00C167A6"/>
    <w:rsid w:val="00C16813"/>
    <w:rsid w:val="00C16B16"/>
    <w:rsid w:val="00C16BA7"/>
    <w:rsid w:val="00C16E93"/>
    <w:rsid w:val="00C17049"/>
    <w:rsid w:val="00C17099"/>
    <w:rsid w:val="00C170AE"/>
    <w:rsid w:val="00C171E5"/>
    <w:rsid w:val="00C173C6"/>
    <w:rsid w:val="00C173EB"/>
    <w:rsid w:val="00C17437"/>
    <w:rsid w:val="00C17593"/>
    <w:rsid w:val="00C1768A"/>
    <w:rsid w:val="00C176A9"/>
    <w:rsid w:val="00C176B6"/>
    <w:rsid w:val="00C176F9"/>
    <w:rsid w:val="00C17911"/>
    <w:rsid w:val="00C17B44"/>
    <w:rsid w:val="00C17B85"/>
    <w:rsid w:val="00C17BE9"/>
    <w:rsid w:val="00C17D7E"/>
    <w:rsid w:val="00C17D89"/>
    <w:rsid w:val="00C201E4"/>
    <w:rsid w:val="00C202D5"/>
    <w:rsid w:val="00C2068D"/>
    <w:rsid w:val="00C206C4"/>
    <w:rsid w:val="00C206EC"/>
    <w:rsid w:val="00C208D0"/>
    <w:rsid w:val="00C20A75"/>
    <w:rsid w:val="00C20C7C"/>
    <w:rsid w:val="00C20CF1"/>
    <w:rsid w:val="00C20DD5"/>
    <w:rsid w:val="00C20E91"/>
    <w:rsid w:val="00C20EE7"/>
    <w:rsid w:val="00C20F2A"/>
    <w:rsid w:val="00C20F7B"/>
    <w:rsid w:val="00C2136B"/>
    <w:rsid w:val="00C21526"/>
    <w:rsid w:val="00C217D8"/>
    <w:rsid w:val="00C21A8D"/>
    <w:rsid w:val="00C21B75"/>
    <w:rsid w:val="00C21C7A"/>
    <w:rsid w:val="00C21DE4"/>
    <w:rsid w:val="00C222F0"/>
    <w:rsid w:val="00C22428"/>
    <w:rsid w:val="00C22522"/>
    <w:rsid w:val="00C2260D"/>
    <w:rsid w:val="00C226CE"/>
    <w:rsid w:val="00C229F9"/>
    <w:rsid w:val="00C22CA7"/>
    <w:rsid w:val="00C22D6F"/>
    <w:rsid w:val="00C22D9F"/>
    <w:rsid w:val="00C22F9A"/>
    <w:rsid w:val="00C231BA"/>
    <w:rsid w:val="00C232DD"/>
    <w:rsid w:val="00C23452"/>
    <w:rsid w:val="00C23571"/>
    <w:rsid w:val="00C23788"/>
    <w:rsid w:val="00C23CD1"/>
    <w:rsid w:val="00C2423A"/>
    <w:rsid w:val="00C244D8"/>
    <w:rsid w:val="00C24789"/>
    <w:rsid w:val="00C24B25"/>
    <w:rsid w:val="00C24B84"/>
    <w:rsid w:val="00C24C30"/>
    <w:rsid w:val="00C24CFE"/>
    <w:rsid w:val="00C24EE5"/>
    <w:rsid w:val="00C25038"/>
    <w:rsid w:val="00C2503C"/>
    <w:rsid w:val="00C250A4"/>
    <w:rsid w:val="00C250CF"/>
    <w:rsid w:val="00C2510B"/>
    <w:rsid w:val="00C253CC"/>
    <w:rsid w:val="00C2544D"/>
    <w:rsid w:val="00C2559A"/>
    <w:rsid w:val="00C256AE"/>
    <w:rsid w:val="00C258EC"/>
    <w:rsid w:val="00C259AA"/>
    <w:rsid w:val="00C259AB"/>
    <w:rsid w:val="00C25EE3"/>
    <w:rsid w:val="00C26127"/>
    <w:rsid w:val="00C26179"/>
    <w:rsid w:val="00C2625A"/>
    <w:rsid w:val="00C26319"/>
    <w:rsid w:val="00C264DC"/>
    <w:rsid w:val="00C26668"/>
    <w:rsid w:val="00C26871"/>
    <w:rsid w:val="00C2695A"/>
    <w:rsid w:val="00C2697A"/>
    <w:rsid w:val="00C26B8E"/>
    <w:rsid w:val="00C26DEB"/>
    <w:rsid w:val="00C26E70"/>
    <w:rsid w:val="00C26EB2"/>
    <w:rsid w:val="00C2708A"/>
    <w:rsid w:val="00C27156"/>
    <w:rsid w:val="00C2736A"/>
    <w:rsid w:val="00C274B9"/>
    <w:rsid w:val="00C274BE"/>
    <w:rsid w:val="00C275D9"/>
    <w:rsid w:val="00C2769D"/>
    <w:rsid w:val="00C27B5F"/>
    <w:rsid w:val="00C27C07"/>
    <w:rsid w:val="00C27CD4"/>
    <w:rsid w:val="00C27E49"/>
    <w:rsid w:val="00C3005D"/>
    <w:rsid w:val="00C304FD"/>
    <w:rsid w:val="00C307FA"/>
    <w:rsid w:val="00C3083B"/>
    <w:rsid w:val="00C30845"/>
    <w:rsid w:val="00C30935"/>
    <w:rsid w:val="00C3093E"/>
    <w:rsid w:val="00C30973"/>
    <w:rsid w:val="00C30C4B"/>
    <w:rsid w:val="00C30CF4"/>
    <w:rsid w:val="00C30D3F"/>
    <w:rsid w:val="00C30DAA"/>
    <w:rsid w:val="00C30E1F"/>
    <w:rsid w:val="00C30E25"/>
    <w:rsid w:val="00C30F1F"/>
    <w:rsid w:val="00C30FA3"/>
    <w:rsid w:val="00C30FB5"/>
    <w:rsid w:val="00C30FBD"/>
    <w:rsid w:val="00C31089"/>
    <w:rsid w:val="00C312AD"/>
    <w:rsid w:val="00C31385"/>
    <w:rsid w:val="00C31412"/>
    <w:rsid w:val="00C314DF"/>
    <w:rsid w:val="00C3155A"/>
    <w:rsid w:val="00C315D4"/>
    <w:rsid w:val="00C3175A"/>
    <w:rsid w:val="00C31860"/>
    <w:rsid w:val="00C318B7"/>
    <w:rsid w:val="00C319A2"/>
    <w:rsid w:val="00C319A3"/>
    <w:rsid w:val="00C31B49"/>
    <w:rsid w:val="00C31C35"/>
    <w:rsid w:val="00C31FB2"/>
    <w:rsid w:val="00C3208A"/>
    <w:rsid w:val="00C32158"/>
    <w:rsid w:val="00C321D9"/>
    <w:rsid w:val="00C323ED"/>
    <w:rsid w:val="00C329C0"/>
    <w:rsid w:val="00C32A87"/>
    <w:rsid w:val="00C32B4C"/>
    <w:rsid w:val="00C32BB7"/>
    <w:rsid w:val="00C32CCE"/>
    <w:rsid w:val="00C32DAF"/>
    <w:rsid w:val="00C32FBA"/>
    <w:rsid w:val="00C33178"/>
    <w:rsid w:val="00C332FB"/>
    <w:rsid w:val="00C33381"/>
    <w:rsid w:val="00C335C1"/>
    <w:rsid w:val="00C337EC"/>
    <w:rsid w:val="00C339DE"/>
    <w:rsid w:val="00C33AA7"/>
    <w:rsid w:val="00C33C45"/>
    <w:rsid w:val="00C33CC8"/>
    <w:rsid w:val="00C33DCE"/>
    <w:rsid w:val="00C33EE9"/>
    <w:rsid w:val="00C34161"/>
    <w:rsid w:val="00C34179"/>
    <w:rsid w:val="00C34235"/>
    <w:rsid w:val="00C344E7"/>
    <w:rsid w:val="00C3463A"/>
    <w:rsid w:val="00C3469C"/>
    <w:rsid w:val="00C346BB"/>
    <w:rsid w:val="00C346C1"/>
    <w:rsid w:val="00C34BDB"/>
    <w:rsid w:val="00C34C03"/>
    <w:rsid w:val="00C34C05"/>
    <w:rsid w:val="00C34C9F"/>
    <w:rsid w:val="00C34CB6"/>
    <w:rsid w:val="00C34D4B"/>
    <w:rsid w:val="00C34F16"/>
    <w:rsid w:val="00C3502D"/>
    <w:rsid w:val="00C354E5"/>
    <w:rsid w:val="00C3566B"/>
    <w:rsid w:val="00C356AA"/>
    <w:rsid w:val="00C357D2"/>
    <w:rsid w:val="00C35B16"/>
    <w:rsid w:val="00C35B23"/>
    <w:rsid w:val="00C35CF8"/>
    <w:rsid w:val="00C35D91"/>
    <w:rsid w:val="00C35F2E"/>
    <w:rsid w:val="00C36050"/>
    <w:rsid w:val="00C361B0"/>
    <w:rsid w:val="00C361CF"/>
    <w:rsid w:val="00C362EF"/>
    <w:rsid w:val="00C367B9"/>
    <w:rsid w:val="00C36815"/>
    <w:rsid w:val="00C36C75"/>
    <w:rsid w:val="00C36D6A"/>
    <w:rsid w:val="00C36DAD"/>
    <w:rsid w:val="00C36E8B"/>
    <w:rsid w:val="00C37050"/>
    <w:rsid w:val="00C372A5"/>
    <w:rsid w:val="00C3758F"/>
    <w:rsid w:val="00C375D9"/>
    <w:rsid w:val="00C376E1"/>
    <w:rsid w:val="00C3795A"/>
    <w:rsid w:val="00C37CA6"/>
    <w:rsid w:val="00C37CDF"/>
    <w:rsid w:val="00C37D4F"/>
    <w:rsid w:val="00C37E56"/>
    <w:rsid w:val="00C37F8D"/>
    <w:rsid w:val="00C4005D"/>
    <w:rsid w:val="00C40162"/>
    <w:rsid w:val="00C4018E"/>
    <w:rsid w:val="00C404D5"/>
    <w:rsid w:val="00C404E9"/>
    <w:rsid w:val="00C4052B"/>
    <w:rsid w:val="00C406F1"/>
    <w:rsid w:val="00C406FB"/>
    <w:rsid w:val="00C40734"/>
    <w:rsid w:val="00C40A81"/>
    <w:rsid w:val="00C40B7D"/>
    <w:rsid w:val="00C40CD4"/>
    <w:rsid w:val="00C40EFD"/>
    <w:rsid w:val="00C40F32"/>
    <w:rsid w:val="00C41057"/>
    <w:rsid w:val="00C411E2"/>
    <w:rsid w:val="00C41356"/>
    <w:rsid w:val="00C41428"/>
    <w:rsid w:val="00C418D6"/>
    <w:rsid w:val="00C41920"/>
    <w:rsid w:val="00C41A83"/>
    <w:rsid w:val="00C41E0C"/>
    <w:rsid w:val="00C41E82"/>
    <w:rsid w:val="00C41E8D"/>
    <w:rsid w:val="00C42013"/>
    <w:rsid w:val="00C42130"/>
    <w:rsid w:val="00C42784"/>
    <w:rsid w:val="00C429E1"/>
    <w:rsid w:val="00C42B1D"/>
    <w:rsid w:val="00C42EBF"/>
    <w:rsid w:val="00C42F8C"/>
    <w:rsid w:val="00C42F97"/>
    <w:rsid w:val="00C43029"/>
    <w:rsid w:val="00C4357E"/>
    <w:rsid w:val="00C439F0"/>
    <w:rsid w:val="00C43C3D"/>
    <w:rsid w:val="00C43C3F"/>
    <w:rsid w:val="00C43C52"/>
    <w:rsid w:val="00C43CB6"/>
    <w:rsid w:val="00C43CE7"/>
    <w:rsid w:val="00C43D90"/>
    <w:rsid w:val="00C43FE0"/>
    <w:rsid w:val="00C4401A"/>
    <w:rsid w:val="00C44189"/>
    <w:rsid w:val="00C445FE"/>
    <w:rsid w:val="00C44618"/>
    <w:rsid w:val="00C447FB"/>
    <w:rsid w:val="00C44A8E"/>
    <w:rsid w:val="00C44D28"/>
    <w:rsid w:val="00C44F96"/>
    <w:rsid w:val="00C44FF2"/>
    <w:rsid w:val="00C455FA"/>
    <w:rsid w:val="00C4563C"/>
    <w:rsid w:val="00C4587D"/>
    <w:rsid w:val="00C45C66"/>
    <w:rsid w:val="00C45CCB"/>
    <w:rsid w:val="00C45DDF"/>
    <w:rsid w:val="00C45F39"/>
    <w:rsid w:val="00C46026"/>
    <w:rsid w:val="00C46067"/>
    <w:rsid w:val="00C4612F"/>
    <w:rsid w:val="00C46186"/>
    <w:rsid w:val="00C461D2"/>
    <w:rsid w:val="00C46315"/>
    <w:rsid w:val="00C4683F"/>
    <w:rsid w:val="00C46B18"/>
    <w:rsid w:val="00C46CB3"/>
    <w:rsid w:val="00C46DF8"/>
    <w:rsid w:val="00C46F0D"/>
    <w:rsid w:val="00C470AA"/>
    <w:rsid w:val="00C470BA"/>
    <w:rsid w:val="00C47227"/>
    <w:rsid w:val="00C474C5"/>
    <w:rsid w:val="00C477D8"/>
    <w:rsid w:val="00C47896"/>
    <w:rsid w:val="00C47AE8"/>
    <w:rsid w:val="00C47B93"/>
    <w:rsid w:val="00C47B9B"/>
    <w:rsid w:val="00C47BDE"/>
    <w:rsid w:val="00C47C1A"/>
    <w:rsid w:val="00C47CAC"/>
    <w:rsid w:val="00C47DF7"/>
    <w:rsid w:val="00C47EC4"/>
    <w:rsid w:val="00C500CB"/>
    <w:rsid w:val="00C502CA"/>
    <w:rsid w:val="00C505D3"/>
    <w:rsid w:val="00C506A8"/>
    <w:rsid w:val="00C50728"/>
    <w:rsid w:val="00C508B7"/>
    <w:rsid w:val="00C509D3"/>
    <w:rsid w:val="00C512D1"/>
    <w:rsid w:val="00C51696"/>
    <w:rsid w:val="00C5193F"/>
    <w:rsid w:val="00C51C49"/>
    <w:rsid w:val="00C51D11"/>
    <w:rsid w:val="00C51D30"/>
    <w:rsid w:val="00C51F21"/>
    <w:rsid w:val="00C52030"/>
    <w:rsid w:val="00C521CD"/>
    <w:rsid w:val="00C524A0"/>
    <w:rsid w:val="00C5257E"/>
    <w:rsid w:val="00C52E47"/>
    <w:rsid w:val="00C5304D"/>
    <w:rsid w:val="00C531B4"/>
    <w:rsid w:val="00C532F9"/>
    <w:rsid w:val="00C5364C"/>
    <w:rsid w:val="00C53A93"/>
    <w:rsid w:val="00C53D12"/>
    <w:rsid w:val="00C53E22"/>
    <w:rsid w:val="00C5402C"/>
    <w:rsid w:val="00C543D1"/>
    <w:rsid w:val="00C549F3"/>
    <w:rsid w:val="00C54BAF"/>
    <w:rsid w:val="00C54C14"/>
    <w:rsid w:val="00C54C62"/>
    <w:rsid w:val="00C54CBD"/>
    <w:rsid w:val="00C54CDD"/>
    <w:rsid w:val="00C54DAA"/>
    <w:rsid w:val="00C54DC5"/>
    <w:rsid w:val="00C54DF2"/>
    <w:rsid w:val="00C550BA"/>
    <w:rsid w:val="00C5538B"/>
    <w:rsid w:val="00C55429"/>
    <w:rsid w:val="00C55639"/>
    <w:rsid w:val="00C556CD"/>
    <w:rsid w:val="00C5589B"/>
    <w:rsid w:val="00C55A58"/>
    <w:rsid w:val="00C55E23"/>
    <w:rsid w:val="00C55EF3"/>
    <w:rsid w:val="00C561AC"/>
    <w:rsid w:val="00C5621A"/>
    <w:rsid w:val="00C56302"/>
    <w:rsid w:val="00C5638E"/>
    <w:rsid w:val="00C564A7"/>
    <w:rsid w:val="00C565A2"/>
    <w:rsid w:val="00C567AF"/>
    <w:rsid w:val="00C56918"/>
    <w:rsid w:val="00C569CA"/>
    <w:rsid w:val="00C56C80"/>
    <w:rsid w:val="00C56F37"/>
    <w:rsid w:val="00C56FBB"/>
    <w:rsid w:val="00C5733A"/>
    <w:rsid w:val="00C573C1"/>
    <w:rsid w:val="00C577FC"/>
    <w:rsid w:val="00C57B2F"/>
    <w:rsid w:val="00C57CC6"/>
    <w:rsid w:val="00C57D43"/>
    <w:rsid w:val="00C57FA2"/>
    <w:rsid w:val="00C601EB"/>
    <w:rsid w:val="00C602DB"/>
    <w:rsid w:val="00C603C1"/>
    <w:rsid w:val="00C6048B"/>
    <w:rsid w:val="00C604B6"/>
    <w:rsid w:val="00C605AC"/>
    <w:rsid w:val="00C60664"/>
    <w:rsid w:val="00C60708"/>
    <w:rsid w:val="00C60ABD"/>
    <w:rsid w:val="00C60B0A"/>
    <w:rsid w:val="00C60EC1"/>
    <w:rsid w:val="00C6103C"/>
    <w:rsid w:val="00C61061"/>
    <w:rsid w:val="00C6108D"/>
    <w:rsid w:val="00C6136E"/>
    <w:rsid w:val="00C613E1"/>
    <w:rsid w:val="00C616FA"/>
    <w:rsid w:val="00C619B1"/>
    <w:rsid w:val="00C619CD"/>
    <w:rsid w:val="00C61B4C"/>
    <w:rsid w:val="00C61B5A"/>
    <w:rsid w:val="00C61D30"/>
    <w:rsid w:val="00C61D85"/>
    <w:rsid w:val="00C61E03"/>
    <w:rsid w:val="00C61EA9"/>
    <w:rsid w:val="00C61EE5"/>
    <w:rsid w:val="00C62003"/>
    <w:rsid w:val="00C62027"/>
    <w:rsid w:val="00C621D3"/>
    <w:rsid w:val="00C62464"/>
    <w:rsid w:val="00C62700"/>
    <w:rsid w:val="00C62818"/>
    <w:rsid w:val="00C62822"/>
    <w:rsid w:val="00C62997"/>
    <w:rsid w:val="00C62A3E"/>
    <w:rsid w:val="00C62C0B"/>
    <w:rsid w:val="00C63152"/>
    <w:rsid w:val="00C633AB"/>
    <w:rsid w:val="00C6343A"/>
    <w:rsid w:val="00C636B0"/>
    <w:rsid w:val="00C636C3"/>
    <w:rsid w:val="00C63D05"/>
    <w:rsid w:val="00C63E62"/>
    <w:rsid w:val="00C63ECD"/>
    <w:rsid w:val="00C63F2D"/>
    <w:rsid w:val="00C63F92"/>
    <w:rsid w:val="00C64077"/>
    <w:rsid w:val="00C642FA"/>
    <w:rsid w:val="00C644F0"/>
    <w:rsid w:val="00C64514"/>
    <w:rsid w:val="00C647F7"/>
    <w:rsid w:val="00C64849"/>
    <w:rsid w:val="00C64B85"/>
    <w:rsid w:val="00C64D0C"/>
    <w:rsid w:val="00C64D62"/>
    <w:rsid w:val="00C64EEE"/>
    <w:rsid w:val="00C64EF8"/>
    <w:rsid w:val="00C653EE"/>
    <w:rsid w:val="00C6560B"/>
    <w:rsid w:val="00C6560D"/>
    <w:rsid w:val="00C659D6"/>
    <w:rsid w:val="00C65A91"/>
    <w:rsid w:val="00C65ADD"/>
    <w:rsid w:val="00C65AFF"/>
    <w:rsid w:val="00C65D24"/>
    <w:rsid w:val="00C65D2A"/>
    <w:rsid w:val="00C65E0D"/>
    <w:rsid w:val="00C65E28"/>
    <w:rsid w:val="00C65EE7"/>
    <w:rsid w:val="00C65F2E"/>
    <w:rsid w:val="00C65F58"/>
    <w:rsid w:val="00C6631B"/>
    <w:rsid w:val="00C664FE"/>
    <w:rsid w:val="00C66571"/>
    <w:rsid w:val="00C666DB"/>
    <w:rsid w:val="00C66791"/>
    <w:rsid w:val="00C667F6"/>
    <w:rsid w:val="00C66911"/>
    <w:rsid w:val="00C66B31"/>
    <w:rsid w:val="00C66B78"/>
    <w:rsid w:val="00C66C34"/>
    <w:rsid w:val="00C66C65"/>
    <w:rsid w:val="00C67002"/>
    <w:rsid w:val="00C67126"/>
    <w:rsid w:val="00C67F34"/>
    <w:rsid w:val="00C70366"/>
    <w:rsid w:val="00C7040D"/>
    <w:rsid w:val="00C70555"/>
    <w:rsid w:val="00C70952"/>
    <w:rsid w:val="00C70B8C"/>
    <w:rsid w:val="00C70F35"/>
    <w:rsid w:val="00C71060"/>
    <w:rsid w:val="00C712DE"/>
    <w:rsid w:val="00C712F9"/>
    <w:rsid w:val="00C71327"/>
    <w:rsid w:val="00C713A1"/>
    <w:rsid w:val="00C71468"/>
    <w:rsid w:val="00C71551"/>
    <w:rsid w:val="00C716BA"/>
    <w:rsid w:val="00C716F3"/>
    <w:rsid w:val="00C71B95"/>
    <w:rsid w:val="00C71BE7"/>
    <w:rsid w:val="00C71CB0"/>
    <w:rsid w:val="00C720D3"/>
    <w:rsid w:val="00C722B5"/>
    <w:rsid w:val="00C7233D"/>
    <w:rsid w:val="00C72381"/>
    <w:rsid w:val="00C723AF"/>
    <w:rsid w:val="00C723CA"/>
    <w:rsid w:val="00C72852"/>
    <w:rsid w:val="00C72EF5"/>
    <w:rsid w:val="00C72F3E"/>
    <w:rsid w:val="00C731D3"/>
    <w:rsid w:val="00C7322E"/>
    <w:rsid w:val="00C7330C"/>
    <w:rsid w:val="00C733ED"/>
    <w:rsid w:val="00C7357D"/>
    <w:rsid w:val="00C73734"/>
    <w:rsid w:val="00C73BC2"/>
    <w:rsid w:val="00C73BD2"/>
    <w:rsid w:val="00C73BF6"/>
    <w:rsid w:val="00C73C1B"/>
    <w:rsid w:val="00C74157"/>
    <w:rsid w:val="00C7448E"/>
    <w:rsid w:val="00C744F2"/>
    <w:rsid w:val="00C74859"/>
    <w:rsid w:val="00C748E2"/>
    <w:rsid w:val="00C7490B"/>
    <w:rsid w:val="00C74B2A"/>
    <w:rsid w:val="00C74E58"/>
    <w:rsid w:val="00C74FC6"/>
    <w:rsid w:val="00C75004"/>
    <w:rsid w:val="00C750DD"/>
    <w:rsid w:val="00C755E8"/>
    <w:rsid w:val="00C756A4"/>
    <w:rsid w:val="00C7570B"/>
    <w:rsid w:val="00C75970"/>
    <w:rsid w:val="00C759E1"/>
    <w:rsid w:val="00C75AC4"/>
    <w:rsid w:val="00C75C9D"/>
    <w:rsid w:val="00C75E4B"/>
    <w:rsid w:val="00C76128"/>
    <w:rsid w:val="00C768C7"/>
    <w:rsid w:val="00C76952"/>
    <w:rsid w:val="00C769FF"/>
    <w:rsid w:val="00C76AE7"/>
    <w:rsid w:val="00C76F5D"/>
    <w:rsid w:val="00C770F2"/>
    <w:rsid w:val="00C772BD"/>
    <w:rsid w:val="00C7731D"/>
    <w:rsid w:val="00C7799E"/>
    <w:rsid w:val="00C77AD7"/>
    <w:rsid w:val="00C77BBB"/>
    <w:rsid w:val="00C77D19"/>
    <w:rsid w:val="00C77D47"/>
    <w:rsid w:val="00C801D0"/>
    <w:rsid w:val="00C802A9"/>
    <w:rsid w:val="00C80441"/>
    <w:rsid w:val="00C80547"/>
    <w:rsid w:val="00C80892"/>
    <w:rsid w:val="00C80A0C"/>
    <w:rsid w:val="00C80A45"/>
    <w:rsid w:val="00C80ABF"/>
    <w:rsid w:val="00C80B3F"/>
    <w:rsid w:val="00C80DB5"/>
    <w:rsid w:val="00C80E8E"/>
    <w:rsid w:val="00C80FED"/>
    <w:rsid w:val="00C818BE"/>
    <w:rsid w:val="00C8198E"/>
    <w:rsid w:val="00C819C2"/>
    <w:rsid w:val="00C81B30"/>
    <w:rsid w:val="00C81E6A"/>
    <w:rsid w:val="00C8220B"/>
    <w:rsid w:val="00C82387"/>
    <w:rsid w:val="00C823D0"/>
    <w:rsid w:val="00C82495"/>
    <w:rsid w:val="00C828CC"/>
    <w:rsid w:val="00C828F7"/>
    <w:rsid w:val="00C8292A"/>
    <w:rsid w:val="00C82AEC"/>
    <w:rsid w:val="00C82B69"/>
    <w:rsid w:val="00C82CB2"/>
    <w:rsid w:val="00C83012"/>
    <w:rsid w:val="00C831D6"/>
    <w:rsid w:val="00C831FC"/>
    <w:rsid w:val="00C83408"/>
    <w:rsid w:val="00C837F8"/>
    <w:rsid w:val="00C83937"/>
    <w:rsid w:val="00C8395C"/>
    <w:rsid w:val="00C83BAE"/>
    <w:rsid w:val="00C83D50"/>
    <w:rsid w:val="00C840E0"/>
    <w:rsid w:val="00C84231"/>
    <w:rsid w:val="00C847C8"/>
    <w:rsid w:val="00C84A3B"/>
    <w:rsid w:val="00C84A9B"/>
    <w:rsid w:val="00C84CD6"/>
    <w:rsid w:val="00C84D5A"/>
    <w:rsid w:val="00C85034"/>
    <w:rsid w:val="00C851E8"/>
    <w:rsid w:val="00C85214"/>
    <w:rsid w:val="00C8534D"/>
    <w:rsid w:val="00C85375"/>
    <w:rsid w:val="00C85460"/>
    <w:rsid w:val="00C856CB"/>
    <w:rsid w:val="00C85A6C"/>
    <w:rsid w:val="00C85B97"/>
    <w:rsid w:val="00C85C0B"/>
    <w:rsid w:val="00C85C15"/>
    <w:rsid w:val="00C85D84"/>
    <w:rsid w:val="00C85DD1"/>
    <w:rsid w:val="00C85F12"/>
    <w:rsid w:val="00C8605C"/>
    <w:rsid w:val="00C86379"/>
    <w:rsid w:val="00C864DB"/>
    <w:rsid w:val="00C8669B"/>
    <w:rsid w:val="00C86CA2"/>
    <w:rsid w:val="00C870BA"/>
    <w:rsid w:val="00C873D5"/>
    <w:rsid w:val="00C876CE"/>
    <w:rsid w:val="00C8781D"/>
    <w:rsid w:val="00C878E9"/>
    <w:rsid w:val="00C87982"/>
    <w:rsid w:val="00C87A95"/>
    <w:rsid w:val="00C87AF9"/>
    <w:rsid w:val="00C87B20"/>
    <w:rsid w:val="00C87CCC"/>
    <w:rsid w:val="00C87D11"/>
    <w:rsid w:val="00C87DD4"/>
    <w:rsid w:val="00C90182"/>
    <w:rsid w:val="00C901A9"/>
    <w:rsid w:val="00C90479"/>
    <w:rsid w:val="00C9047A"/>
    <w:rsid w:val="00C905AC"/>
    <w:rsid w:val="00C905B5"/>
    <w:rsid w:val="00C9065E"/>
    <w:rsid w:val="00C9083F"/>
    <w:rsid w:val="00C90B43"/>
    <w:rsid w:val="00C90C40"/>
    <w:rsid w:val="00C90C65"/>
    <w:rsid w:val="00C90C82"/>
    <w:rsid w:val="00C90D4E"/>
    <w:rsid w:val="00C90DD6"/>
    <w:rsid w:val="00C90F42"/>
    <w:rsid w:val="00C90F7A"/>
    <w:rsid w:val="00C90FC3"/>
    <w:rsid w:val="00C911EF"/>
    <w:rsid w:val="00C91207"/>
    <w:rsid w:val="00C91284"/>
    <w:rsid w:val="00C9129A"/>
    <w:rsid w:val="00C9154D"/>
    <w:rsid w:val="00C915C3"/>
    <w:rsid w:val="00C91680"/>
    <w:rsid w:val="00C91B26"/>
    <w:rsid w:val="00C91CFB"/>
    <w:rsid w:val="00C91DE7"/>
    <w:rsid w:val="00C91FAC"/>
    <w:rsid w:val="00C920A7"/>
    <w:rsid w:val="00C9220C"/>
    <w:rsid w:val="00C922C5"/>
    <w:rsid w:val="00C92352"/>
    <w:rsid w:val="00C923B7"/>
    <w:rsid w:val="00C92534"/>
    <w:rsid w:val="00C926A0"/>
    <w:rsid w:val="00C926F6"/>
    <w:rsid w:val="00C927AB"/>
    <w:rsid w:val="00C92C2A"/>
    <w:rsid w:val="00C92D53"/>
    <w:rsid w:val="00C9318C"/>
    <w:rsid w:val="00C9323E"/>
    <w:rsid w:val="00C93297"/>
    <w:rsid w:val="00C932D9"/>
    <w:rsid w:val="00C934BA"/>
    <w:rsid w:val="00C93533"/>
    <w:rsid w:val="00C93538"/>
    <w:rsid w:val="00C93543"/>
    <w:rsid w:val="00C9368C"/>
    <w:rsid w:val="00C9384E"/>
    <w:rsid w:val="00C93C66"/>
    <w:rsid w:val="00C93FB8"/>
    <w:rsid w:val="00C940BA"/>
    <w:rsid w:val="00C94279"/>
    <w:rsid w:val="00C945EC"/>
    <w:rsid w:val="00C946DB"/>
    <w:rsid w:val="00C947A8"/>
    <w:rsid w:val="00C94844"/>
    <w:rsid w:val="00C94956"/>
    <w:rsid w:val="00C94B58"/>
    <w:rsid w:val="00C94BBA"/>
    <w:rsid w:val="00C94BF3"/>
    <w:rsid w:val="00C94E45"/>
    <w:rsid w:val="00C94F86"/>
    <w:rsid w:val="00C94FBE"/>
    <w:rsid w:val="00C94FEE"/>
    <w:rsid w:val="00C95300"/>
    <w:rsid w:val="00C95548"/>
    <w:rsid w:val="00C955F6"/>
    <w:rsid w:val="00C95656"/>
    <w:rsid w:val="00C95730"/>
    <w:rsid w:val="00C95768"/>
    <w:rsid w:val="00C95835"/>
    <w:rsid w:val="00C95962"/>
    <w:rsid w:val="00C959AA"/>
    <w:rsid w:val="00C959D1"/>
    <w:rsid w:val="00C95CBF"/>
    <w:rsid w:val="00C95EC0"/>
    <w:rsid w:val="00C9633F"/>
    <w:rsid w:val="00C963E1"/>
    <w:rsid w:val="00C9641C"/>
    <w:rsid w:val="00C9652B"/>
    <w:rsid w:val="00C965AD"/>
    <w:rsid w:val="00C96A24"/>
    <w:rsid w:val="00C96A76"/>
    <w:rsid w:val="00C96C09"/>
    <w:rsid w:val="00C96D37"/>
    <w:rsid w:val="00C96D71"/>
    <w:rsid w:val="00C96E93"/>
    <w:rsid w:val="00C96F89"/>
    <w:rsid w:val="00C96FE0"/>
    <w:rsid w:val="00C970E0"/>
    <w:rsid w:val="00C9730E"/>
    <w:rsid w:val="00C97572"/>
    <w:rsid w:val="00C97671"/>
    <w:rsid w:val="00C9785E"/>
    <w:rsid w:val="00C979C9"/>
    <w:rsid w:val="00C97ADD"/>
    <w:rsid w:val="00C97AF1"/>
    <w:rsid w:val="00C97BC8"/>
    <w:rsid w:val="00C97D77"/>
    <w:rsid w:val="00C97D82"/>
    <w:rsid w:val="00C97FC1"/>
    <w:rsid w:val="00CA035F"/>
    <w:rsid w:val="00CA079E"/>
    <w:rsid w:val="00CA083F"/>
    <w:rsid w:val="00CA09AA"/>
    <w:rsid w:val="00CA0AA8"/>
    <w:rsid w:val="00CA0BB4"/>
    <w:rsid w:val="00CA0FCC"/>
    <w:rsid w:val="00CA114D"/>
    <w:rsid w:val="00CA1225"/>
    <w:rsid w:val="00CA16E1"/>
    <w:rsid w:val="00CA1843"/>
    <w:rsid w:val="00CA18D2"/>
    <w:rsid w:val="00CA1AB2"/>
    <w:rsid w:val="00CA2480"/>
    <w:rsid w:val="00CA267C"/>
    <w:rsid w:val="00CA283D"/>
    <w:rsid w:val="00CA28F8"/>
    <w:rsid w:val="00CA2919"/>
    <w:rsid w:val="00CA2980"/>
    <w:rsid w:val="00CA2C56"/>
    <w:rsid w:val="00CA2ED2"/>
    <w:rsid w:val="00CA31B9"/>
    <w:rsid w:val="00CA342B"/>
    <w:rsid w:val="00CA355B"/>
    <w:rsid w:val="00CA35F0"/>
    <w:rsid w:val="00CA3845"/>
    <w:rsid w:val="00CA3E24"/>
    <w:rsid w:val="00CA3EBF"/>
    <w:rsid w:val="00CA3FED"/>
    <w:rsid w:val="00CA41D8"/>
    <w:rsid w:val="00CA41DB"/>
    <w:rsid w:val="00CA446E"/>
    <w:rsid w:val="00CA4537"/>
    <w:rsid w:val="00CA4572"/>
    <w:rsid w:val="00CA49C0"/>
    <w:rsid w:val="00CA4A21"/>
    <w:rsid w:val="00CA4A24"/>
    <w:rsid w:val="00CA4A3F"/>
    <w:rsid w:val="00CA4C14"/>
    <w:rsid w:val="00CA4E07"/>
    <w:rsid w:val="00CA4F58"/>
    <w:rsid w:val="00CA4FC2"/>
    <w:rsid w:val="00CA5003"/>
    <w:rsid w:val="00CA51A0"/>
    <w:rsid w:val="00CA5392"/>
    <w:rsid w:val="00CA55B0"/>
    <w:rsid w:val="00CA5623"/>
    <w:rsid w:val="00CA57E3"/>
    <w:rsid w:val="00CA5ACE"/>
    <w:rsid w:val="00CA5D6C"/>
    <w:rsid w:val="00CA5DA3"/>
    <w:rsid w:val="00CA5E3C"/>
    <w:rsid w:val="00CA60BE"/>
    <w:rsid w:val="00CA6156"/>
    <w:rsid w:val="00CA6164"/>
    <w:rsid w:val="00CA63FA"/>
    <w:rsid w:val="00CA6910"/>
    <w:rsid w:val="00CA6B0F"/>
    <w:rsid w:val="00CA6BDF"/>
    <w:rsid w:val="00CA6D98"/>
    <w:rsid w:val="00CA714D"/>
    <w:rsid w:val="00CA7239"/>
    <w:rsid w:val="00CA724A"/>
    <w:rsid w:val="00CA7C1D"/>
    <w:rsid w:val="00CA7E66"/>
    <w:rsid w:val="00CA7E68"/>
    <w:rsid w:val="00CA7EF3"/>
    <w:rsid w:val="00CA7F17"/>
    <w:rsid w:val="00CB00AB"/>
    <w:rsid w:val="00CB010F"/>
    <w:rsid w:val="00CB01BC"/>
    <w:rsid w:val="00CB03CF"/>
    <w:rsid w:val="00CB047F"/>
    <w:rsid w:val="00CB04F4"/>
    <w:rsid w:val="00CB0576"/>
    <w:rsid w:val="00CB0616"/>
    <w:rsid w:val="00CB0763"/>
    <w:rsid w:val="00CB085C"/>
    <w:rsid w:val="00CB11BD"/>
    <w:rsid w:val="00CB11E6"/>
    <w:rsid w:val="00CB12D1"/>
    <w:rsid w:val="00CB1350"/>
    <w:rsid w:val="00CB1368"/>
    <w:rsid w:val="00CB1536"/>
    <w:rsid w:val="00CB167F"/>
    <w:rsid w:val="00CB1719"/>
    <w:rsid w:val="00CB1720"/>
    <w:rsid w:val="00CB1C10"/>
    <w:rsid w:val="00CB1E9F"/>
    <w:rsid w:val="00CB1F2A"/>
    <w:rsid w:val="00CB2674"/>
    <w:rsid w:val="00CB2919"/>
    <w:rsid w:val="00CB299C"/>
    <w:rsid w:val="00CB2ABD"/>
    <w:rsid w:val="00CB2BBA"/>
    <w:rsid w:val="00CB31F9"/>
    <w:rsid w:val="00CB3329"/>
    <w:rsid w:val="00CB35ED"/>
    <w:rsid w:val="00CB39EB"/>
    <w:rsid w:val="00CB3B81"/>
    <w:rsid w:val="00CB3F89"/>
    <w:rsid w:val="00CB3FA8"/>
    <w:rsid w:val="00CB4145"/>
    <w:rsid w:val="00CB41E7"/>
    <w:rsid w:val="00CB46FD"/>
    <w:rsid w:val="00CB480A"/>
    <w:rsid w:val="00CB49C7"/>
    <w:rsid w:val="00CB4A21"/>
    <w:rsid w:val="00CB4AB6"/>
    <w:rsid w:val="00CB4B1A"/>
    <w:rsid w:val="00CB4F1F"/>
    <w:rsid w:val="00CB4FA5"/>
    <w:rsid w:val="00CB5008"/>
    <w:rsid w:val="00CB52EE"/>
    <w:rsid w:val="00CB58C4"/>
    <w:rsid w:val="00CB58DD"/>
    <w:rsid w:val="00CB5906"/>
    <w:rsid w:val="00CB5DC5"/>
    <w:rsid w:val="00CB623C"/>
    <w:rsid w:val="00CB6343"/>
    <w:rsid w:val="00CB6517"/>
    <w:rsid w:val="00CB668B"/>
    <w:rsid w:val="00CB66BF"/>
    <w:rsid w:val="00CB67DB"/>
    <w:rsid w:val="00CB6F41"/>
    <w:rsid w:val="00CB71E6"/>
    <w:rsid w:val="00CB72AC"/>
    <w:rsid w:val="00CB74E5"/>
    <w:rsid w:val="00CB7648"/>
    <w:rsid w:val="00CB79A4"/>
    <w:rsid w:val="00CB7B52"/>
    <w:rsid w:val="00CB7B6B"/>
    <w:rsid w:val="00CB7BBA"/>
    <w:rsid w:val="00CB7C2E"/>
    <w:rsid w:val="00CB7C63"/>
    <w:rsid w:val="00CB7CDC"/>
    <w:rsid w:val="00CB7DF4"/>
    <w:rsid w:val="00CB7F5F"/>
    <w:rsid w:val="00CC00B7"/>
    <w:rsid w:val="00CC01A9"/>
    <w:rsid w:val="00CC0304"/>
    <w:rsid w:val="00CC034B"/>
    <w:rsid w:val="00CC078F"/>
    <w:rsid w:val="00CC07B6"/>
    <w:rsid w:val="00CC07BA"/>
    <w:rsid w:val="00CC090F"/>
    <w:rsid w:val="00CC099A"/>
    <w:rsid w:val="00CC0AA7"/>
    <w:rsid w:val="00CC0C2E"/>
    <w:rsid w:val="00CC0D48"/>
    <w:rsid w:val="00CC0E56"/>
    <w:rsid w:val="00CC14F9"/>
    <w:rsid w:val="00CC153E"/>
    <w:rsid w:val="00CC1555"/>
    <w:rsid w:val="00CC172A"/>
    <w:rsid w:val="00CC1A18"/>
    <w:rsid w:val="00CC1AF6"/>
    <w:rsid w:val="00CC1CF9"/>
    <w:rsid w:val="00CC1D2E"/>
    <w:rsid w:val="00CC1DEA"/>
    <w:rsid w:val="00CC1DFB"/>
    <w:rsid w:val="00CC1E2F"/>
    <w:rsid w:val="00CC1E3E"/>
    <w:rsid w:val="00CC1E40"/>
    <w:rsid w:val="00CC202B"/>
    <w:rsid w:val="00CC21A6"/>
    <w:rsid w:val="00CC27F5"/>
    <w:rsid w:val="00CC2B71"/>
    <w:rsid w:val="00CC2D18"/>
    <w:rsid w:val="00CC2E33"/>
    <w:rsid w:val="00CC2EFE"/>
    <w:rsid w:val="00CC32B0"/>
    <w:rsid w:val="00CC3307"/>
    <w:rsid w:val="00CC33CB"/>
    <w:rsid w:val="00CC373A"/>
    <w:rsid w:val="00CC3774"/>
    <w:rsid w:val="00CC37DE"/>
    <w:rsid w:val="00CC39EC"/>
    <w:rsid w:val="00CC3A3A"/>
    <w:rsid w:val="00CC3AB6"/>
    <w:rsid w:val="00CC3B1C"/>
    <w:rsid w:val="00CC3D5F"/>
    <w:rsid w:val="00CC3D8D"/>
    <w:rsid w:val="00CC3E8C"/>
    <w:rsid w:val="00CC400F"/>
    <w:rsid w:val="00CC40D2"/>
    <w:rsid w:val="00CC42EC"/>
    <w:rsid w:val="00CC433C"/>
    <w:rsid w:val="00CC4365"/>
    <w:rsid w:val="00CC464E"/>
    <w:rsid w:val="00CC4731"/>
    <w:rsid w:val="00CC486E"/>
    <w:rsid w:val="00CC49F5"/>
    <w:rsid w:val="00CC4A8C"/>
    <w:rsid w:val="00CC4C5E"/>
    <w:rsid w:val="00CC4CD7"/>
    <w:rsid w:val="00CC4EB8"/>
    <w:rsid w:val="00CC4EF6"/>
    <w:rsid w:val="00CC4F4C"/>
    <w:rsid w:val="00CC4F58"/>
    <w:rsid w:val="00CC4F5B"/>
    <w:rsid w:val="00CC51C0"/>
    <w:rsid w:val="00CC51F1"/>
    <w:rsid w:val="00CC528D"/>
    <w:rsid w:val="00CC52A7"/>
    <w:rsid w:val="00CC5349"/>
    <w:rsid w:val="00CC5521"/>
    <w:rsid w:val="00CC57AE"/>
    <w:rsid w:val="00CC5915"/>
    <w:rsid w:val="00CC5A8E"/>
    <w:rsid w:val="00CC5D6B"/>
    <w:rsid w:val="00CC5D95"/>
    <w:rsid w:val="00CC5F51"/>
    <w:rsid w:val="00CC606C"/>
    <w:rsid w:val="00CC60A3"/>
    <w:rsid w:val="00CC620F"/>
    <w:rsid w:val="00CC64C1"/>
    <w:rsid w:val="00CC652C"/>
    <w:rsid w:val="00CC69B3"/>
    <w:rsid w:val="00CC6CD1"/>
    <w:rsid w:val="00CC6D1B"/>
    <w:rsid w:val="00CC6F9B"/>
    <w:rsid w:val="00CC728B"/>
    <w:rsid w:val="00CC7356"/>
    <w:rsid w:val="00CC74D5"/>
    <w:rsid w:val="00CC78BA"/>
    <w:rsid w:val="00CC7A6D"/>
    <w:rsid w:val="00CC7D64"/>
    <w:rsid w:val="00CC7DF5"/>
    <w:rsid w:val="00CD00AA"/>
    <w:rsid w:val="00CD040E"/>
    <w:rsid w:val="00CD04B6"/>
    <w:rsid w:val="00CD0740"/>
    <w:rsid w:val="00CD0768"/>
    <w:rsid w:val="00CD08B6"/>
    <w:rsid w:val="00CD0B87"/>
    <w:rsid w:val="00CD0F11"/>
    <w:rsid w:val="00CD14CB"/>
    <w:rsid w:val="00CD179D"/>
    <w:rsid w:val="00CD1844"/>
    <w:rsid w:val="00CD18E9"/>
    <w:rsid w:val="00CD196B"/>
    <w:rsid w:val="00CD1988"/>
    <w:rsid w:val="00CD1D65"/>
    <w:rsid w:val="00CD1D6E"/>
    <w:rsid w:val="00CD1E74"/>
    <w:rsid w:val="00CD20AE"/>
    <w:rsid w:val="00CD21B4"/>
    <w:rsid w:val="00CD2585"/>
    <w:rsid w:val="00CD283A"/>
    <w:rsid w:val="00CD29E4"/>
    <w:rsid w:val="00CD2A42"/>
    <w:rsid w:val="00CD2DF9"/>
    <w:rsid w:val="00CD309B"/>
    <w:rsid w:val="00CD3122"/>
    <w:rsid w:val="00CD325D"/>
    <w:rsid w:val="00CD331A"/>
    <w:rsid w:val="00CD334A"/>
    <w:rsid w:val="00CD3372"/>
    <w:rsid w:val="00CD3421"/>
    <w:rsid w:val="00CD3727"/>
    <w:rsid w:val="00CD37FC"/>
    <w:rsid w:val="00CD3947"/>
    <w:rsid w:val="00CD398E"/>
    <w:rsid w:val="00CD3994"/>
    <w:rsid w:val="00CD3B95"/>
    <w:rsid w:val="00CD3C3B"/>
    <w:rsid w:val="00CD3D0C"/>
    <w:rsid w:val="00CD3D4B"/>
    <w:rsid w:val="00CD3F09"/>
    <w:rsid w:val="00CD3F0C"/>
    <w:rsid w:val="00CD3FAF"/>
    <w:rsid w:val="00CD404F"/>
    <w:rsid w:val="00CD4282"/>
    <w:rsid w:val="00CD42CE"/>
    <w:rsid w:val="00CD439F"/>
    <w:rsid w:val="00CD454E"/>
    <w:rsid w:val="00CD45D2"/>
    <w:rsid w:val="00CD45D4"/>
    <w:rsid w:val="00CD4811"/>
    <w:rsid w:val="00CD492B"/>
    <w:rsid w:val="00CD4A84"/>
    <w:rsid w:val="00CD4A86"/>
    <w:rsid w:val="00CD4B93"/>
    <w:rsid w:val="00CD4C47"/>
    <w:rsid w:val="00CD5509"/>
    <w:rsid w:val="00CD5768"/>
    <w:rsid w:val="00CD58C3"/>
    <w:rsid w:val="00CD5A0F"/>
    <w:rsid w:val="00CD5ADA"/>
    <w:rsid w:val="00CD5C02"/>
    <w:rsid w:val="00CD5F80"/>
    <w:rsid w:val="00CD61E3"/>
    <w:rsid w:val="00CD6293"/>
    <w:rsid w:val="00CD6823"/>
    <w:rsid w:val="00CD68D1"/>
    <w:rsid w:val="00CD6D1C"/>
    <w:rsid w:val="00CD6D63"/>
    <w:rsid w:val="00CD6DA1"/>
    <w:rsid w:val="00CD6E0B"/>
    <w:rsid w:val="00CD707E"/>
    <w:rsid w:val="00CD70DB"/>
    <w:rsid w:val="00CD711C"/>
    <w:rsid w:val="00CD7163"/>
    <w:rsid w:val="00CD736C"/>
    <w:rsid w:val="00CD747B"/>
    <w:rsid w:val="00CD787F"/>
    <w:rsid w:val="00CD7A86"/>
    <w:rsid w:val="00CD7C39"/>
    <w:rsid w:val="00CD7DFA"/>
    <w:rsid w:val="00CD7EC6"/>
    <w:rsid w:val="00CE025E"/>
    <w:rsid w:val="00CE030D"/>
    <w:rsid w:val="00CE03B6"/>
    <w:rsid w:val="00CE05EE"/>
    <w:rsid w:val="00CE05F2"/>
    <w:rsid w:val="00CE06D3"/>
    <w:rsid w:val="00CE06D4"/>
    <w:rsid w:val="00CE0CBF"/>
    <w:rsid w:val="00CE0F12"/>
    <w:rsid w:val="00CE112E"/>
    <w:rsid w:val="00CE1225"/>
    <w:rsid w:val="00CE124A"/>
    <w:rsid w:val="00CE1282"/>
    <w:rsid w:val="00CE132D"/>
    <w:rsid w:val="00CE143E"/>
    <w:rsid w:val="00CE14A0"/>
    <w:rsid w:val="00CE1512"/>
    <w:rsid w:val="00CE193D"/>
    <w:rsid w:val="00CE1967"/>
    <w:rsid w:val="00CE19F2"/>
    <w:rsid w:val="00CE1C4D"/>
    <w:rsid w:val="00CE1CE5"/>
    <w:rsid w:val="00CE1DA8"/>
    <w:rsid w:val="00CE2095"/>
    <w:rsid w:val="00CE212D"/>
    <w:rsid w:val="00CE234B"/>
    <w:rsid w:val="00CE253D"/>
    <w:rsid w:val="00CE280C"/>
    <w:rsid w:val="00CE2858"/>
    <w:rsid w:val="00CE2927"/>
    <w:rsid w:val="00CE2992"/>
    <w:rsid w:val="00CE29B3"/>
    <w:rsid w:val="00CE2F5D"/>
    <w:rsid w:val="00CE3180"/>
    <w:rsid w:val="00CE3257"/>
    <w:rsid w:val="00CE32C9"/>
    <w:rsid w:val="00CE35B3"/>
    <w:rsid w:val="00CE38AA"/>
    <w:rsid w:val="00CE3B4F"/>
    <w:rsid w:val="00CE3B81"/>
    <w:rsid w:val="00CE3CCC"/>
    <w:rsid w:val="00CE3CDC"/>
    <w:rsid w:val="00CE3D16"/>
    <w:rsid w:val="00CE3D41"/>
    <w:rsid w:val="00CE3EF5"/>
    <w:rsid w:val="00CE3FBA"/>
    <w:rsid w:val="00CE492D"/>
    <w:rsid w:val="00CE4B94"/>
    <w:rsid w:val="00CE4FA0"/>
    <w:rsid w:val="00CE4FAD"/>
    <w:rsid w:val="00CE4FB8"/>
    <w:rsid w:val="00CE517F"/>
    <w:rsid w:val="00CE525D"/>
    <w:rsid w:val="00CE5386"/>
    <w:rsid w:val="00CE53A7"/>
    <w:rsid w:val="00CE53D3"/>
    <w:rsid w:val="00CE570B"/>
    <w:rsid w:val="00CE5854"/>
    <w:rsid w:val="00CE5E50"/>
    <w:rsid w:val="00CE5E5D"/>
    <w:rsid w:val="00CE5F62"/>
    <w:rsid w:val="00CE60B3"/>
    <w:rsid w:val="00CE630B"/>
    <w:rsid w:val="00CE69F3"/>
    <w:rsid w:val="00CE6AD5"/>
    <w:rsid w:val="00CE6E24"/>
    <w:rsid w:val="00CE6FFB"/>
    <w:rsid w:val="00CE700D"/>
    <w:rsid w:val="00CE71F8"/>
    <w:rsid w:val="00CE7250"/>
    <w:rsid w:val="00CE7392"/>
    <w:rsid w:val="00CE73AA"/>
    <w:rsid w:val="00CE76BD"/>
    <w:rsid w:val="00CE781A"/>
    <w:rsid w:val="00CE7925"/>
    <w:rsid w:val="00CE7BFD"/>
    <w:rsid w:val="00CE7C8C"/>
    <w:rsid w:val="00CE7E73"/>
    <w:rsid w:val="00CE7F77"/>
    <w:rsid w:val="00CF0131"/>
    <w:rsid w:val="00CF02AC"/>
    <w:rsid w:val="00CF0312"/>
    <w:rsid w:val="00CF057C"/>
    <w:rsid w:val="00CF06A0"/>
    <w:rsid w:val="00CF06E6"/>
    <w:rsid w:val="00CF0878"/>
    <w:rsid w:val="00CF08B8"/>
    <w:rsid w:val="00CF0CD7"/>
    <w:rsid w:val="00CF0DD9"/>
    <w:rsid w:val="00CF0F53"/>
    <w:rsid w:val="00CF163C"/>
    <w:rsid w:val="00CF1847"/>
    <w:rsid w:val="00CF18AB"/>
    <w:rsid w:val="00CF1AA6"/>
    <w:rsid w:val="00CF1AFB"/>
    <w:rsid w:val="00CF1C27"/>
    <w:rsid w:val="00CF1EF6"/>
    <w:rsid w:val="00CF206D"/>
    <w:rsid w:val="00CF20C8"/>
    <w:rsid w:val="00CF21CF"/>
    <w:rsid w:val="00CF23EB"/>
    <w:rsid w:val="00CF25E6"/>
    <w:rsid w:val="00CF2639"/>
    <w:rsid w:val="00CF28F2"/>
    <w:rsid w:val="00CF2971"/>
    <w:rsid w:val="00CF2A06"/>
    <w:rsid w:val="00CF2AA0"/>
    <w:rsid w:val="00CF2EF5"/>
    <w:rsid w:val="00CF2F75"/>
    <w:rsid w:val="00CF2FBF"/>
    <w:rsid w:val="00CF308F"/>
    <w:rsid w:val="00CF33BA"/>
    <w:rsid w:val="00CF3535"/>
    <w:rsid w:val="00CF3672"/>
    <w:rsid w:val="00CF397A"/>
    <w:rsid w:val="00CF39F7"/>
    <w:rsid w:val="00CF3E2B"/>
    <w:rsid w:val="00CF3F01"/>
    <w:rsid w:val="00CF4050"/>
    <w:rsid w:val="00CF41AE"/>
    <w:rsid w:val="00CF4429"/>
    <w:rsid w:val="00CF4534"/>
    <w:rsid w:val="00CF46D1"/>
    <w:rsid w:val="00CF47D7"/>
    <w:rsid w:val="00CF495B"/>
    <w:rsid w:val="00CF4A89"/>
    <w:rsid w:val="00CF4B3B"/>
    <w:rsid w:val="00CF4C4E"/>
    <w:rsid w:val="00CF4E38"/>
    <w:rsid w:val="00CF4F02"/>
    <w:rsid w:val="00CF4F88"/>
    <w:rsid w:val="00CF50D0"/>
    <w:rsid w:val="00CF540B"/>
    <w:rsid w:val="00CF576F"/>
    <w:rsid w:val="00CF584A"/>
    <w:rsid w:val="00CF5A64"/>
    <w:rsid w:val="00CF5EE9"/>
    <w:rsid w:val="00CF6064"/>
    <w:rsid w:val="00CF61A0"/>
    <w:rsid w:val="00CF61A3"/>
    <w:rsid w:val="00CF62A9"/>
    <w:rsid w:val="00CF6522"/>
    <w:rsid w:val="00CF656A"/>
    <w:rsid w:val="00CF6650"/>
    <w:rsid w:val="00CF66DE"/>
    <w:rsid w:val="00CF6848"/>
    <w:rsid w:val="00CF690F"/>
    <w:rsid w:val="00CF6AF3"/>
    <w:rsid w:val="00CF6B46"/>
    <w:rsid w:val="00CF6C0C"/>
    <w:rsid w:val="00CF6C9A"/>
    <w:rsid w:val="00CF6DC2"/>
    <w:rsid w:val="00CF71B8"/>
    <w:rsid w:val="00CF749D"/>
    <w:rsid w:val="00CF74F6"/>
    <w:rsid w:val="00CF760E"/>
    <w:rsid w:val="00CF769E"/>
    <w:rsid w:val="00CF76AE"/>
    <w:rsid w:val="00CF7896"/>
    <w:rsid w:val="00CF7A08"/>
    <w:rsid w:val="00CF7A7D"/>
    <w:rsid w:val="00CF7CCF"/>
    <w:rsid w:val="00CF7D8D"/>
    <w:rsid w:val="00D0022A"/>
    <w:rsid w:val="00D0033A"/>
    <w:rsid w:val="00D00522"/>
    <w:rsid w:val="00D00535"/>
    <w:rsid w:val="00D0083A"/>
    <w:rsid w:val="00D009FE"/>
    <w:rsid w:val="00D00B22"/>
    <w:rsid w:val="00D00DA0"/>
    <w:rsid w:val="00D00F14"/>
    <w:rsid w:val="00D00FCA"/>
    <w:rsid w:val="00D013FA"/>
    <w:rsid w:val="00D0146C"/>
    <w:rsid w:val="00D01752"/>
    <w:rsid w:val="00D017EE"/>
    <w:rsid w:val="00D0180F"/>
    <w:rsid w:val="00D01BDB"/>
    <w:rsid w:val="00D01C73"/>
    <w:rsid w:val="00D01C81"/>
    <w:rsid w:val="00D02075"/>
    <w:rsid w:val="00D0220F"/>
    <w:rsid w:val="00D0223D"/>
    <w:rsid w:val="00D02264"/>
    <w:rsid w:val="00D02369"/>
    <w:rsid w:val="00D024C7"/>
    <w:rsid w:val="00D02683"/>
    <w:rsid w:val="00D029D1"/>
    <w:rsid w:val="00D02AFC"/>
    <w:rsid w:val="00D02B7B"/>
    <w:rsid w:val="00D02C36"/>
    <w:rsid w:val="00D02E17"/>
    <w:rsid w:val="00D02F2F"/>
    <w:rsid w:val="00D0316B"/>
    <w:rsid w:val="00D0321D"/>
    <w:rsid w:val="00D0334B"/>
    <w:rsid w:val="00D034E6"/>
    <w:rsid w:val="00D0393C"/>
    <w:rsid w:val="00D03AA0"/>
    <w:rsid w:val="00D03B36"/>
    <w:rsid w:val="00D03CA0"/>
    <w:rsid w:val="00D03DB4"/>
    <w:rsid w:val="00D04176"/>
    <w:rsid w:val="00D04337"/>
    <w:rsid w:val="00D04621"/>
    <w:rsid w:val="00D0482A"/>
    <w:rsid w:val="00D04A63"/>
    <w:rsid w:val="00D04C85"/>
    <w:rsid w:val="00D04FC8"/>
    <w:rsid w:val="00D050BA"/>
    <w:rsid w:val="00D053C7"/>
    <w:rsid w:val="00D05433"/>
    <w:rsid w:val="00D05647"/>
    <w:rsid w:val="00D05689"/>
    <w:rsid w:val="00D057A5"/>
    <w:rsid w:val="00D0583C"/>
    <w:rsid w:val="00D05B47"/>
    <w:rsid w:val="00D05C63"/>
    <w:rsid w:val="00D05F62"/>
    <w:rsid w:val="00D05FD4"/>
    <w:rsid w:val="00D06088"/>
    <w:rsid w:val="00D063B9"/>
    <w:rsid w:val="00D0675C"/>
    <w:rsid w:val="00D067D5"/>
    <w:rsid w:val="00D06800"/>
    <w:rsid w:val="00D06B22"/>
    <w:rsid w:val="00D06DED"/>
    <w:rsid w:val="00D070AD"/>
    <w:rsid w:val="00D072E7"/>
    <w:rsid w:val="00D0730A"/>
    <w:rsid w:val="00D073D1"/>
    <w:rsid w:val="00D07562"/>
    <w:rsid w:val="00D078A7"/>
    <w:rsid w:val="00D078A9"/>
    <w:rsid w:val="00D078C9"/>
    <w:rsid w:val="00D07946"/>
    <w:rsid w:val="00D07AB9"/>
    <w:rsid w:val="00D07D73"/>
    <w:rsid w:val="00D07DCA"/>
    <w:rsid w:val="00D07E5F"/>
    <w:rsid w:val="00D07E66"/>
    <w:rsid w:val="00D1013C"/>
    <w:rsid w:val="00D1023A"/>
    <w:rsid w:val="00D1027D"/>
    <w:rsid w:val="00D108D9"/>
    <w:rsid w:val="00D10A74"/>
    <w:rsid w:val="00D10D83"/>
    <w:rsid w:val="00D1121C"/>
    <w:rsid w:val="00D113AD"/>
    <w:rsid w:val="00D11672"/>
    <w:rsid w:val="00D11873"/>
    <w:rsid w:val="00D1188E"/>
    <w:rsid w:val="00D118F6"/>
    <w:rsid w:val="00D1194A"/>
    <w:rsid w:val="00D11C78"/>
    <w:rsid w:val="00D11D16"/>
    <w:rsid w:val="00D11E2D"/>
    <w:rsid w:val="00D11FAE"/>
    <w:rsid w:val="00D11FF5"/>
    <w:rsid w:val="00D12371"/>
    <w:rsid w:val="00D12440"/>
    <w:rsid w:val="00D1249E"/>
    <w:rsid w:val="00D12574"/>
    <w:rsid w:val="00D126E6"/>
    <w:rsid w:val="00D126F8"/>
    <w:rsid w:val="00D128F5"/>
    <w:rsid w:val="00D12B75"/>
    <w:rsid w:val="00D12CB4"/>
    <w:rsid w:val="00D12F17"/>
    <w:rsid w:val="00D1303E"/>
    <w:rsid w:val="00D133A1"/>
    <w:rsid w:val="00D13451"/>
    <w:rsid w:val="00D13604"/>
    <w:rsid w:val="00D13820"/>
    <w:rsid w:val="00D13880"/>
    <w:rsid w:val="00D139C5"/>
    <w:rsid w:val="00D13A1D"/>
    <w:rsid w:val="00D13BB9"/>
    <w:rsid w:val="00D13BBC"/>
    <w:rsid w:val="00D13E99"/>
    <w:rsid w:val="00D13F9F"/>
    <w:rsid w:val="00D1404F"/>
    <w:rsid w:val="00D14204"/>
    <w:rsid w:val="00D142A7"/>
    <w:rsid w:val="00D14300"/>
    <w:rsid w:val="00D14367"/>
    <w:rsid w:val="00D144C1"/>
    <w:rsid w:val="00D1463B"/>
    <w:rsid w:val="00D1466D"/>
    <w:rsid w:val="00D14854"/>
    <w:rsid w:val="00D1497D"/>
    <w:rsid w:val="00D149E4"/>
    <w:rsid w:val="00D14AD9"/>
    <w:rsid w:val="00D14E0F"/>
    <w:rsid w:val="00D150C5"/>
    <w:rsid w:val="00D15488"/>
    <w:rsid w:val="00D1552A"/>
    <w:rsid w:val="00D15626"/>
    <w:rsid w:val="00D15636"/>
    <w:rsid w:val="00D1586F"/>
    <w:rsid w:val="00D15D9D"/>
    <w:rsid w:val="00D15DB2"/>
    <w:rsid w:val="00D15E62"/>
    <w:rsid w:val="00D1613B"/>
    <w:rsid w:val="00D16181"/>
    <w:rsid w:val="00D1624D"/>
    <w:rsid w:val="00D16403"/>
    <w:rsid w:val="00D16528"/>
    <w:rsid w:val="00D16632"/>
    <w:rsid w:val="00D167A4"/>
    <w:rsid w:val="00D16CD6"/>
    <w:rsid w:val="00D16F6B"/>
    <w:rsid w:val="00D16F76"/>
    <w:rsid w:val="00D17550"/>
    <w:rsid w:val="00D1773E"/>
    <w:rsid w:val="00D177C7"/>
    <w:rsid w:val="00D17869"/>
    <w:rsid w:val="00D17900"/>
    <w:rsid w:val="00D1792B"/>
    <w:rsid w:val="00D17BB7"/>
    <w:rsid w:val="00D17F37"/>
    <w:rsid w:val="00D17FDC"/>
    <w:rsid w:val="00D2003A"/>
    <w:rsid w:val="00D200CA"/>
    <w:rsid w:val="00D2016A"/>
    <w:rsid w:val="00D20289"/>
    <w:rsid w:val="00D202D3"/>
    <w:rsid w:val="00D20438"/>
    <w:rsid w:val="00D20840"/>
    <w:rsid w:val="00D20995"/>
    <w:rsid w:val="00D21189"/>
    <w:rsid w:val="00D21390"/>
    <w:rsid w:val="00D2163D"/>
    <w:rsid w:val="00D2166C"/>
    <w:rsid w:val="00D2171B"/>
    <w:rsid w:val="00D217CE"/>
    <w:rsid w:val="00D21A77"/>
    <w:rsid w:val="00D21B16"/>
    <w:rsid w:val="00D21CAA"/>
    <w:rsid w:val="00D21D8E"/>
    <w:rsid w:val="00D21DDB"/>
    <w:rsid w:val="00D21E06"/>
    <w:rsid w:val="00D21E67"/>
    <w:rsid w:val="00D2200B"/>
    <w:rsid w:val="00D22148"/>
    <w:rsid w:val="00D22406"/>
    <w:rsid w:val="00D22555"/>
    <w:rsid w:val="00D2290E"/>
    <w:rsid w:val="00D2294B"/>
    <w:rsid w:val="00D229A3"/>
    <w:rsid w:val="00D22A24"/>
    <w:rsid w:val="00D22D40"/>
    <w:rsid w:val="00D22D57"/>
    <w:rsid w:val="00D2317C"/>
    <w:rsid w:val="00D232E5"/>
    <w:rsid w:val="00D2348D"/>
    <w:rsid w:val="00D23556"/>
    <w:rsid w:val="00D23587"/>
    <w:rsid w:val="00D2371C"/>
    <w:rsid w:val="00D23799"/>
    <w:rsid w:val="00D23835"/>
    <w:rsid w:val="00D239AD"/>
    <w:rsid w:val="00D239F9"/>
    <w:rsid w:val="00D23A06"/>
    <w:rsid w:val="00D23A1F"/>
    <w:rsid w:val="00D23B89"/>
    <w:rsid w:val="00D23BE2"/>
    <w:rsid w:val="00D23CE2"/>
    <w:rsid w:val="00D23E78"/>
    <w:rsid w:val="00D23FE7"/>
    <w:rsid w:val="00D2404F"/>
    <w:rsid w:val="00D24239"/>
    <w:rsid w:val="00D244D5"/>
    <w:rsid w:val="00D24602"/>
    <w:rsid w:val="00D246F5"/>
    <w:rsid w:val="00D24870"/>
    <w:rsid w:val="00D248B7"/>
    <w:rsid w:val="00D24D04"/>
    <w:rsid w:val="00D24E65"/>
    <w:rsid w:val="00D2507E"/>
    <w:rsid w:val="00D256CC"/>
    <w:rsid w:val="00D2576D"/>
    <w:rsid w:val="00D25866"/>
    <w:rsid w:val="00D258DF"/>
    <w:rsid w:val="00D25A61"/>
    <w:rsid w:val="00D25E03"/>
    <w:rsid w:val="00D25E32"/>
    <w:rsid w:val="00D261FB"/>
    <w:rsid w:val="00D26283"/>
    <w:rsid w:val="00D26393"/>
    <w:rsid w:val="00D263B5"/>
    <w:rsid w:val="00D26586"/>
    <w:rsid w:val="00D2664C"/>
    <w:rsid w:val="00D2670D"/>
    <w:rsid w:val="00D26B2E"/>
    <w:rsid w:val="00D26D29"/>
    <w:rsid w:val="00D26D72"/>
    <w:rsid w:val="00D26DBE"/>
    <w:rsid w:val="00D26E9B"/>
    <w:rsid w:val="00D27042"/>
    <w:rsid w:val="00D2713B"/>
    <w:rsid w:val="00D271AE"/>
    <w:rsid w:val="00D275C4"/>
    <w:rsid w:val="00D27788"/>
    <w:rsid w:val="00D27A1A"/>
    <w:rsid w:val="00D27AAD"/>
    <w:rsid w:val="00D27D3A"/>
    <w:rsid w:val="00D27F01"/>
    <w:rsid w:val="00D27F39"/>
    <w:rsid w:val="00D27F8D"/>
    <w:rsid w:val="00D3013B"/>
    <w:rsid w:val="00D301F6"/>
    <w:rsid w:val="00D3022D"/>
    <w:rsid w:val="00D30373"/>
    <w:rsid w:val="00D30707"/>
    <w:rsid w:val="00D309B2"/>
    <w:rsid w:val="00D309D3"/>
    <w:rsid w:val="00D30C46"/>
    <w:rsid w:val="00D30CEF"/>
    <w:rsid w:val="00D30FC7"/>
    <w:rsid w:val="00D311F1"/>
    <w:rsid w:val="00D317F5"/>
    <w:rsid w:val="00D31950"/>
    <w:rsid w:val="00D319B1"/>
    <w:rsid w:val="00D31B9F"/>
    <w:rsid w:val="00D31BEA"/>
    <w:rsid w:val="00D31D31"/>
    <w:rsid w:val="00D31E12"/>
    <w:rsid w:val="00D32088"/>
    <w:rsid w:val="00D3228D"/>
    <w:rsid w:val="00D322CF"/>
    <w:rsid w:val="00D3268D"/>
    <w:rsid w:val="00D328F6"/>
    <w:rsid w:val="00D32DB6"/>
    <w:rsid w:val="00D3305A"/>
    <w:rsid w:val="00D33095"/>
    <w:rsid w:val="00D3322A"/>
    <w:rsid w:val="00D33313"/>
    <w:rsid w:val="00D33379"/>
    <w:rsid w:val="00D333D7"/>
    <w:rsid w:val="00D33410"/>
    <w:rsid w:val="00D33418"/>
    <w:rsid w:val="00D33458"/>
    <w:rsid w:val="00D335FC"/>
    <w:rsid w:val="00D33A9A"/>
    <w:rsid w:val="00D33AFC"/>
    <w:rsid w:val="00D33C0E"/>
    <w:rsid w:val="00D33C2E"/>
    <w:rsid w:val="00D33E11"/>
    <w:rsid w:val="00D340C5"/>
    <w:rsid w:val="00D3410B"/>
    <w:rsid w:val="00D3423D"/>
    <w:rsid w:val="00D344C9"/>
    <w:rsid w:val="00D34876"/>
    <w:rsid w:val="00D348ED"/>
    <w:rsid w:val="00D3490B"/>
    <w:rsid w:val="00D34965"/>
    <w:rsid w:val="00D3514F"/>
    <w:rsid w:val="00D35196"/>
    <w:rsid w:val="00D35226"/>
    <w:rsid w:val="00D35468"/>
    <w:rsid w:val="00D354CF"/>
    <w:rsid w:val="00D358B2"/>
    <w:rsid w:val="00D359BB"/>
    <w:rsid w:val="00D35BF5"/>
    <w:rsid w:val="00D35E77"/>
    <w:rsid w:val="00D3609F"/>
    <w:rsid w:val="00D3610A"/>
    <w:rsid w:val="00D36357"/>
    <w:rsid w:val="00D366C8"/>
    <w:rsid w:val="00D368C6"/>
    <w:rsid w:val="00D369DF"/>
    <w:rsid w:val="00D36B6F"/>
    <w:rsid w:val="00D36C8E"/>
    <w:rsid w:val="00D36D44"/>
    <w:rsid w:val="00D36D5A"/>
    <w:rsid w:val="00D36E40"/>
    <w:rsid w:val="00D37238"/>
    <w:rsid w:val="00D372DC"/>
    <w:rsid w:val="00D373C9"/>
    <w:rsid w:val="00D37941"/>
    <w:rsid w:val="00D37A26"/>
    <w:rsid w:val="00D37C2D"/>
    <w:rsid w:val="00D37F6A"/>
    <w:rsid w:val="00D40109"/>
    <w:rsid w:val="00D40124"/>
    <w:rsid w:val="00D403C6"/>
    <w:rsid w:val="00D40429"/>
    <w:rsid w:val="00D404A4"/>
    <w:rsid w:val="00D404CE"/>
    <w:rsid w:val="00D40A5C"/>
    <w:rsid w:val="00D40B0C"/>
    <w:rsid w:val="00D40D79"/>
    <w:rsid w:val="00D40E25"/>
    <w:rsid w:val="00D40E78"/>
    <w:rsid w:val="00D40E90"/>
    <w:rsid w:val="00D40F5C"/>
    <w:rsid w:val="00D41009"/>
    <w:rsid w:val="00D4102D"/>
    <w:rsid w:val="00D4110B"/>
    <w:rsid w:val="00D4111A"/>
    <w:rsid w:val="00D411F6"/>
    <w:rsid w:val="00D41497"/>
    <w:rsid w:val="00D41720"/>
    <w:rsid w:val="00D41901"/>
    <w:rsid w:val="00D4197A"/>
    <w:rsid w:val="00D41CD0"/>
    <w:rsid w:val="00D41E7B"/>
    <w:rsid w:val="00D421D9"/>
    <w:rsid w:val="00D42223"/>
    <w:rsid w:val="00D422E4"/>
    <w:rsid w:val="00D4239E"/>
    <w:rsid w:val="00D424E7"/>
    <w:rsid w:val="00D4250E"/>
    <w:rsid w:val="00D426FB"/>
    <w:rsid w:val="00D42936"/>
    <w:rsid w:val="00D42B71"/>
    <w:rsid w:val="00D42D12"/>
    <w:rsid w:val="00D42D5D"/>
    <w:rsid w:val="00D42DC4"/>
    <w:rsid w:val="00D431DA"/>
    <w:rsid w:val="00D4328B"/>
    <w:rsid w:val="00D43888"/>
    <w:rsid w:val="00D43BF4"/>
    <w:rsid w:val="00D43CD9"/>
    <w:rsid w:val="00D43F86"/>
    <w:rsid w:val="00D43FA8"/>
    <w:rsid w:val="00D43FCE"/>
    <w:rsid w:val="00D440ED"/>
    <w:rsid w:val="00D4419B"/>
    <w:rsid w:val="00D4429F"/>
    <w:rsid w:val="00D44A5C"/>
    <w:rsid w:val="00D44B62"/>
    <w:rsid w:val="00D44E12"/>
    <w:rsid w:val="00D44FDF"/>
    <w:rsid w:val="00D45051"/>
    <w:rsid w:val="00D45288"/>
    <w:rsid w:val="00D453D2"/>
    <w:rsid w:val="00D45459"/>
    <w:rsid w:val="00D457BB"/>
    <w:rsid w:val="00D45819"/>
    <w:rsid w:val="00D458BD"/>
    <w:rsid w:val="00D459CE"/>
    <w:rsid w:val="00D45A3D"/>
    <w:rsid w:val="00D45A7E"/>
    <w:rsid w:val="00D45B68"/>
    <w:rsid w:val="00D45BE6"/>
    <w:rsid w:val="00D45D47"/>
    <w:rsid w:val="00D45F06"/>
    <w:rsid w:val="00D46280"/>
    <w:rsid w:val="00D465E0"/>
    <w:rsid w:val="00D466E5"/>
    <w:rsid w:val="00D467C7"/>
    <w:rsid w:val="00D4688E"/>
    <w:rsid w:val="00D46C29"/>
    <w:rsid w:val="00D46F2D"/>
    <w:rsid w:val="00D471EF"/>
    <w:rsid w:val="00D4747D"/>
    <w:rsid w:val="00D475CC"/>
    <w:rsid w:val="00D47641"/>
    <w:rsid w:val="00D4766F"/>
    <w:rsid w:val="00D477E2"/>
    <w:rsid w:val="00D4785C"/>
    <w:rsid w:val="00D4799A"/>
    <w:rsid w:val="00D47A34"/>
    <w:rsid w:val="00D47AE4"/>
    <w:rsid w:val="00D47F1A"/>
    <w:rsid w:val="00D50140"/>
    <w:rsid w:val="00D5044A"/>
    <w:rsid w:val="00D50772"/>
    <w:rsid w:val="00D508A5"/>
    <w:rsid w:val="00D50973"/>
    <w:rsid w:val="00D50B40"/>
    <w:rsid w:val="00D50B94"/>
    <w:rsid w:val="00D50C59"/>
    <w:rsid w:val="00D50C82"/>
    <w:rsid w:val="00D50C96"/>
    <w:rsid w:val="00D50CF3"/>
    <w:rsid w:val="00D50D68"/>
    <w:rsid w:val="00D50F95"/>
    <w:rsid w:val="00D5102A"/>
    <w:rsid w:val="00D51083"/>
    <w:rsid w:val="00D512D1"/>
    <w:rsid w:val="00D513F0"/>
    <w:rsid w:val="00D5144F"/>
    <w:rsid w:val="00D51565"/>
    <w:rsid w:val="00D5168B"/>
    <w:rsid w:val="00D51970"/>
    <w:rsid w:val="00D51AAF"/>
    <w:rsid w:val="00D51DB2"/>
    <w:rsid w:val="00D51F84"/>
    <w:rsid w:val="00D5206D"/>
    <w:rsid w:val="00D52200"/>
    <w:rsid w:val="00D52283"/>
    <w:rsid w:val="00D52400"/>
    <w:rsid w:val="00D52623"/>
    <w:rsid w:val="00D52762"/>
    <w:rsid w:val="00D527A2"/>
    <w:rsid w:val="00D52A9A"/>
    <w:rsid w:val="00D52E1D"/>
    <w:rsid w:val="00D52E90"/>
    <w:rsid w:val="00D530D8"/>
    <w:rsid w:val="00D5318E"/>
    <w:rsid w:val="00D53532"/>
    <w:rsid w:val="00D53621"/>
    <w:rsid w:val="00D53768"/>
    <w:rsid w:val="00D537B0"/>
    <w:rsid w:val="00D538FC"/>
    <w:rsid w:val="00D5392A"/>
    <w:rsid w:val="00D53932"/>
    <w:rsid w:val="00D53C91"/>
    <w:rsid w:val="00D53D08"/>
    <w:rsid w:val="00D53D1F"/>
    <w:rsid w:val="00D53F06"/>
    <w:rsid w:val="00D53F1E"/>
    <w:rsid w:val="00D53F3B"/>
    <w:rsid w:val="00D5419B"/>
    <w:rsid w:val="00D5420C"/>
    <w:rsid w:val="00D542A7"/>
    <w:rsid w:val="00D542F1"/>
    <w:rsid w:val="00D54370"/>
    <w:rsid w:val="00D5438E"/>
    <w:rsid w:val="00D5444C"/>
    <w:rsid w:val="00D545BB"/>
    <w:rsid w:val="00D547E4"/>
    <w:rsid w:val="00D547F1"/>
    <w:rsid w:val="00D54C59"/>
    <w:rsid w:val="00D54CA0"/>
    <w:rsid w:val="00D54D88"/>
    <w:rsid w:val="00D550ED"/>
    <w:rsid w:val="00D551E6"/>
    <w:rsid w:val="00D5521C"/>
    <w:rsid w:val="00D554E6"/>
    <w:rsid w:val="00D55723"/>
    <w:rsid w:val="00D557D4"/>
    <w:rsid w:val="00D558C8"/>
    <w:rsid w:val="00D5591F"/>
    <w:rsid w:val="00D55A0B"/>
    <w:rsid w:val="00D55B68"/>
    <w:rsid w:val="00D55BD5"/>
    <w:rsid w:val="00D55C37"/>
    <w:rsid w:val="00D55C9A"/>
    <w:rsid w:val="00D55CDC"/>
    <w:rsid w:val="00D55E1A"/>
    <w:rsid w:val="00D55E89"/>
    <w:rsid w:val="00D561D0"/>
    <w:rsid w:val="00D5622A"/>
    <w:rsid w:val="00D56330"/>
    <w:rsid w:val="00D563C2"/>
    <w:rsid w:val="00D56587"/>
    <w:rsid w:val="00D56680"/>
    <w:rsid w:val="00D566F6"/>
    <w:rsid w:val="00D56789"/>
    <w:rsid w:val="00D56810"/>
    <w:rsid w:val="00D56993"/>
    <w:rsid w:val="00D56C31"/>
    <w:rsid w:val="00D56D65"/>
    <w:rsid w:val="00D57012"/>
    <w:rsid w:val="00D5715A"/>
    <w:rsid w:val="00D5722B"/>
    <w:rsid w:val="00D57263"/>
    <w:rsid w:val="00D5728E"/>
    <w:rsid w:val="00D572B2"/>
    <w:rsid w:val="00D572B7"/>
    <w:rsid w:val="00D5740A"/>
    <w:rsid w:val="00D57541"/>
    <w:rsid w:val="00D57AC0"/>
    <w:rsid w:val="00D57C20"/>
    <w:rsid w:val="00D57CD2"/>
    <w:rsid w:val="00D57EAF"/>
    <w:rsid w:val="00D57F0A"/>
    <w:rsid w:val="00D57F67"/>
    <w:rsid w:val="00D57FB6"/>
    <w:rsid w:val="00D60207"/>
    <w:rsid w:val="00D6041F"/>
    <w:rsid w:val="00D605DF"/>
    <w:rsid w:val="00D60766"/>
    <w:rsid w:val="00D6078E"/>
    <w:rsid w:val="00D60BCB"/>
    <w:rsid w:val="00D60C1A"/>
    <w:rsid w:val="00D60C8B"/>
    <w:rsid w:val="00D60CB2"/>
    <w:rsid w:val="00D60DD4"/>
    <w:rsid w:val="00D60E27"/>
    <w:rsid w:val="00D61019"/>
    <w:rsid w:val="00D610FA"/>
    <w:rsid w:val="00D611E4"/>
    <w:rsid w:val="00D613D4"/>
    <w:rsid w:val="00D61697"/>
    <w:rsid w:val="00D616EC"/>
    <w:rsid w:val="00D61702"/>
    <w:rsid w:val="00D61811"/>
    <w:rsid w:val="00D61B43"/>
    <w:rsid w:val="00D61B68"/>
    <w:rsid w:val="00D61F85"/>
    <w:rsid w:val="00D62243"/>
    <w:rsid w:val="00D62383"/>
    <w:rsid w:val="00D623B2"/>
    <w:rsid w:val="00D623BB"/>
    <w:rsid w:val="00D623CE"/>
    <w:rsid w:val="00D6278F"/>
    <w:rsid w:val="00D6288F"/>
    <w:rsid w:val="00D6292C"/>
    <w:rsid w:val="00D62949"/>
    <w:rsid w:val="00D629D3"/>
    <w:rsid w:val="00D62DEC"/>
    <w:rsid w:val="00D62E00"/>
    <w:rsid w:val="00D6319A"/>
    <w:rsid w:val="00D63268"/>
    <w:rsid w:val="00D63557"/>
    <w:rsid w:val="00D63559"/>
    <w:rsid w:val="00D63BAD"/>
    <w:rsid w:val="00D63C31"/>
    <w:rsid w:val="00D63E7A"/>
    <w:rsid w:val="00D6410E"/>
    <w:rsid w:val="00D6420A"/>
    <w:rsid w:val="00D6447E"/>
    <w:rsid w:val="00D645BF"/>
    <w:rsid w:val="00D647F9"/>
    <w:rsid w:val="00D6485C"/>
    <w:rsid w:val="00D6498E"/>
    <w:rsid w:val="00D64CB8"/>
    <w:rsid w:val="00D65404"/>
    <w:rsid w:val="00D6572C"/>
    <w:rsid w:val="00D6575A"/>
    <w:rsid w:val="00D65837"/>
    <w:rsid w:val="00D65BA8"/>
    <w:rsid w:val="00D65D9F"/>
    <w:rsid w:val="00D65DD6"/>
    <w:rsid w:val="00D65DE5"/>
    <w:rsid w:val="00D66008"/>
    <w:rsid w:val="00D66022"/>
    <w:rsid w:val="00D66065"/>
    <w:rsid w:val="00D6659D"/>
    <w:rsid w:val="00D66C66"/>
    <w:rsid w:val="00D66CE6"/>
    <w:rsid w:val="00D66CEF"/>
    <w:rsid w:val="00D66DAA"/>
    <w:rsid w:val="00D66E61"/>
    <w:rsid w:val="00D67013"/>
    <w:rsid w:val="00D671EA"/>
    <w:rsid w:val="00D671EF"/>
    <w:rsid w:val="00D6753F"/>
    <w:rsid w:val="00D677AC"/>
    <w:rsid w:val="00D67836"/>
    <w:rsid w:val="00D67888"/>
    <w:rsid w:val="00D7010A"/>
    <w:rsid w:val="00D70331"/>
    <w:rsid w:val="00D70361"/>
    <w:rsid w:val="00D7040B"/>
    <w:rsid w:val="00D7054A"/>
    <w:rsid w:val="00D7066F"/>
    <w:rsid w:val="00D706E2"/>
    <w:rsid w:val="00D709DC"/>
    <w:rsid w:val="00D70B5B"/>
    <w:rsid w:val="00D70DBF"/>
    <w:rsid w:val="00D70F5E"/>
    <w:rsid w:val="00D70F87"/>
    <w:rsid w:val="00D710ED"/>
    <w:rsid w:val="00D711D9"/>
    <w:rsid w:val="00D7123A"/>
    <w:rsid w:val="00D71385"/>
    <w:rsid w:val="00D7138F"/>
    <w:rsid w:val="00D716A9"/>
    <w:rsid w:val="00D71707"/>
    <w:rsid w:val="00D71791"/>
    <w:rsid w:val="00D717F4"/>
    <w:rsid w:val="00D717F5"/>
    <w:rsid w:val="00D71BD5"/>
    <w:rsid w:val="00D71EED"/>
    <w:rsid w:val="00D72265"/>
    <w:rsid w:val="00D72334"/>
    <w:rsid w:val="00D7246A"/>
    <w:rsid w:val="00D72633"/>
    <w:rsid w:val="00D7299B"/>
    <w:rsid w:val="00D72A5B"/>
    <w:rsid w:val="00D72BDC"/>
    <w:rsid w:val="00D72D35"/>
    <w:rsid w:val="00D72F56"/>
    <w:rsid w:val="00D73118"/>
    <w:rsid w:val="00D73347"/>
    <w:rsid w:val="00D73569"/>
    <w:rsid w:val="00D7364D"/>
    <w:rsid w:val="00D736F4"/>
    <w:rsid w:val="00D73A3C"/>
    <w:rsid w:val="00D73A5C"/>
    <w:rsid w:val="00D73A6B"/>
    <w:rsid w:val="00D73CAB"/>
    <w:rsid w:val="00D73CED"/>
    <w:rsid w:val="00D73DAD"/>
    <w:rsid w:val="00D73E0D"/>
    <w:rsid w:val="00D73F38"/>
    <w:rsid w:val="00D7430B"/>
    <w:rsid w:val="00D74461"/>
    <w:rsid w:val="00D74915"/>
    <w:rsid w:val="00D74AF7"/>
    <w:rsid w:val="00D74B95"/>
    <w:rsid w:val="00D7505F"/>
    <w:rsid w:val="00D75176"/>
    <w:rsid w:val="00D75199"/>
    <w:rsid w:val="00D75277"/>
    <w:rsid w:val="00D752FF"/>
    <w:rsid w:val="00D7530A"/>
    <w:rsid w:val="00D75439"/>
    <w:rsid w:val="00D755A0"/>
    <w:rsid w:val="00D75843"/>
    <w:rsid w:val="00D7588A"/>
    <w:rsid w:val="00D758A1"/>
    <w:rsid w:val="00D758B8"/>
    <w:rsid w:val="00D75B37"/>
    <w:rsid w:val="00D75C1F"/>
    <w:rsid w:val="00D75E7A"/>
    <w:rsid w:val="00D75E85"/>
    <w:rsid w:val="00D75F68"/>
    <w:rsid w:val="00D7628F"/>
    <w:rsid w:val="00D7643F"/>
    <w:rsid w:val="00D7649D"/>
    <w:rsid w:val="00D769E3"/>
    <w:rsid w:val="00D769F0"/>
    <w:rsid w:val="00D76B33"/>
    <w:rsid w:val="00D76C50"/>
    <w:rsid w:val="00D76E0D"/>
    <w:rsid w:val="00D76E83"/>
    <w:rsid w:val="00D76F51"/>
    <w:rsid w:val="00D7712E"/>
    <w:rsid w:val="00D771BB"/>
    <w:rsid w:val="00D771C9"/>
    <w:rsid w:val="00D77419"/>
    <w:rsid w:val="00D7766B"/>
    <w:rsid w:val="00D779CC"/>
    <w:rsid w:val="00D77EE5"/>
    <w:rsid w:val="00D800A1"/>
    <w:rsid w:val="00D80186"/>
    <w:rsid w:val="00D8036A"/>
    <w:rsid w:val="00D8064A"/>
    <w:rsid w:val="00D8064D"/>
    <w:rsid w:val="00D806A2"/>
    <w:rsid w:val="00D80A66"/>
    <w:rsid w:val="00D80AB8"/>
    <w:rsid w:val="00D80C93"/>
    <w:rsid w:val="00D80CCB"/>
    <w:rsid w:val="00D810BF"/>
    <w:rsid w:val="00D81307"/>
    <w:rsid w:val="00D8141A"/>
    <w:rsid w:val="00D81465"/>
    <w:rsid w:val="00D8175E"/>
    <w:rsid w:val="00D817FD"/>
    <w:rsid w:val="00D81CEF"/>
    <w:rsid w:val="00D81F6B"/>
    <w:rsid w:val="00D820F3"/>
    <w:rsid w:val="00D82175"/>
    <w:rsid w:val="00D825DF"/>
    <w:rsid w:val="00D82668"/>
    <w:rsid w:val="00D829AC"/>
    <w:rsid w:val="00D82AA1"/>
    <w:rsid w:val="00D82B00"/>
    <w:rsid w:val="00D83169"/>
    <w:rsid w:val="00D83401"/>
    <w:rsid w:val="00D8352B"/>
    <w:rsid w:val="00D8373E"/>
    <w:rsid w:val="00D837F8"/>
    <w:rsid w:val="00D83850"/>
    <w:rsid w:val="00D83CFE"/>
    <w:rsid w:val="00D840F2"/>
    <w:rsid w:val="00D8418C"/>
    <w:rsid w:val="00D84268"/>
    <w:rsid w:val="00D84278"/>
    <w:rsid w:val="00D844C0"/>
    <w:rsid w:val="00D84603"/>
    <w:rsid w:val="00D846C5"/>
    <w:rsid w:val="00D847C6"/>
    <w:rsid w:val="00D84833"/>
    <w:rsid w:val="00D85144"/>
    <w:rsid w:val="00D85278"/>
    <w:rsid w:val="00D852E6"/>
    <w:rsid w:val="00D85550"/>
    <w:rsid w:val="00D86084"/>
    <w:rsid w:val="00D8654A"/>
    <w:rsid w:val="00D865AF"/>
    <w:rsid w:val="00D8666C"/>
    <w:rsid w:val="00D86873"/>
    <w:rsid w:val="00D86A50"/>
    <w:rsid w:val="00D86ACF"/>
    <w:rsid w:val="00D86B37"/>
    <w:rsid w:val="00D86BC2"/>
    <w:rsid w:val="00D86CC1"/>
    <w:rsid w:val="00D86EF6"/>
    <w:rsid w:val="00D87154"/>
    <w:rsid w:val="00D872F0"/>
    <w:rsid w:val="00D873AD"/>
    <w:rsid w:val="00D873BF"/>
    <w:rsid w:val="00D87635"/>
    <w:rsid w:val="00D876E2"/>
    <w:rsid w:val="00D8778A"/>
    <w:rsid w:val="00D87C8B"/>
    <w:rsid w:val="00D90196"/>
    <w:rsid w:val="00D90330"/>
    <w:rsid w:val="00D903A6"/>
    <w:rsid w:val="00D906FF"/>
    <w:rsid w:val="00D90703"/>
    <w:rsid w:val="00D9097C"/>
    <w:rsid w:val="00D90A67"/>
    <w:rsid w:val="00D91009"/>
    <w:rsid w:val="00D9120D"/>
    <w:rsid w:val="00D9126A"/>
    <w:rsid w:val="00D912DF"/>
    <w:rsid w:val="00D912EE"/>
    <w:rsid w:val="00D9142A"/>
    <w:rsid w:val="00D9151F"/>
    <w:rsid w:val="00D919E0"/>
    <w:rsid w:val="00D919F7"/>
    <w:rsid w:val="00D91A37"/>
    <w:rsid w:val="00D91AEE"/>
    <w:rsid w:val="00D91C37"/>
    <w:rsid w:val="00D91D00"/>
    <w:rsid w:val="00D91DFC"/>
    <w:rsid w:val="00D91F8C"/>
    <w:rsid w:val="00D92265"/>
    <w:rsid w:val="00D9230B"/>
    <w:rsid w:val="00D92432"/>
    <w:rsid w:val="00D92558"/>
    <w:rsid w:val="00D92633"/>
    <w:rsid w:val="00D9286A"/>
    <w:rsid w:val="00D92CB4"/>
    <w:rsid w:val="00D92CBC"/>
    <w:rsid w:val="00D92FD3"/>
    <w:rsid w:val="00D931F2"/>
    <w:rsid w:val="00D933AC"/>
    <w:rsid w:val="00D933B0"/>
    <w:rsid w:val="00D9350B"/>
    <w:rsid w:val="00D935CB"/>
    <w:rsid w:val="00D938C1"/>
    <w:rsid w:val="00D938CE"/>
    <w:rsid w:val="00D93DFF"/>
    <w:rsid w:val="00D93EF4"/>
    <w:rsid w:val="00D9415A"/>
    <w:rsid w:val="00D94867"/>
    <w:rsid w:val="00D94909"/>
    <w:rsid w:val="00D94934"/>
    <w:rsid w:val="00D94B2F"/>
    <w:rsid w:val="00D94BB0"/>
    <w:rsid w:val="00D94BE0"/>
    <w:rsid w:val="00D94EB2"/>
    <w:rsid w:val="00D94F3B"/>
    <w:rsid w:val="00D94FF3"/>
    <w:rsid w:val="00D95014"/>
    <w:rsid w:val="00D95047"/>
    <w:rsid w:val="00D95322"/>
    <w:rsid w:val="00D955B0"/>
    <w:rsid w:val="00D957C0"/>
    <w:rsid w:val="00D95853"/>
    <w:rsid w:val="00D95906"/>
    <w:rsid w:val="00D959FD"/>
    <w:rsid w:val="00D95BC2"/>
    <w:rsid w:val="00D95BFF"/>
    <w:rsid w:val="00D95C3D"/>
    <w:rsid w:val="00D95F45"/>
    <w:rsid w:val="00D961F1"/>
    <w:rsid w:val="00D96305"/>
    <w:rsid w:val="00D96465"/>
    <w:rsid w:val="00D96496"/>
    <w:rsid w:val="00D9667A"/>
    <w:rsid w:val="00D96883"/>
    <w:rsid w:val="00D96AD5"/>
    <w:rsid w:val="00D96BB1"/>
    <w:rsid w:val="00D96C9B"/>
    <w:rsid w:val="00D96D54"/>
    <w:rsid w:val="00D96FC2"/>
    <w:rsid w:val="00D96FCE"/>
    <w:rsid w:val="00D9709E"/>
    <w:rsid w:val="00D971C6"/>
    <w:rsid w:val="00D974ED"/>
    <w:rsid w:val="00D97514"/>
    <w:rsid w:val="00D9793D"/>
    <w:rsid w:val="00D97C59"/>
    <w:rsid w:val="00D97D08"/>
    <w:rsid w:val="00D97D27"/>
    <w:rsid w:val="00D97E86"/>
    <w:rsid w:val="00D97F2D"/>
    <w:rsid w:val="00DA000D"/>
    <w:rsid w:val="00DA015E"/>
    <w:rsid w:val="00DA02EC"/>
    <w:rsid w:val="00DA074F"/>
    <w:rsid w:val="00DA0FC0"/>
    <w:rsid w:val="00DA0FE2"/>
    <w:rsid w:val="00DA1081"/>
    <w:rsid w:val="00DA1094"/>
    <w:rsid w:val="00DA10F6"/>
    <w:rsid w:val="00DA1135"/>
    <w:rsid w:val="00DA11CD"/>
    <w:rsid w:val="00DA14CA"/>
    <w:rsid w:val="00DA1D80"/>
    <w:rsid w:val="00DA1F1A"/>
    <w:rsid w:val="00DA2046"/>
    <w:rsid w:val="00DA2125"/>
    <w:rsid w:val="00DA2185"/>
    <w:rsid w:val="00DA23B6"/>
    <w:rsid w:val="00DA23D2"/>
    <w:rsid w:val="00DA28CB"/>
    <w:rsid w:val="00DA29C4"/>
    <w:rsid w:val="00DA2D90"/>
    <w:rsid w:val="00DA2DFB"/>
    <w:rsid w:val="00DA2FEC"/>
    <w:rsid w:val="00DA30E1"/>
    <w:rsid w:val="00DA310F"/>
    <w:rsid w:val="00DA364D"/>
    <w:rsid w:val="00DA36F7"/>
    <w:rsid w:val="00DA38A7"/>
    <w:rsid w:val="00DA38EE"/>
    <w:rsid w:val="00DA3904"/>
    <w:rsid w:val="00DA394C"/>
    <w:rsid w:val="00DA3A26"/>
    <w:rsid w:val="00DA3B43"/>
    <w:rsid w:val="00DA3B7F"/>
    <w:rsid w:val="00DA3D8C"/>
    <w:rsid w:val="00DA3F00"/>
    <w:rsid w:val="00DA3F8B"/>
    <w:rsid w:val="00DA3FB7"/>
    <w:rsid w:val="00DA4097"/>
    <w:rsid w:val="00DA416A"/>
    <w:rsid w:val="00DA43CA"/>
    <w:rsid w:val="00DA4481"/>
    <w:rsid w:val="00DA4562"/>
    <w:rsid w:val="00DA4597"/>
    <w:rsid w:val="00DA46E3"/>
    <w:rsid w:val="00DA491D"/>
    <w:rsid w:val="00DA492A"/>
    <w:rsid w:val="00DA49D8"/>
    <w:rsid w:val="00DA5460"/>
    <w:rsid w:val="00DA547F"/>
    <w:rsid w:val="00DA581C"/>
    <w:rsid w:val="00DA5C2D"/>
    <w:rsid w:val="00DA5CA9"/>
    <w:rsid w:val="00DA5D63"/>
    <w:rsid w:val="00DA5E41"/>
    <w:rsid w:val="00DA5E7E"/>
    <w:rsid w:val="00DA61A7"/>
    <w:rsid w:val="00DA624C"/>
    <w:rsid w:val="00DA62A4"/>
    <w:rsid w:val="00DA632E"/>
    <w:rsid w:val="00DA6459"/>
    <w:rsid w:val="00DA6518"/>
    <w:rsid w:val="00DA670E"/>
    <w:rsid w:val="00DA675F"/>
    <w:rsid w:val="00DA6821"/>
    <w:rsid w:val="00DA6F20"/>
    <w:rsid w:val="00DA6FAE"/>
    <w:rsid w:val="00DA7018"/>
    <w:rsid w:val="00DA70D4"/>
    <w:rsid w:val="00DA714A"/>
    <w:rsid w:val="00DA71AF"/>
    <w:rsid w:val="00DA727D"/>
    <w:rsid w:val="00DA7426"/>
    <w:rsid w:val="00DA75F5"/>
    <w:rsid w:val="00DA7A85"/>
    <w:rsid w:val="00DA7BC7"/>
    <w:rsid w:val="00DA7D2F"/>
    <w:rsid w:val="00DA7E4C"/>
    <w:rsid w:val="00DA7EC1"/>
    <w:rsid w:val="00DB005D"/>
    <w:rsid w:val="00DB01E8"/>
    <w:rsid w:val="00DB0564"/>
    <w:rsid w:val="00DB0890"/>
    <w:rsid w:val="00DB0D5D"/>
    <w:rsid w:val="00DB0E59"/>
    <w:rsid w:val="00DB118D"/>
    <w:rsid w:val="00DB135E"/>
    <w:rsid w:val="00DB13D7"/>
    <w:rsid w:val="00DB14CE"/>
    <w:rsid w:val="00DB152A"/>
    <w:rsid w:val="00DB1539"/>
    <w:rsid w:val="00DB17B8"/>
    <w:rsid w:val="00DB183D"/>
    <w:rsid w:val="00DB1B47"/>
    <w:rsid w:val="00DB1C25"/>
    <w:rsid w:val="00DB1D47"/>
    <w:rsid w:val="00DB1F98"/>
    <w:rsid w:val="00DB2542"/>
    <w:rsid w:val="00DB2557"/>
    <w:rsid w:val="00DB270B"/>
    <w:rsid w:val="00DB273A"/>
    <w:rsid w:val="00DB27E1"/>
    <w:rsid w:val="00DB2CDC"/>
    <w:rsid w:val="00DB2CF9"/>
    <w:rsid w:val="00DB2E0F"/>
    <w:rsid w:val="00DB2E7C"/>
    <w:rsid w:val="00DB2F94"/>
    <w:rsid w:val="00DB2FDC"/>
    <w:rsid w:val="00DB3034"/>
    <w:rsid w:val="00DB304C"/>
    <w:rsid w:val="00DB315C"/>
    <w:rsid w:val="00DB35C7"/>
    <w:rsid w:val="00DB367A"/>
    <w:rsid w:val="00DB3719"/>
    <w:rsid w:val="00DB37E0"/>
    <w:rsid w:val="00DB39DE"/>
    <w:rsid w:val="00DB3AF9"/>
    <w:rsid w:val="00DB3D0B"/>
    <w:rsid w:val="00DB3D52"/>
    <w:rsid w:val="00DB42C3"/>
    <w:rsid w:val="00DB4322"/>
    <w:rsid w:val="00DB4427"/>
    <w:rsid w:val="00DB4433"/>
    <w:rsid w:val="00DB452C"/>
    <w:rsid w:val="00DB4680"/>
    <w:rsid w:val="00DB4741"/>
    <w:rsid w:val="00DB4853"/>
    <w:rsid w:val="00DB4F9D"/>
    <w:rsid w:val="00DB5007"/>
    <w:rsid w:val="00DB5010"/>
    <w:rsid w:val="00DB5024"/>
    <w:rsid w:val="00DB5799"/>
    <w:rsid w:val="00DB588B"/>
    <w:rsid w:val="00DB5A21"/>
    <w:rsid w:val="00DB5A41"/>
    <w:rsid w:val="00DB5DEB"/>
    <w:rsid w:val="00DB5EE5"/>
    <w:rsid w:val="00DB6681"/>
    <w:rsid w:val="00DB6773"/>
    <w:rsid w:val="00DB6907"/>
    <w:rsid w:val="00DB6950"/>
    <w:rsid w:val="00DB6AA2"/>
    <w:rsid w:val="00DB6DB6"/>
    <w:rsid w:val="00DB6DD3"/>
    <w:rsid w:val="00DB6EC0"/>
    <w:rsid w:val="00DB6FDF"/>
    <w:rsid w:val="00DB70B3"/>
    <w:rsid w:val="00DB737B"/>
    <w:rsid w:val="00DB7424"/>
    <w:rsid w:val="00DB7484"/>
    <w:rsid w:val="00DB749A"/>
    <w:rsid w:val="00DB78FA"/>
    <w:rsid w:val="00DB7E00"/>
    <w:rsid w:val="00DB7E09"/>
    <w:rsid w:val="00DB7E8C"/>
    <w:rsid w:val="00DC088A"/>
    <w:rsid w:val="00DC09DF"/>
    <w:rsid w:val="00DC0A19"/>
    <w:rsid w:val="00DC0B50"/>
    <w:rsid w:val="00DC0E18"/>
    <w:rsid w:val="00DC0F6A"/>
    <w:rsid w:val="00DC0F93"/>
    <w:rsid w:val="00DC1350"/>
    <w:rsid w:val="00DC1384"/>
    <w:rsid w:val="00DC1439"/>
    <w:rsid w:val="00DC1479"/>
    <w:rsid w:val="00DC1624"/>
    <w:rsid w:val="00DC1763"/>
    <w:rsid w:val="00DC1B4C"/>
    <w:rsid w:val="00DC1BAF"/>
    <w:rsid w:val="00DC1C10"/>
    <w:rsid w:val="00DC1FCC"/>
    <w:rsid w:val="00DC22B7"/>
    <w:rsid w:val="00DC248A"/>
    <w:rsid w:val="00DC257F"/>
    <w:rsid w:val="00DC2898"/>
    <w:rsid w:val="00DC28A6"/>
    <w:rsid w:val="00DC28EC"/>
    <w:rsid w:val="00DC2C25"/>
    <w:rsid w:val="00DC3295"/>
    <w:rsid w:val="00DC3417"/>
    <w:rsid w:val="00DC382F"/>
    <w:rsid w:val="00DC388E"/>
    <w:rsid w:val="00DC38A6"/>
    <w:rsid w:val="00DC3922"/>
    <w:rsid w:val="00DC3DE4"/>
    <w:rsid w:val="00DC405A"/>
    <w:rsid w:val="00DC409A"/>
    <w:rsid w:val="00DC41A2"/>
    <w:rsid w:val="00DC4289"/>
    <w:rsid w:val="00DC4330"/>
    <w:rsid w:val="00DC4339"/>
    <w:rsid w:val="00DC45DC"/>
    <w:rsid w:val="00DC48FE"/>
    <w:rsid w:val="00DC4935"/>
    <w:rsid w:val="00DC4A3F"/>
    <w:rsid w:val="00DC4B0E"/>
    <w:rsid w:val="00DC4C74"/>
    <w:rsid w:val="00DC4CE8"/>
    <w:rsid w:val="00DC4D82"/>
    <w:rsid w:val="00DC4EF0"/>
    <w:rsid w:val="00DC5015"/>
    <w:rsid w:val="00DC5115"/>
    <w:rsid w:val="00DC5185"/>
    <w:rsid w:val="00DC522F"/>
    <w:rsid w:val="00DC5361"/>
    <w:rsid w:val="00DC5667"/>
    <w:rsid w:val="00DC5686"/>
    <w:rsid w:val="00DC588E"/>
    <w:rsid w:val="00DC593E"/>
    <w:rsid w:val="00DC5DBA"/>
    <w:rsid w:val="00DC5E7A"/>
    <w:rsid w:val="00DC5FAB"/>
    <w:rsid w:val="00DC6035"/>
    <w:rsid w:val="00DC622B"/>
    <w:rsid w:val="00DC6336"/>
    <w:rsid w:val="00DC63B2"/>
    <w:rsid w:val="00DC65D8"/>
    <w:rsid w:val="00DC6870"/>
    <w:rsid w:val="00DC6877"/>
    <w:rsid w:val="00DC69C6"/>
    <w:rsid w:val="00DC6A94"/>
    <w:rsid w:val="00DC6C02"/>
    <w:rsid w:val="00DC6E29"/>
    <w:rsid w:val="00DC6E96"/>
    <w:rsid w:val="00DC6F21"/>
    <w:rsid w:val="00DC71DD"/>
    <w:rsid w:val="00DC7250"/>
    <w:rsid w:val="00DC7314"/>
    <w:rsid w:val="00DC7538"/>
    <w:rsid w:val="00DC7744"/>
    <w:rsid w:val="00DC7890"/>
    <w:rsid w:val="00DC79A3"/>
    <w:rsid w:val="00DC7E92"/>
    <w:rsid w:val="00DD02C4"/>
    <w:rsid w:val="00DD02DD"/>
    <w:rsid w:val="00DD044C"/>
    <w:rsid w:val="00DD04E9"/>
    <w:rsid w:val="00DD04EE"/>
    <w:rsid w:val="00DD058B"/>
    <w:rsid w:val="00DD0603"/>
    <w:rsid w:val="00DD066C"/>
    <w:rsid w:val="00DD072F"/>
    <w:rsid w:val="00DD08A7"/>
    <w:rsid w:val="00DD128A"/>
    <w:rsid w:val="00DD12B1"/>
    <w:rsid w:val="00DD12B5"/>
    <w:rsid w:val="00DD14DA"/>
    <w:rsid w:val="00DD14E3"/>
    <w:rsid w:val="00DD14E8"/>
    <w:rsid w:val="00DD18BD"/>
    <w:rsid w:val="00DD1947"/>
    <w:rsid w:val="00DD1DE6"/>
    <w:rsid w:val="00DD1E75"/>
    <w:rsid w:val="00DD1EAA"/>
    <w:rsid w:val="00DD1ED7"/>
    <w:rsid w:val="00DD1F0B"/>
    <w:rsid w:val="00DD2006"/>
    <w:rsid w:val="00DD20CA"/>
    <w:rsid w:val="00DD21A2"/>
    <w:rsid w:val="00DD242B"/>
    <w:rsid w:val="00DD2465"/>
    <w:rsid w:val="00DD273B"/>
    <w:rsid w:val="00DD284D"/>
    <w:rsid w:val="00DD2853"/>
    <w:rsid w:val="00DD2A99"/>
    <w:rsid w:val="00DD2AFE"/>
    <w:rsid w:val="00DD2FE5"/>
    <w:rsid w:val="00DD32DF"/>
    <w:rsid w:val="00DD3401"/>
    <w:rsid w:val="00DD340E"/>
    <w:rsid w:val="00DD3430"/>
    <w:rsid w:val="00DD3480"/>
    <w:rsid w:val="00DD3565"/>
    <w:rsid w:val="00DD37D6"/>
    <w:rsid w:val="00DD3885"/>
    <w:rsid w:val="00DD4152"/>
    <w:rsid w:val="00DD4183"/>
    <w:rsid w:val="00DD4498"/>
    <w:rsid w:val="00DD48E6"/>
    <w:rsid w:val="00DD49D3"/>
    <w:rsid w:val="00DD4A2A"/>
    <w:rsid w:val="00DD4B5F"/>
    <w:rsid w:val="00DD4BA6"/>
    <w:rsid w:val="00DD4D9F"/>
    <w:rsid w:val="00DD4E43"/>
    <w:rsid w:val="00DD4F2A"/>
    <w:rsid w:val="00DD502B"/>
    <w:rsid w:val="00DD51CE"/>
    <w:rsid w:val="00DD521D"/>
    <w:rsid w:val="00DD5439"/>
    <w:rsid w:val="00DD54FD"/>
    <w:rsid w:val="00DD5536"/>
    <w:rsid w:val="00DD59AB"/>
    <w:rsid w:val="00DD5A70"/>
    <w:rsid w:val="00DD5B01"/>
    <w:rsid w:val="00DD5CD3"/>
    <w:rsid w:val="00DD5E0E"/>
    <w:rsid w:val="00DD5FFE"/>
    <w:rsid w:val="00DD6396"/>
    <w:rsid w:val="00DD6A0E"/>
    <w:rsid w:val="00DD6BD3"/>
    <w:rsid w:val="00DD6C70"/>
    <w:rsid w:val="00DD6DA2"/>
    <w:rsid w:val="00DD6EDC"/>
    <w:rsid w:val="00DD700A"/>
    <w:rsid w:val="00DD7107"/>
    <w:rsid w:val="00DD761C"/>
    <w:rsid w:val="00DD7A0C"/>
    <w:rsid w:val="00DD7AAF"/>
    <w:rsid w:val="00DD7C55"/>
    <w:rsid w:val="00DE0083"/>
    <w:rsid w:val="00DE0171"/>
    <w:rsid w:val="00DE0333"/>
    <w:rsid w:val="00DE03E1"/>
    <w:rsid w:val="00DE0450"/>
    <w:rsid w:val="00DE0558"/>
    <w:rsid w:val="00DE067E"/>
    <w:rsid w:val="00DE088E"/>
    <w:rsid w:val="00DE0C6E"/>
    <w:rsid w:val="00DE1011"/>
    <w:rsid w:val="00DE1177"/>
    <w:rsid w:val="00DE128B"/>
    <w:rsid w:val="00DE14DB"/>
    <w:rsid w:val="00DE1799"/>
    <w:rsid w:val="00DE17AA"/>
    <w:rsid w:val="00DE1D93"/>
    <w:rsid w:val="00DE1E4F"/>
    <w:rsid w:val="00DE21CF"/>
    <w:rsid w:val="00DE2537"/>
    <w:rsid w:val="00DE2548"/>
    <w:rsid w:val="00DE26C2"/>
    <w:rsid w:val="00DE279F"/>
    <w:rsid w:val="00DE2B7A"/>
    <w:rsid w:val="00DE2D4B"/>
    <w:rsid w:val="00DE2FCB"/>
    <w:rsid w:val="00DE30FD"/>
    <w:rsid w:val="00DE3117"/>
    <w:rsid w:val="00DE31DC"/>
    <w:rsid w:val="00DE3258"/>
    <w:rsid w:val="00DE363E"/>
    <w:rsid w:val="00DE36D0"/>
    <w:rsid w:val="00DE3E7C"/>
    <w:rsid w:val="00DE3F4F"/>
    <w:rsid w:val="00DE3F99"/>
    <w:rsid w:val="00DE4175"/>
    <w:rsid w:val="00DE4198"/>
    <w:rsid w:val="00DE41C3"/>
    <w:rsid w:val="00DE4339"/>
    <w:rsid w:val="00DE4507"/>
    <w:rsid w:val="00DE451F"/>
    <w:rsid w:val="00DE464E"/>
    <w:rsid w:val="00DE4664"/>
    <w:rsid w:val="00DE4675"/>
    <w:rsid w:val="00DE47FC"/>
    <w:rsid w:val="00DE4811"/>
    <w:rsid w:val="00DE4B0C"/>
    <w:rsid w:val="00DE4D09"/>
    <w:rsid w:val="00DE4E2A"/>
    <w:rsid w:val="00DE5036"/>
    <w:rsid w:val="00DE51E1"/>
    <w:rsid w:val="00DE546C"/>
    <w:rsid w:val="00DE5478"/>
    <w:rsid w:val="00DE5502"/>
    <w:rsid w:val="00DE5713"/>
    <w:rsid w:val="00DE589C"/>
    <w:rsid w:val="00DE5FDA"/>
    <w:rsid w:val="00DE61AA"/>
    <w:rsid w:val="00DE682A"/>
    <w:rsid w:val="00DE692D"/>
    <w:rsid w:val="00DE6E86"/>
    <w:rsid w:val="00DE6F4F"/>
    <w:rsid w:val="00DE6FB8"/>
    <w:rsid w:val="00DE7053"/>
    <w:rsid w:val="00DE74E7"/>
    <w:rsid w:val="00DE752E"/>
    <w:rsid w:val="00DE7793"/>
    <w:rsid w:val="00DE77C3"/>
    <w:rsid w:val="00DE7A3E"/>
    <w:rsid w:val="00DE7D03"/>
    <w:rsid w:val="00DE7F45"/>
    <w:rsid w:val="00DF0257"/>
    <w:rsid w:val="00DF02EC"/>
    <w:rsid w:val="00DF05EC"/>
    <w:rsid w:val="00DF0742"/>
    <w:rsid w:val="00DF0820"/>
    <w:rsid w:val="00DF094B"/>
    <w:rsid w:val="00DF0A5E"/>
    <w:rsid w:val="00DF0B93"/>
    <w:rsid w:val="00DF0D33"/>
    <w:rsid w:val="00DF0E63"/>
    <w:rsid w:val="00DF0E66"/>
    <w:rsid w:val="00DF10D0"/>
    <w:rsid w:val="00DF111E"/>
    <w:rsid w:val="00DF12DC"/>
    <w:rsid w:val="00DF1300"/>
    <w:rsid w:val="00DF1A61"/>
    <w:rsid w:val="00DF1D3B"/>
    <w:rsid w:val="00DF1EB6"/>
    <w:rsid w:val="00DF1FD5"/>
    <w:rsid w:val="00DF1FD6"/>
    <w:rsid w:val="00DF2011"/>
    <w:rsid w:val="00DF2088"/>
    <w:rsid w:val="00DF210D"/>
    <w:rsid w:val="00DF2166"/>
    <w:rsid w:val="00DF2476"/>
    <w:rsid w:val="00DF25AA"/>
    <w:rsid w:val="00DF2604"/>
    <w:rsid w:val="00DF2674"/>
    <w:rsid w:val="00DF2CC1"/>
    <w:rsid w:val="00DF30F8"/>
    <w:rsid w:val="00DF32AF"/>
    <w:rsid w:val="00DF3307"/>
    <w:rsid w:val="00DF3318"/>
    <w:rsid w:val="00DF3499"/>
    <w:rsid w:val="00DF34C9"/>
    <w:rsid w:val="00DF360E"/>
    <w:rsid w:val="00DF3610"/>
    <w:rsid w:val="00DF3623"/>
    <w:rsid w:val="00DF3A2C"/>
    <w:rsid w:val="00DF3EE7"/>
    <w:rsid w:val="00DF4158"/>
    <w:rsid w:val="00DF4198"/>
    <w:rsid w:val="00DF41B1"/>
    <w:rsid w:val="00DF41D7"/>
    <w:rsid w:val="00DF41E3"/>
    <w:rsid w:val="00DF437A"/>
    <w:rsid w:val="00DF4430"/>
    <w:rsid w:val="00DF446B"/>
    <w:rsid w:val="00DF448E"/>
    <w:rsid w:val="00DF44D1"/>
    <w:rsid w:val="00DF4920"/>
    <w:rsid w:val="00DF4D42"/>
    <w:rsid w:val="00DF4DEA"/>
    <w:rsid w:val="00DF4F19"/>
    <w:rsid w:val="00DF5002"/>
    <w:rsid w:val="00DF5270"/>
    <w:rsid w:val="00DF5960"/>
    <w:rsid w:val="00DF59D6"/>
    <w:rsid w:val="00DF5B4C"/>
    <w:rsid w:val="00DF5C7B"/>
    <w:rsid w:val="00DF5C89"/>
    <w:rsid w:val="00DF6014"/>
    <w:rsid w:val="00DF6122"/>
    <w:rsid w:val="00DF645D"/>
    <w:rsid w:val="00DF6499"/>
    <w:rsid w:val="00DF6531"/>
    <w:rsid w:val="00DF6824"/>
    <w:rsid w:val="00DF69A9"/>
    <w:rsid w:val="00DF6A83"/>
    <w:rsid w:val="00DF6BC8"/>
    <w:rsid w:val="00DF6D26"/>
    <w:rsid w:val="00DF6F67"/>
    <w:rsid w:val="00DF717B"/>
    <w:rsid w:val="00DF71D6"/>
    <w:rsid w:val="00DF7226"/>
    <w:rsid w:val="00DF74BB"/>
    <w:rsid w:val="00DF7AE1"/>
    <w:rsid w:val="00DF7BC3"/>
    <w:rsid w:val="00DF7DC8"/>
    <w:rsid w:val="00E00116"/>
    <w:rsid w:val="00E00266"/>
    <w:rsid w:val="00E00368"/>
    <w:rsid w:val="00E005F5"/>
    <w:rsid w:val="00E0074E"/>
    <w:rsid w:val="00E00A07"/>
    <w:rsid w:val="00E00A92"/>
    <w:rsid w:val="00E00B4D"/>
    <w:rsid w:val="00E00D0B"/>
    <w:rsid w:val="00E00DAE"/>
    <w:rsid w:val="00E00DFE"/>
    <w:rsid w:val="00E011CA"/>
    <w:rsid w:val="00E01395"/>
    <w:rsid w:val="00E0146B"/>
    <w:rsid w:val="00E01700"/>
    <w:rsid w:val="00E0175E"/>
    <w:rsid w:val="00E019EA"/>
    <w:rsid w:val="00E01A09"/>
    <w:rsid w:val="00E01A5C"/>
    <w:rsid w:val="00E01F60"/>
    <w:rsid w:val="00E01FD8"/>
    <w:rsid w:val="00E02068"/>
    <w:rsid w:val="00E0253E"/>
    <w:rsid w:val="00E0279A"/>
    <w:rsid w:val="00E027E6"/>
    <w:rsid w:val="00E028E6"/>
    <w:rsid w:val="00E029D7"/>
    <w:rsid w:val="00E02C1E"/>
    <w:rsid w:val="00E02C20"/>
    <w:rsid w:val="00E02DF5"/>
    <w:rsid w:val="00E02F12"/>
    <w:rsid w:val="00E02F7D"/>
    <w:rsid w:val="00E0315B"/>
    <w:rsid w:val="00E031CF"/>
    <w:rsid w:val="00E0324B"/>
    <w:rsid w:val="00E0345F"/>
    <w:rsid w:val="00E03480"/>
    <w:rsid w:val="00E0368D"/>
    <w:rsid w:val="00E03978"/>
    <w:rsid w:val="00E03A28"/>
    <w:rsid w:val="00E03B1D"/>
    <w:rsid w:val="00E03B23"/>
    <w:rsid w:val="00E03BEA"/>
    <w:rsid w:val="00E03CA2"/>
    <w:rsid w:val="00E03E2B"/>
    <w:rsid w:val="00E03E41"/>
    <w:rsid w:val="00E03E83"/>
    <w:rsid w:val="00E03E9D"/>
    <w:rsid w:val="00E0401E"/>
    <w:rsid w:val="00E04240"/>
    <w:rsid w:val="00E04418"/>
    <w:rsid w:val="00E046C1"/>
    <w:rsid w:val="00E048DD"/>
    <w:rsid w:val="00E049EC"/>
    <w:rsid w:val="00E04A3F"/>
    <w:rsid w:val="00E04AA6"/>
    <w:rsid w:val="00E04FD8"/>
    <w:rsid w:val="00E051BD"/>
    <w:rsid w:val="00E05A43"/>
    <w:rsid w:val="00E05FC4"/>
    <w:rsid w:val="00E06104"/>
    <w:rsid w:val="00E062EF"/>
    <w:rsid w:val="00E06318"/>
    <w:rsid w:val="00E0644E"/>
    <w:rsid w:val="00E06668"/>
    <w:rsid w:val="00E06793"/>
    <w:rsid w:val="00E067ED"/>
    <w:rsid w:val="00E0680A"/>
    <w:rsid w:val="00E06924"/>
    <w:rsid w:val="00E06977"/>
    <w:rsid w:val="00E06A62"/>
    <w:rsid w:val="00E06A94"/>
    <w:rsid w:val="00E06AF4"/>
    <w:rsid w:val="00E06F6A"/>
    <w:rsid w:val="00E072AE"/>
    <w:rsid w:val="00E072E6"/>
    <w:rsid w:val="00E07334"/>
    <w:rsid w:val="00E073C8"/>
    <w:rsid w:val="00E073D9"/>
    <w:rsid w:val="00E07422"/>
    <w:rsid w:val="00E075CE"/>
    <w:rsid w:val="00E07610"/>
    <w:rsid w:val="00E07658"/>
    <w:rsid w:val="00E07686"/>
    <w:rsid w:val="00E07742"/>
    <w:rsid w:val="00E07E04"/>
    <w:rsid w:val="00E07E45"/>
    <w:rsid w:val="00E1007C"/>
    <w:rsid w:val="00E10088"/>
    <w:rsid w:val="00E101F9"/>
    <w:rsid w:val="00E102BD"/>
    <w:rsid w:val="00E1039D"/>
    <w:rsid w:val="00E103F8"/>
    <w:rsid w:val="00E104ED"/>
    <w:rsid w:val="00E10505"/>
    <w:rsid w:val="00E10631"/>
    <w:rsid w:val="00E10718"/>
    <w:rsid w:val="00E108D8"/>
    <w:rsid w:val="00E10A4A"/>
    <w:rsid w:val="00E10FAA"/>
    <w:rsid w:val="00E11203"/>
    <w:rsid w:val="00E112E8"/>
    <w:rsid w:val="00E11EB8"/>
    <w:rsid w:val="00E1216B"/>
    <w:rsid w:val="00E12367"/>
    <w:rsid w:val="00E1273A"/>
    <w:rsid w:val="00E127F2"/>
    <w:rsid w:val="00E128FB"/>
    <w:rsid w:val="00E12933"/>
    <w:rsid w:val="00E12A5A"/>
    <w:rsid w:val="00E12AF0"/>
    <w:rsid w:val="00E13122"/>
    <w:rsid w:val="00E13230"/>
    <w:rsid w:val="00E132C4"/>
    <w:rsid w:val="00E13326"/>
    <w:rsid w:val="00E13474"/>
    <w:rsid w:val="00E136AE"/>
    <w:rsid w:val="00E139D0"/>
    <w:rsid w:val="00E13A9C"/>
    <w:rsid w:val="00E13CD9"/>
    <w:rsid w:val="00E13E92"/>
    <w:rsid w:val="00E14064"/>
    <w:rsid w:val="00E14095"/>
    <w:rsid w:val="00E140DC"/>
    <w:rsid w:val="00E1437C"/>
    <w:rsid w:val="00E143F1"/>
    <w:rsid w:val="00E14577"/>
    <w:rsid w:val="00E145A7"/>
    <w:rsid w:val="00E145B8"/>
    <w:rsid w:val="00E145E0"/>
    <w:rsid w:val="00E14717"/>
    <w:rsid w:val="00E147E5"/>
    <w:rsid w:val="00E14802"/>
    <w:rsid w:val="00E14913"/>
    <w:rsid w:val="00E149D5"/>
    <w:rsid w:val="00E14ACE"/>
    <w:rsid w:val="00E14C9E"/>
    <w:rsid w:val="00E14DAF"/>
    <w:rsid w:val="00E1502E"/>
    <w:rsid w:val="00E150B1"/>
    <w:rsid w:val="00E15352"/>
    <w:rsid w:val="00E15366"/>
    <w:rsid w:val="00E153A7"/>
    <w:rsid w:val="00E154A1"/>
    <w:rsid w:val="00E1596F"/>
    <w:rsid w:val="00E159C5"/>
    <w:rsid w:val="00E15A77"/>
    <w:rsid w:val="00E15D1A"/>
    <w:rsid w:val="00E15ED2"/>
    <w:rsid w:val="00E164E8"/>
    <w:rsid w:val="00E1654E"/>
    <w:rsid w:val="00E166E9"/>
    <w:rsid w:val="00E167D4"/>
    <w:rsid w:val="00E168E5"/>
    <w:rsid w:val="00E16BCB"/>
    <w:rsid w:val="00E16CD6"/>
    <w:rsid w:val="00E171E9"/>
    <w:rsid w:val="00E172D5"/>
    <w:rsid w:val="00E17517"/>
    <w:rsid w:val="00E175FF"/>
    <w:rsid w:val="00E17863"/>
    <w:rsid w:val="00E17A8E"/>
    <w:rsid w:val="00E17AD2"/>
    <w:rsid w:val="00E17BD8"/>
    <w:rsid w:val="00E17C3A"/>
    <w:rsid w:val="00E17C3F"/>
    <w:rsid w:val="00E17C49"/>
    <w:rsid w:val="00E17CFB"/>
    <w:rsid w:val="00E200EF"/>
    <w:rsid w:val="00E201E3"/>
    <w:rsid w:val="00E203F1"/>
    <w:rsid w:val="00E20661"/>
    <w:rsid w:val="00E20770"/>
    <w:rsid w:val="00E20855"/>
    <w:rsid w:val="00E20862"/>
    <w:rsid w:val="00E20AD1"/>
    <w:rsid w:val="00E20E2C"/>
    <w:rsid w:val="00E214FB"/>
    <w:rsid w:val="00E216A5"/>
    <w:rsid w:val="00E21B12"/>
    <w:rsid w:val="00E21D8E"/>
    <w:rsid w:val="00E222C6"/>
    <w:rsid w:val="00E223EE"/>
    <w:rsid w:val="00E224C9"/>
    <w:rsid w:val="00E22625"/>
    <w:rsid w:val="00E226BE"/>
    <w:rsid w:val="00E2280F"/>
    <w:rsid w:val="00E2291F"/>
    <w:rsid w:val="00E2297B"/>
    <w:rsid w:val="00E229BD"/>
    <w:rsid w:val="00E229F7"/>
    <w:rsid w:val="00E22A10"/>
    <w:rsid w:val="00E22BF5"/>
    <w:rsid w:val="00E22C3E"/>
    <w:rsid w:val="00E22D6E"/>
    <w:rsid w:val="00E22E2F"/>
    <w:rsid w:val="00E22EE3"/>
    <w:rsid w:val="00E22F21"/>
    <w:rsid w:val="00E22F61"/>
    <w:rsid w:val="00E23159"/>
    <w:rsid w:val="00E23224"/>
    <w:rsid w:val="00E23467"/>
    <w:rsid w:val="00E234DF"/>
    <w:rsid w:val="00E235E1"/>
    <w:rsid w:val="00E2382B"/>
    <w:rsid w:val="00E23851"/>
    <w:rsid w:val="00E23ACC"/>
    <w:rsid w:val="00E23ADB"/>
    <w:rsid w:val="00E23D0F"/>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395"/>
    <w:rsid w:val="00E253AD"/>
    <w:rsid w:val="00E254B5"/>
    <w:rsid w:val="00E254FF"/>
    <w:rsid w:val="00E2551E"/>
    <w:rsid w:val="00E2567F"/>
    <w:rsid w:val="00E25A45"/>
    <w:rsid w:val="00E25A7E"/>
    <w:rsid w:val="00E25D46"/>
    <w:rsid w:val="00E25F1D"/>
    <w:rsid w:val="00E25F49"/>
    <w:rsid w:val="00E2617B"/>
    <w:rsid w:val="00E26224"/>
    <w:rsid w:val="00E26660"/>
    <w:rsid w:val="00E2681C"/>
    <w:rsid w:val="00E26870"/>
    <w:rsid w:val="00E26897"/>
    <w:rsid w:val="00E2690E"/>
    <w:rsid w:val="00E27087"/>
    <w:rsid w:val="00E272FE"/>
    <w:rsid w:val="00E2751A"/>
    <w:rsid w:val="00E2773D"/>
    <w:rsid w:val="00E27B68"/>
    <w:rsid w:val="00E27C3E"/>
    <w:rsid w:val="00E27E87"/>
    <w:rsid w:val="00E30049"/>
    <w:rsid w:val="00E30063"/>
    <w:rsid w:val="00E30517"/>
    <w:rsid w:val="00E3070A"/>
    <w:rsid w:val="00E308FC"/>
    <w:rsid w:val="00E30A39"/>
    <w:rsid w:val="00E30A72"/>
    <w:rsid w:val="00E30A78"/>
    <w:rsid w:val="00E30B9D"/>
    <w:rsid w:val="00E30BC5"/>
    <w:rsid w:val="00E30C11"/>
    <w:rsid w:val="00E30DB2"/>
    <w:rsid w:val="00E31315"/>
    <w:rsid w:val="00E31327"/>
    <w:rsid w:val="00E314B2"/>
    <w:rsid w:val="00E314F6"/>
    <w:rsid w:val="00E31506"/>
    <w:rsid w:val="00E3167F"/>
    <w:rsid w:val="00E31B0B"/>
    <w:rsid w:val="00E31BE7"/>
    <w:rsid w:val="00E31E75"/>
    <w:rsid w:val="00E31E81"/>
    <w:rsid w:val="00E31EF7"/>
    <w:rsid w:val="00E31F2E"/>
    <w:rsid w:val="00E31F96"/>
    <w:rsid w:val="00E31FF4"/>
    <w:rsid w:val="00E3200D"/>
    <w:rsid w:val="00E32BFF"/>
    <w:rsid w:val="00E32DE3"/>
    <w:rsid w:val="00E32E0E"/>
    <w:rsid w:val="00E3305B"/>
    <w:rsid w:val="00E331E7"/>
    <w:rsid w:val="00E334CD"/>
    <w:rsid w:val="00E33506"/>
    <w:rsid w:val="00E33802"/>
    <w:rsid w:val="00E33814"/>
    <w:rsid w:val="00E33873"/>
    <w:rsid w:val="00E339C6"/>
    <w:rsid w:val="00E33B8C"/>
    <w:rsid w:val="00E33C12"/>
    <w:rsid w:val="00E33E4D"/>
    <w:rsid w:val="00E34355"/>
    <w:rsid w:val="00E34551"/>
    <w:rsid w:val="00E347C7"/>
    <w:rsid w:val="00E34D01"/>
    <w:rsid w:val="00E34D5C"/>
    <w:rsid w:val="00E34D6F"/>
    <w:rsid w:val="00E34F08"/>
    <w:rsid w:val="00E35112"/>
    <w:rsid w:val="00E35400"/>
    <w:rsid w:val="00E35470"/>
    <w:rsid w:val="00E35698"/>
    <w:rsid w:val="00E35790"/>
    <w:rsid w:val="00E35AC2"/>
    <w:rsid w:val="00E35C3A"/>
    <w:rsid w:val="00E35E4A"/>
    <w:rsid w:val="00E35E68"/>
    <w:rsid w:val="00E35EB9"/>
    <w:rsid w:val="00E35F47"/>
    <w:rsid w:val="00E360E3"/>
    <w:rsid w:val="00E3610B"/>
    <w:rsid w:val="00E363B9"/>
    <w:rsid w:val="00E36400"/>
    <w:rsid w:val="00E365A3"/>
    <w:rsid w:val="00E368A4"/>
    <w:rsid w:val="00E36AED"/>
    <w:rsid w:val="00E36F55"/>
    <w:rsid w:val="00E37395"/>
    <w:rsid w:val="00E373ED"/>
    <w:rsid w:val="00E375DE"/>
    <w:rsid w:val="00E37638"/>
    <w:rsid w:val="00E3771F"/>
    <w:rsid w:val="00E377BF"/>
    <w:rsid w:val="00E37897"/>
    <w:rsid w:val="00E379DE"/>
    <w:rsid w:val="00E37C25"/>
    <w:rsid w:val="00E4017E"/>
    <w:rsid w:val="00E40362"/>
    <w:rsid w:val="00E40AE8"/>
    <w:rsid w:val="00E40BEB"/>
    <w:rsid w:val="00E40D7B"/>
    <w:rsid w:val="00E41518"/>
    <w:rsid w:val="00E4157B"/>
    <w:rsid w:val="00E418A3"/>
    <w:rsid w:val="00E41AFB"/>
    <w:rsid w:val="00E41BAC"/>
    <w:rsid w:val="00E41C73"/>
    <w:rsid w:val="00E41FE0"/>
    <w:rsid w:val="00E420B4"/>
    <w:rsid w:val="00E423C8"/>
    <w:rsid w:val="00E42532"/>
    <w:rsid w:val="00E42750"/>
    <w:rsid w:val="00E42854"/>
    <w:rsid w:val="00E42A5D"/>
    <w:rsid w:val="00E42CCB"/>
    <w:rsid w:val="00E42D71"/>
    <w:rsid w:val="00E42E2E"/>
    <w:rsid w:val="00E42FB3"/>
    <w:rsid w:val="00E432AE"/>
    <w:rsid w:val="00E433EE"/>
    <w:rsid w:val="00E434D2"/>
    <w:rsid w:val="00E4356E"/>
    <w:rsid w:val="00E4381A"/>
    <w:rsid w:val="00E439FF"/>
    <w:rsid w:val="00E43C60"/>
    <w:rsid w:val="00E43F1E"/>
    <w:rsid w:val="00E4416F"/>
    <w:rsid w:val="00E441D5"/>
    <w:rsid w:val="00E4427D"/>
    <w:rsid w:val="00E4466A"/>
    <w:rsid w:val="00E447D5"/>
    <w:rsid w:val="00E45041"/>
    <w:rsid w:val="00E450D8"/>
    <w:rsid w:val="00E452D0"/>
    <w:rsid w:val="00E452E1"/>
    <w:rsid w:val="00E458E3"/>
    <w:rsid w:val="00E45994"/>
    <w:rsid w:val="00E45A4D"/>
    <w:rsid w:val="00E45A9D"/>
    <w:rsid w:val="00E45C83"/>
    <w:rsid w:val="00E45D9B"/>
    <w:rsid w:val="00E45F03"/>
    <w:rsid w:val="00E460A1"/>
    <w:rsid w:val="00E46288"/>
    <w:rsid w:val="00E4680D"/>
    <w:rsid w:val="00E469BB"/>
    <w:rsid w:val="00E46A87"/>
    <w:rsid w:val="00E46BB4"/>
    <w:rsid w:val="00E46C29"/>
    <w:rsid w:val="00E46CC9"/>
    <w:rsid w:val="00E46E2A"/>
    <w:rsid w:val="00E4703E"/>
    <w:rsid w:val="00E477A3"/>
    <w:rsid w:val="00E47CE3"/>
    <w:rsid w:val="00E47D5F"/>
    <w:rsid w:val="00E47D96"/>
    <w:rsid w:val="00E47E78"/>
    <w:rsid w:val="00E47FF6"/>
    <w:rsid w:val="00E503D4"/>
    <w:rsid w:val="00E50514"/>
    <w:rsid w:val="00E50875"/>
    <w:rsid w:val="00E508D6"/>
    <w:rsid w:val="00E50C1E"/>
    <w:rsid w:val="00E50DDF"/>
    <w:rsid w:val="00E5108F"/>
    <w:rsid w:val="00E510E8"/>
    <w:rsid w:val="00E51235"/>
    <w:rsid w:val="00E5123E"/>
    <w:rsid w:val="00E51337"/>
    <w:rsid w:val="00E5143B"/>
    <w:rsid w:val="00E514AD"/>
    <w:rsid w:val="00E515A3"/>
    <w:rsid w:val="00E51C4D"/>
    <w:rsid w:val="00E51E23"/>
    <w:rsid w:val="00E51EC6"/>
    <w:rsid w:val="00E523F3"/>
    <w:rsid w:val="00E5279A"/>
    <w:rsid w:val="00E52824"/>
    <w:rsid w:val="00E5296B"/>
    <w:rsid w:val="00E52F76"/>
    <w:rsid w:val="00E5315C"/>
    <w:rsid w:val="00E533D5"/>
    <w:rsid w:val="00E53406"/>
    <w:rsid w:val="00E5341C"/>
    <w:rsid w:val="00E53476"/>
    <w:rsid w:val="00E534EA"/>
    <w:rsid w:val="00E536E3"/>
    <w:rsid w:val="00E538CB"/>
    <w:rsid w:val="00E538E0"/>
    <w:rsid w:val="00E53ADA"/>
    <w:rsid w:val="00E53BFA"/>
    <w:rsid w:val="00E53DF1"/>
    <w:rsid w:val="00E53F6C"/>
    <w:rsid w:val="00E541A4"/>
    <w:rsid w:val="00E5428B"/>
    <w:rsid w:val="00E54667"/>
    <w:rsid w:val="00E547DF"/>
    <w:rsid w:val="00E54835"/>
    <w:rsid w:val="00E5486D"/>
    <w:rsid w:val="00E5488A"/>
    <w:rsid w:val="00E54BAF"/>
    <w:rsid w:val="00E54BCD"/>
    <w:rsid w:val="00E54D33"/>
    <w:rsid w:val="00E551AE"/>
    <w:rsid w:val="00E5529A"/>
    <w:rsid w:val="00E556DC"/>
    <w:rsid w:val="00E55972"/>
    <w:rsid w:val="00E55ACD"/>
    <w:rsid w:val="00E55BED"/>
    <w:rsid w:val="00E55E1C"/>
    <w:rsid w:val="00E55EB1"/>
    <w:rsid w:val="00E560AF"/>
    <w:rsid w:val="00E561BD"/>
    <w:rsid w:val="00E56390"/>
    <w:rsid w:val="00E564C1"/>
    <w:rsid w:val="00E56A30"/>
    <w:rsid w:val="00E56ACD"/>
    <w:rsid w:val="00E56AF0"/>
    <w:rsid w:val="00E56D4B"/>
    <w:rsid w:val="00E56D97"/>
    <w:rsid w:val="00E56E3C"/>
    <w:rsid w:val="00E56F3C"/>
    <w:rsid w:val="00E56F64"/>
    <w:rsid w:val="00E56FA3"/>
    <w:rsid w:val="00E5711F"/>
    <w:rsid w:val="00E572A3"/>
    <w:rsid w:val="00E6000E"/>
    <w:rsid w:val="00E60050"/>
    <w:rsid w:val="00E6014B"/>
    <w:rsid w:val="00E601AB"/>
    <w:rsid w:val="00E60224"/>
    <w:rsid w:val="00E602C9"/>
    <w:rsid w:val="00E60436"/>
    <w:rsid w:val="00E605B4"/>
    <w:rsid w:val="00E60866"/>
    <w:rsid w:val="00E608B7"/>
    <w:rsid w:val="00E608E1"/>
    <w:rsid w:val="00E609C5"/>
    <w:rsid w:val="00E60A5B"/>
    <w:rsid w:val="00E60D63"/>
    <w:rsid w:val="00E60DE8"/>
    <w:rsid w:val="00E60E12"/>
    <w:rsid w:val="00E60F80"/>
    <w:rsid w:val="00E60FFC"/>
    <w:rsid w:val="00E612BC"/>
    <w:rsid w:val="00E6134E"/>
    <w:rsid w:val="00E613CE"/>
    <w:rsid w:val="00E61909"/>
    <w:rsid w:val="00E6197F"/>
    <w:rsid w:val="00E61A55"/>
    <w:rsid w:val="00E61A65"/>
    <w:rsid w:val="00E61B4C"/>
    <w:rsid w:val="00E61CCA"/>
    <w:rsid w:val="00E61D94"/>
    <w:rsid w:val="00E61DAC"/>
    <w:rsid w:val="00E61F33"/>
    <w:rsid w:val="00E61F86"/>
    <w:rsid w:val="00E61FB8"/>
    <w:rsid w:val="00E62590"/>
    <w:rsid w:val="00E626E9"/>
    <w:rsid w:val="00E6280E"/>
    <w:rsid w:val="00E62AF2"/>
    <w:rsid w:val="00E62B44"/>
    <w:rsid w:val="00E62C6B"/>
    <w:rsid w:val="00E62D42"/>
    <w:rsid w:val="00E62DCE"/>
    <w:rsid w:val="00E62DDA"/>
    <w:rsid w:val="00E62E52"/>
    <w:rsid w:val="00E62EB3"/>
    <w:rsid w:val="00E62FE6"/>
    <w:rsid w:val="00E630F7"/>
    <w:rsid w:val="00E6324D"/>
    <w:rsid w:val="00E632A2"/>
    <w:rsid w:val="00E63502"/>
    <w:rsid w:val="00E638B7"/>
    <w:rsid w:val="00E63A8C"/>
    <w:rsid w:val="00E63DCE"/>
    <w:rsid w:val="00E63E5E"/>
    <w:rsid w:val="00E63E68"/>
    <w:rsid w:val="00E641A7"/>
    <w:rsid w:val="00E64206"/>
    <w:rsid w:val="00E64237"/>
    <w:rsid w:val="00E643D0"/>
    <w:rsid w:val="00E645BF"/>
    <w:rsid w:val="00E64675"/>
    <w:rsid w:val="00E6468D"/>
    <w:rsid w:val="00E64763"/>
    <w:rsid w:val="00E647DC"/>
    <w:rsid w:val="00E647F1"/>
    <w:rsid w:val="00E6484F"/>
    <w:rsid w:val="00E64A20"/>
    <w:rsid w:val="00E64B4F"/>
    <w:rsid w:val="00E6504D"/>
    <w:rsid w:val="00E65248"/>
    <w:rsid w:val="00E655F2"/>
    <w:rsid w:val="00E65A35"/>
    <w:rsid w:val="00E65D31"/>
    <w:rsid w:val="00E65D90"/>
    <w:rsid w:val="00E65DF4"/>
    <w:rsid w:val="00E65E6B"/>
    <w:rsid w:val="00E6640D"/>
    <w:rsid w:val="00E66550"/>
    <w:rsid w:val="00E666A1"/>
    <w:rsid w:val="00E6682F"/>
    <w:rsid w:val="00E66A62"/>
    <w:rsid w:val="00E66FE2"/>
    <w:rsid w:val="00E6702E"/>
    <w:rsid w:val="00E6756F"/>
    <w:rsid w:val="00E67619"/>
    <w:rsid w:val="00E67631"/>
    <w:rsid w:val="00E678C7"/>
    <w:rsid w:val="00E67A42"/>
    <w:rsid w:val="00E67FAC"/>
    <w:rsid w:val="00E701CA"/>
    <w:rsid w:val="00E70237"/>
    <w:rsid w:val="00E7041A"/>
    <w:rsid w:val="00E705E5"/>
    <w:rsid w:val="00E706F9"/>
    <w:rsid w:val="00E70899"/>
    <w:rsid w:val="00E7098C"/>
    <w:rsid w:val="00E70A4C"/>
    <w:rsid w:val="00E70B0C"/>
    <w:rsid w:val="00E70D3C"/>
    <w:rsid w:val="00E70E5F"/>
    <w:rsid w:val="00E710CF"/>
    <w:rsid w:val="00E71268"/>
    <w:rsid w:val="00E71302"/>
    <w:rsid w:val="00E717E4"/>
    <w:rsid w:val="00E718FF"/>
    <w:rsid w:val="00E71925"/>
    <w:rsid w:val="00E71952"/>
    <w:rsid w:val="00E71D7D"/>
    <w:rsid w:val="00E71DF1"/>
    <w:rsid w:val="00E71E46"/>
    <w:rsid w:val="00E71EDB"/>
    <w:rsid w:val="00E71EF2"/>
    <w:rsid w:val="00E72275"/>
    <w:rsid w:val="00E72337"/>
    <w:rsid w:val="00E723D3"/>
    <w:rsid w:val="00E7242A"/>
    <w:rsid w:val="00E72568"/>
    <w:rsid w:val="00E72737"/>
    <w:rsid w:val="00E72A32"/>
    <w:rsid w:val="00E72ABE"/>
    <w:rsid w:val="00E72BCC"/>
    <w:rsid w:val="00E73036"/>
    <w:rsid w:val="00E73572"/>
    <w:rsid w:val="00E736D7"/>
    <w:rsid w:val="00E7381E"/>
    <w:rsid w:val="00E739A7"/>
    <w:rsid w:val="00E73DFB"/>
    <w:rsid w:val="00E73E01"/>
    <w:rsid w:val="00E742B6"/>
    <w:rsid w:val="00E7449A"/>
    <w:rsid w:val="00E74759"/>
    <w:rsid w:val="00E74B5A"/>
    <w:rsid w:val="00E74C43"/>
    <w:rsid w:val="00E74DDD"/>
    <w:rsid w:val="00E74EA4"/>
    <w:rsid w:val="00E7524F"/>
    <w:rsid w:val="00E7556D"/>
    <w:rsid w:val="00E755D3"/>
    <w:rsid w:val="00E75693"/>
    <w:rsid w:val="00E756FB"/>
    <w:rsid w:val="00E75EDC"/>
    <w:rsid w:val="00E75F5E"/>
    <w:rsid w:val="00E75F72"/>
    <w:rsid w:val="00E75FDD"/>
    <w:rsid w:val="00E76141"/>
    <w:rsid w:val="00E76270"/>
    <w:rsid w:val="00E76707"/>
    <w:rsid w:val="00E76B45"/>
    <w:rsid w:val="00E76D9F"/>
    <w:rsid w:val="00E76DD1"/>
    <w:rsid w:val="00E76E43"/>
    <w:rsid w:val="00E76E50"/>
    <w:rsid w:val="00E76EAB"/>
    <w:rsid w:val="00E76EC5"/>
    <w:rsid w:val="00E77040"/>
    <w:rsid w:val="00E77222"/>
    <w:rsid w:val="00E772C4"/>
    <w:rsid w:val="00E7731E"/>
    <w:rsid w:val="00E77655"/>
    <w:rsid w:val="00E77842"/>
    <w:rsid w:val="00E77AB8"/>
    <w:rsid w:val="00E77FEE"/>
    <w:rsid w:val="00E8004E"/>
    <w:rsid w:val="00E80128"/>
    <w:rsid w:val="00E8016D"/>
    <w:rsid w:val="00E805F2"/>
    <w:rsid w:val="00E8072C"/>
    <w:rsid w:val="00E809AB"/>
    <w:rsid w:val="00E80BA0"/>
    <w:rsid w:val="00E80C7D"/>
    <w:rsid w:val="00E80FE8"/>
    <w:rsid w:val="00E810EC"/>
    <w:rsid w:val="00E8112C"/>
    <w:rsid w:val="00E812F7"/>
    <w:rsid w:val="00E8136E"/>
    <w:rsid w:val="00E81587"/>
    <w:rsid w:val="00E815F1"/>
    <w:rsid w:val="00E81683"/>
    <w:rsid w:val="00E81BF6"/>
    <w:rsid w:val="00E81C73"/>
    <w:rsid w:val="00E82119"/>
    <w:rsid w:val="00E8228F"/>
    <w:rsid w:val="00E82313"/>
    <w:rsid w:val="00E826C8"/>
    <w:rsid w:val="00E82737"/>
    <w:rsid w:val="00E82819"/>
    <w:rsid w:val="00E828A2"/>
    <w:rsid w:val="00E82EE0"/>
    <w:rsid w:val="00E82EEF"/>
    <w:rsid w:val="00E83073"/>
    <w:rsid w:val="00E83280"/>
    <w:rsid w:val="00E832C9"/>
    <w:rsid w:val="00E8344D"/>
    <w:rsid w:val="00E83469"/>
    <w:rsid w:val="00E8355A"/>
    <w:rsid w:val="00E839D0"/>
    <w:rsid w:val="00E83B9E"/>
    <w:rsid w:val="00E83C59"/>
    <w:rsid w:val="00E83C7E"/>
    <w:rsid w:val="00E83CE2"/>
    <w:rsid w:val="00E83E6E"/>
    <w:rsid w:val="00E840C5"/>
    <w:rsid w:val="00E8412F"/>
    <w:rsid w:val="00E8415F"/>
    <w:rsid w:val="00E8426C"/>
    <w:rsid w:val="00E842D1"/>
    <w:rsid w:val="00E843EF"/>
    <w:rsid w:val="00E84661"/>
    <w:rsid w:val="00E846A0"/>
    <w:rsid w:val="00E84850"/>
    <w:rsid w:val="00E84934"/>
    <w:rsid w:val="00E8494F"/>
    <w:rsid w:val="00E84A69"/>
    <w:rsid w:val="00E84A8C"/>
    <w:rsid w:val="00E84B99"/>
    <w:rsid w:val="00E85098"/>
    <w:rsid w:val="00E851D1"/>
    <w:rsid w:val="00E853AC"/>
    <w:rsid w:val="00E85483"/>
    <w:rsid w:val="00E856C9"/>
    <w:rsid w:val="00E85A58"/>
    <w:rsid w:val="00E85AD1"/>
    <w:rsid w:val="00E85BDB"/>
    <w:rsid w:val="00E86057"/>
    <w:rsid w:val="00E860D8"/>
    <w:rsid w:val="00E861F7"/>
    <w:rsid w:val="00E864CA"/>
    <w:rsid w:val="00E864E3"/>
    <w:rsid w:val="00E86647"/>
    <w:rsid w:val="00E8695F"/>
    <w:rsid w:val="00E86AA3"/>
    <w:rsid w:val="00E86BF7"/>
    <w:rsid w:val="00E86C0C"/>
    <w:rsid w:val="00E86F70"/>
    <w:rsid w:val="00E87182"/>
    <w:rsid w:val="00E87404"/>
    <w:rsid w:val="00E875C5"/>
    <w:rsid w:val="00E87621"/>
    <w:rsid w:val="00E87690"/>
    <w:rsid w:val="00E879F0"/>
    <w:rsid w:val="00E87AE6"/>
    <w:rsid w:val="00E87B1A"/>
    <w:rsid w:val="00E87BC7"/>
    <w:rsid w:val="00E87E6C"/>
    <w:rsid w:val="00E90142"/>
    <w:rsid w:val="00E90231"/>
    <w:rsid w:val="00E9041F"/>
    <w:rsid w:val="00E90623"/>
    <w:rsid w:val="00E9074D"/>
    <w:rsid w:val="00E90FDD"/>
    <w:rsid w:val="00E910B9"/>
    <w:rsid w:val="00E91139"/>
    <w:rsid w:val="00E91276"/>
    <w:rsid w:val="00E9135E"/>
    <w:rsid w:val="00E913F6"/>
    <w:rsid w:val="00E914DA"/>
    <w:rsid w:val="00E915E1"/>
    <w:rsid w:val="00E91688"/>
    <w:rsid w:val="00E916E8"/>
    <w:rsid w:val="00E91825"/>
    <w:rsid w:val="00E919F0"/>
    <w:rsid w:val="00E91BF2"/>
    <w:rsid w:val="00E91C6B"/>
    <w:rsid w:val="00E91CBF"/>
    <w:rsid w:val="00E91DDE"/>
    <w:rsid w:val="00E91E61"/>
    <w:rsid w:val="00E91F4E"/>
    <w:rsid w:val="00E91F93"/>
    <w:rsid w:val="00E920B8"/>
    <w:rsid w:val="00E924C7"/>
    <w:rsid w:val="00E9250C"/>
    <w:rsid w:val="00E9270F"/>
    <w:rsid w:val="00E92797"/>
    <w:rsid w:val="00E9281F"/>
    <w:rsid w:val="00E92A0F"/>
    <w:rsid w:val="00E92A3F"/>
    <w:rsid w:val="00E92A67"/>
    <w:rsid w:val="00E92A6B"/>
    <w:rsid w:val="00E92EC7"/>
    <w:rsid w:val="00E92F0A"/>
    <w:rsid w:val="00E930BB"/>
    <w:rsid w:val="00E9310D"/>
    <w:rsid w:val="00E93126"/>
    <w:rsid w:val="00E93168"/>
    <w:rsid w:val="00E93402"/>
    <w:rsid w:val="00E9346A"/>
    <w:rsid w:val="00E934CB"/>
    <w:rsid w:val="00E939E4"/>
    <w:rsid w:val="00E93A4D"/>
    <w:rsid w:val="00E93A7A"/>
    <w:rsid w:val="00E93AF6"/>
    <w:rsid w:val="00E93B3D"/>
    <w:rsid w:val="00E93C59"/>
    <w:rsid w:val="00E93D54"/>
    <w:rsid w:val="00E93D80"/>
    <w:rsid w:val="00E93E79"/>
    <w:rsid w:val="00E941D5"/>
    <w:rsid w:val="00E942D4"/>
    <w:rsid w:val="00E94307"/>
    <w:rsid w:val="00E94352"/>
    <w:rsid w:val="00E9453A"/>
    <w:rsid w:val="00E946EF"/>
    <w:rsid w:val="00E94732"/>
    <w:rsid w:val="00E94762"/>
    <w:rsid w:val="00E94808"/>
    <w:rsid w:val="00E94A93"/>
    <w:rsid w:val="00E94C16"/>
    <w:rsid w:val="00E94E7E"/>
    <w:rsid w:val="00E94F1C"/>
    <w:rsid w:val="00E952B5"/>
    <w:rsid w:val="00E95313"/>
    <w:rsid w:val="00E95754"/>
    <w:rsid w:val="00E95917"/>
    <w:rsid w:val="00E959A9"/>
    <w:rsid w:val="00E959D9"/>
    <w:rsid w:val="00E95A9A"/>
    <w:rsid w:val="00E95D50"/>
    <w:rsid w:val="00E95F93"/>
    <w:rsid w:val="00E96208"/>
    <w:rsid w:val="00E96279"/>
    <w:rsid w:val="00E9627E"/>
    <w:rsid w:val="00E96486"/>
    <w:rsid w:val="00E9668E"/>
    <w:rsid w:val="00E96895"/>
    <w:rsid w:val="00E96C84"/>
    <w:rsid w:val="00E96CD4"/>
    <w:rsid w:val="00E96F40"/>
    <w:rsid w:val="00E96FBC"/>
    <w:rsid w:val="00E9702D"/>
    <w:rsid w:val="00E9711E"/>
    <w:rsid w:val="00E971D1"/>
    <w:rsid w:val="00E97353"/>
    <w:rsid w:val="00E9738B"/>
    <w:rsid w:val="00E973A9"/>
    <w:rsid w:val="00E97507"/>
    <w:rsid w:val="00E97512"/>
    <w:rsid w:val="00E97695"/>
    <w:rsid w:val="00E978F2"/>
    <w:rsid w:val="00E97955"/>
    <w:rsid w:val="00E97A64"/>
    <w:rsid w:val="00E97BD3"/>
    <w:rsid w:val="00E97EFC"/>
    <w:rsid w:val="00E97F4A"/>
    <w:rsid w:val="00EA0281"/>
    <w:rsid w:val="00EA0431"/>
    <w:rsid w:val="00EA0540"/>
    <w:rsid w:val="00EA06CE"/>
    <w:rsid w:val="00EA08D3"/>
    <w:rsid w:val="00EA0BD3"/>
    <w:rsid w:val="00EA0BFA"/>
    <w:rsid w:val="00EA0E05"/>
    <w:rsid w:val="00EA0E10"/>
    <w:rsid w:val="00EA150C"/>
    <w:rsid w:val="00EA17E7"/>
    <w:rsid w:val="00EA193A"/>
    <w:rsid w:val="00EA1B4A"/>
    <w:rsid w:val="00EA1CC1"/>
    <w:rsid w:val="00EA1EBD"/>
    <w:rsid w:val="00EA1F23"/>
    <w:rsid w:val="00EA1FCD"/>
    <w:rsid w:val="00EA2271"/>
    <w:rsid w:val="00EA230D"/>
    <w:rsid w:val="00EA2585"/>
    <w:rsid w:val="00EA2598"/>
    <w:rsid w:val="00EA26F1"/>
    <w:rsid w:val="00EA2729"/>
    <w:rsid w:val="00EA2730"/>
    <w:rsid w:val="00EA2848"/>
    <w:rsid w:val="00EA2956"/>
    <w:rsid w:val="00EA2E84"/>
    <w:rsid w:val="00EA351F"/>
    <w:rsid w:val="00EA3581"/>
    <w:rsid w:val="00EA3641"/>
    <w:rsid w:val="00EA3674"/>
    <w:rsid w:val="00EA36FD"/>
    <w:rsid w:val="00EA39AD"/>
    <w:rsid w:val="00EA3A9E"/>
    <w:rsid w:val="00EA3AB5"/>
    <w:rsid w:val="00EA3C86"/>
    <w:rsid w:val="00EA3D56"/>
    <w:rsid w:val="00EA3D67"/>
    <w:rsid w:val="00EA3DB9"/>
    <w:rsid w:val="00EA3EAA"/>
    <w:rsid w:val="00EA426F"/>
    <w:rsid w:val="00EA4443"/>
    <w:rsid w:val="00EA449A"/>
    <w:rsid w:val="00EA45E6"/>
    <w:rsid w:val="00EA4731"/>
    <w:rsid w:val="00EA475F"/>
    <w:rsid w:val="00EA4769"/>
    <w:rsid w:val="00EA49D1"/>
    <w:rsid w:val="00EA4A36"/>
    <w:rsid w:val="00EA4A42"/>
    <w:rsid w:val="00EA4B7F"/>
    <w:rsid w:val="00EA4C26"/>
    <w:rsid w:val="00EA4CC8"/>
    <w:rsid w:val="00EA4D25"/>
    <w:rsid w:val="00EA5029"/>
    <w:rsid w:val="00EA50A0"/>
    <w:rsid w:val="00EA51F8"/>
    <w:rsid w:val="00EA5335"/>
    <w:rsid w:val="00EA55DB"/>
    <w:rsid w:val="00EA5757"/>
    <w:rsid w:val="00EA59F5"/>
    <w:rsid w:val="00EA5C13"/>
    <w:rsid w:val="00EA5D0F"/>
    <w:rsid w:val="00EA5EE1"/>
    <w:rsid w:val="00EA630B"/>
    <w:rsid w:val="00EA6350"/>
    <w:rsid w:val="00EA67FA"/>
    <w:rsid w:val="00EA682F"/>
    <w:rsid w:val="00EA6D40"/>
    <w:rsid w:val="00EA6E29"/>
    <w:rsid w:val="00EA6E99"/>
    <w:rsid w:val="00EA7304"/>
    <w:rsid w:val="00EA7815"/>
    <w:rsid w:val="00EA7831"/>
    <w:rsid w:val="00EA78FF"/>
    <w:rsid w:val="00EA7981"/>
    <w:rsid w:val="00EA7AB0"/>
    <w:rsid w:val="00EA7B1C"/>
    <w:rsid w:val="00EA7CE6"/>
    <w:rsid w:val="00EA7DFB"/>
    <w:rsid w:val="00EA7E15"/>
    <w:rsid w:val="00EA7E9E"/>
    <w:rsid w:val="00EA7EE0"/>
    <w:rsid w:val="00EA7EF5"/>
    <w:rsid w:val="00EA7F1F"/>
    <w:rsid w:val="00EB03A4"/>
    <w:rsid w:val="00EB05DC"/>
    <w:rsid w:val="00EB05FA"/>
    <w:rsid w:val="00EB06AE"/>
    <w:rsid w:val="00EB06C9"/>
    <w:rsid w:val="00EB076B"/>
    <w:rsid w:val="00EB08A7"/>
    <w:rsid w:val="00EB0C37"/>
    <w:rsid w:val="00EB0C85"/>
    <w:rsid w:val="00EB11F6"/>
    <w:rsid w:val="00EB1252"/>
    <w:rsid w:val="00EB1705"/>
    <w:rsid w:val="00EB1784"/>
    <w:rsid w:val="00EB1AB1"/>
    <w:rsid w:val="00EB1B06"/>
    <w:rsid w:val="00EB1B82"/>
    <w:rsid w:val="00EB1CC5"/>
    <w:rsid w:val="00EB1CE3"/>
    <w:rsid w:val="00EB1FE3"/>
    <w:rsid w:val="00EB212E"/>
    <w:rsid w:val="00EB216D"/>
    <w:rsid w:val="00EB222D"/>
    <w:rsid w:val="00EB2435"/>
    <w:rsid w:val="00EB2465"/>
    <w:rsid w:val="00EB247C"/>
    <w:rsid w:val="00EB265B"/>
    <w:rsid w:val="00EB269A"/>
    <w:rsid w:val="00EB2814"/>
    <w:rsid w:val="00EB2851"/>
    <w:rsid w:val="00EB2964"/>
    <w:rsid w:val="00EB296A"/>
    <w:rsid w:val="00EB2C64"/>
    <w:rsid w:val="00EB3226"/>
    <w:rsid w:val="00EB330C"/>
    <w:rsid w:val="00EB33EE"/>
    <w:rsid w:val="00EB3485"/>
    <w:rsid w:val="00EB3495"/>
    <w:rsid w:val="00EB34D9"/>
    <w:rsid w:val="00EB37B7"/>
    <w:rsid w:val="00EB3828"/>
    <w:rsid w:val="00EB3829"/>
    <w:rsid w:val="00EB3953"/>
    <w:rsid w:val="00EB3C79"/>
    <w:rsid w:val="00EB3CE0"/>
    <w:rsid w:val="00EB3DB0"/>
    <w:rsid w:val="00EB3FC8"/>
    <w:rsid w:val="00EB40F2"/>
    <w:rsid w:val="00EB410B"/>
    <w:rsid w:val="00EB4128"/>
    <w:rsid w:val="00EB4235"/>
    <w:rsid w:val="00EB42C8"/>
    <w:rsid w:val="00EB4443"/>
    <w:rsid w:val="00EB461B"/>
    <w:rsid w:val="00EB4754"/>
    <w:rsid w:val="00EB475E"/>
    <w:rsid w:val="00EB4C0F"/>
    <w:rsid w:val="00EB4C5F"/>
    <w:rsid w:val="00EB534C"/>
    <w:rsid w:val="00EB5590"/>
    <w:rsid w:val="00EB55D2"/>
    <w:rsid w:val="00EB56E5"/>
    <w:rsid w:val="00EB5A08"/>
    <w:rsid w:val="00EB5C31"/>
    <w:rsid w:val="00EB5C6C"/>
    <w:rsid w:val="00EB5D33"/>
    <w:rsid w:val="00EB5D79"/>
    <w:rsid w:val="00EB5FF7"/>
    <w:rsid w:val="00EB6206"/>
    <w:rsid w:val="00EB6307"/>
    <w:rsid w:val="00EB6466"/>
    <w:rsid w:val="00EB66B1"/>
    <w:rsid w:val="00EB6721"/>
    <w:rsid w:val="00EB6BAC"/>
    <w:rsid w:val="00EB6C53"/>
    <w:rsid w:val="00EB6F15"/>
    <w:rsid w:val="00EB720A"/>
    <w:rsid w:val="00EB749C"/>
    <w:rsid w:val="00EB74A3"/>
    <w:rsid w:val="00EB7675"/>
    <w:rsid w:val="00EB76BE"/>
    <w:rsid w:val="00EB7832"/>
    <w:rsid w:val="00EB7B36"/>
    <w:rsid w:val="00EB7B45"/>
    <w:rsid w:val="00EB7C50"/>
    <w:rsid w:val="00EB7E4D"/>
    <w:rsid w:val="00EB7E89"/>
    <w:rsid w:val="00EB7E97"/>
    <w:rsid w:val="00EB7F0D"/>
    <w:rsid w:val="00EB7FE8"/>
    <w:rsid w:val="00EC02FA"/>
    <w:rsid w:val="00EC037A"/>
    <w:rsid w:val="00EC0427"/>
    <w:rsid w:val="00EC05B8"/>
    <w:rsid w:val="00EC06DE"/>
    <w:rsid w:val="00EC0761"/>
    <w:rsid w:val="00EC07F3"/>
    <w:rsid w:val="00EC0839"/>
    <w:rsid w:val="00EC0AEE"/>
    <w:rsid w:val="00EC0C51"/>
    <w:rsid w:val="00EC0E88"/>
    <w:rsid w:val="00EC111C"/>
    <w:rsid w:val="00EC114F"/>
    <w:rsid w:val="00EC11FA"/>
    <w:rsid w:val="00EC13D7"/>
    <w:rsid w:val="00EC1468"/>
    <w:rsid w:val="00EC183D"/>
    <w:rsid w:val="00EC1974"/>
    <w:rsid w:val="00EC1B82"/>
    <w:rsid w:val="00EC1C14"/>
    <w:rsid w:val="00EC1D4E"/>
    <w:rsid w:val="00EC1D6A"/>
    <w:rsid w:val="00EC1D7A"/>
    <w:rsid w:val="00EC1D83"/>
    <w:rsid w:val="00EC1FE9"/>
    <w:rsid w:val="00EC22DD"/>
    <w:rsid w:val="00EC2333"/>
    <w:rsid w:val="00EC2487"/>
    <w:rsid w:val="00EC24ED"/>
    <w:rsid w:val="00EC257C"/>
    <w:rsid w:val="00EC2773"/>
    <w:rsid w:val="00EC28CD"/>
    <w:rsid w:val="00EC2915"/>
    <w:rsid w:val="00EC2A25"/>
    <w:rsid w:val="00EC2AF9"/>
    <w:rsid w:val="00EC2B3D"/>
    <w:rsid w:val="00EC2BA9"/>
    <w:rsid w:val="00EC2C50"/>
    <w:rsid w:val="00EC2E21"/>
    <w:rsid w:val="00EC3017"/>
    <w:rsid w:val="00EC30FE"/>
    <w:rsid w:val="00EC35AA"/>
    <w:rsid w:val="00EC36DD"/>
    <w:rsid w:val="00EC3722"/>
    <w:rsid w:val="00EC3935"/>
    <w:rsid w:val="00EC39ED"/>
    <w:rsid w:val="00EC3BD0"/>
    <w:rsid w:val="00EC3E81"/>
    <w:rsid w:val="00EC3EC8"/>
    <w:rsid w:val="00EC4102"/>
    <w:rsid w:val="00EC41E5"/>
    <w:rsid w:val="00EC4297"/>
    <w:rsid w:val="00EC44B1"/>
    <w:rsid w:val="00EC44E7"/>
    <w:rsid w:val="00EC4C26"/>
    <w:rsid w:val="00EC4D77"/>
    <w:rsid w:val="00EC4D7B"/>
    <w:rsid w:val="00EC4E0A"/>
    <w:rsid w:val="00EC4E2E"/>
    <w:rsid w:val="00EC50CC"/>
    <w:rsid w:val="00EC52B2"/>
    <w:rsid w:val="00EC535D"/>
    <w:rsid w:val="00EC555C"/>
    <w:rsid w:val="00EC5608"/>
    <w:rsid w:val="00EC59C1"/>
    <w:rsid w:val="00EC5A52"/>
    <w:rsid w:val="00EC5A94"/>
    <w:rsid w:val="00EC5DDF"/>
    <w:rsid w:val="00EC60A1"/>
    <w:rsid w:val="00EC614D"/>
    <w:rsid w:val="00EC6337"/>
    <w:rsid w:val="00EC66E3"/>
    <w:rsid w:val="00EC67B9"/>
    <w:rsid w:val="00EC6B11"/>
    <w:rsid w:val="00EC6D68"/>
    <w:rsid w:val="00EC6D82"/>
    <w:rsid w:val="00EC7183"/>
    <w:rsid w:val="00EC71AB"/>
    <w:rsid w:val="00EC74C3"/>
    <w:rsid w:val="00EC751D"/>
    <w:rsid w:val="00EC7E40"/>
    <w:rsid w:val="00EC7EE8"/>
    <w:rsid w:val="00ED00C8"/>
    <w:rsid w:val="00ED0160"/>
    <w:rsid w:val="00ED019F"/>
    <w:rsid w:val="00ED01BE"/>
    <w:rsid w:val="00ED05A6"/>
    <w:rsid w:val="00ED09A0"/>
    <w:rsid w:val="00ED0B70"/>
    <w:rsid w:val="00ED0BE7"/>
    <w:rsid w:val="00ED0D3A"/>
    <w:rsid w:val="00ED0D7A"/>
    <w:rsid w:val="00ED0DE8"/>
    <w:rsid w:val="00ED0EB9"/>
    <w:rsid w:val="00ED0EFF"/>
    <w:rsid w:val="00ED0F28"/>
    <w:rsid w:val="00ED0F6C"/>
    <w:rsid w:val="00ED0FE3"/>
    <w:rsid w:val="00ED116E"/>
    <w:rsid w:val="00ED130A"/>
    <w:rsid w:val="00ED16D7"/>
    <w:rsid w:val="00ED17B7"/>
    <w:rsid w:val="00ED18E7"/>
    <w:rsid w:val="00ED1A21"/>
    <w:rsid w:val="00ED1A39"/>
    <w:rsid w:val="00ED1B70"/>
    <w:rsid w:val="00ED1C77"/>
    <w:rsid w:val="00ED1CD6"/>
    <w:rsid w:val="00ED1F53"/>
    <w:rsid w:val="00ED2394"/>
    <w:rsid w:val="00ED23C4"/>
    <w:rsid w:val="00ED2461"/>
    <w:rsid w:val="00ED27B2"/>
    <w:rsid w:val="00ED2912"/>
    <w:rsid w:val="00ED29B7"/>
    <w:rsid w:val="00ED29F5"/>
    <w:rsid w:val="00ED2AD5"/>
    <w:rsid w:val="00ED2B20"/>
    <w:rsid w:val="00ED2FF1"/>
    <w:rsid w:val="00ED3207"/>
    <w:rsid w:val="00ED32E7"/>
    <w:rsid w:val="00ED341E"/>
    <w:rsid w:val="00ED3423"/>
    <w:rsid w:val="00ED352D"/>
    <w:rsid w:val="00ED3534"/>
    <w:rsid w:val="00ED3576"/>
    <w:rsid w:val="00ED3794"/>
    <w:rsid w:val="00ED3890"/>
    <w:rsid w:val="00ED38D7"/>
    <w:rsid w:val="00ED3AE5"/>
    <w:rsid w:val="00ED3B7D"/>
    <w:rsid w:val="00ED3DA3"/>
    <w:rsid w:val="00ED3E02"/>
    <w:rsid w:val="00ED3E65"/>
    <w:rsid w:val="00ED40CC"/>
    <w:rsid w:val="00ED41A7"/>
    <w:rsid w:val="00ED4308"/>
    <w:rsid w:val="00ED4834"/>
    <w:rsid w:val="00ED4BB4"/>
    <w:rsid w:val="00ED4C9E"/>
    <w:rsid w:val="00ED4DDF"/>
    <w:rsid w:val="00ED4E3C"/>
    <w:rsid w:val="00ED4EEA"/>
    <w:rsid w:val="00ED4FD2"/>
    <w:rsid w:val="00ED5122"/>
    <w:rsid w:val="00ED5460"/>
    <w:rsid w:val="00ED54F7"/>
    <w:rsid w:val="00ED56C2"/>
    <w:rsid w:val="00ED58B2"/>
    <w:rsid w:val="00ED58F2"/>
    <w:rsid w:val="00ED5A73"/>
    <w:rsid w:val="00ED5D83"/>
    <w:rsid w:val="00ED6100"/>
    <w:rsid w:val="00ED6567"/>
    <w:rsid w:val="00ED66D0"/>
    <w:rsid w:val="00ED66E0"/>
    <w:rsid w:val="00ED6786"/>
    <w:rsid w:val="00ED6CDA"/>
    <w:rsid w:val="00ED6E4E"/>
    <w:rsid w:val="00ED7246"/>
    <w:rsid w:val="00ED768A"/>
    <w:rsid w:val="00ED78C0"/>
    <w:rsid w:val="00ED7969"/>
    <w:rsid w:val="00ED7A7F"/>
    <w:rsid w:val="00ED7B13"/>
    <w:rsid w:val="00ED7B1D"/>
    <w:rsid w:val="00ED7BAF"/>
    <w:rsid w:val="00ED7C5D"/>
    <w:rsid w:val="00EE0048"/>
    <w:rsid w:val="00EE00AF"/>
    <w:rsid w:val="00EE0189"/>
    <w:rsid w:val="00EE0243"/>
    <w:rsid w:val="00EE0318"/>
    <w:rsid w:val="00EE03FE"/>
    <w:rsid w:val="00EE067E"/>
    <w:rsid w:val="00EE073E"/>
    <w:rsid w:val="00EE08BC"/>
    <w:rsid w:val="00EE0935"/>
    <w:rsid w:val="00EE09A3"/>
    <w:rsid w:val="00EE09EA"/>
    <w:rsid w:val="00EE0A49"/>
    <w:rsid w:val="00EE15CA"/>
    <w:rsid w:val="00EE16ED"/>
    <w:rsid w:val="00EE16FB"/>
    <w:rsid w:val="00EE18BB"/>
    <w:rsid w:val="00EE1938"/>
    <w:rsid w:val="00EE1993"/>
    <w:rsid w:val="00EE1BCE"/>
    <w:rsid w:val="00EE1CDA"/>
    <w:rsid w:val="00EE1CFD"/>
    <w:rsid w:val="00EE1F7C"/>
    <w:rsid w:val="00EE2408"/>
    <w:rsid w:val="00EE2460"/>
    <w:rsid w:val="00EE24B7"/>
    <w:rsid w:val="00EE2828"/>
    <w:rsid w:val="00EE282E"/>
    <w:rsid w:val="00EE286B"/>
    <w:rsid w:val="00EE28A7"/>
    <w:rsid w:val="00EE2AAB"/>
    <w:rsid w:val="00EE2C8C"/>
    <w:rsid w:val="00EE2D16"/>
    <w:rsid w:val="00EE2E8A"/>
    <w:rsid w:val="00EE3196"/>
    <w:rsid w:val="00EE3203"/>
    <w:rsid w:val="00EE3277"/>
    <w:rsid w:val="00EE3282"/>
    <w:rsid w:val="00EE3318"/>
    <w:rsid w:val="00EE33A6"/>
    <w:rsid w:val="00EE34A7"/>
    <w:rsid w:val="00EE3772"/>
    <w:rsid w:val="00EE37FE"/>
    <w:rsid w:val="00EE39DE"/>
    <w:rsid w:val="00EE3B3E"/>
    <w:rsid w:val="00EE3DC9"/>
    <w:rsid w:val="00EE3DCB"/>
    <w:rsid w:val="00EE3FFF"/>
    <w:rsid w:val="00EE4397"/>
    <w:rsid w:val="00EE443D"/>
    <w:rsid w:val="00EE44A0"/>
    <w:rsid w:val="00EE460E"/>
    <w:rsid w:val="00EE46E9"/>
    <w:rsid w:val="00EE4825"/>
    <w:rsid w:val="00EE4904"/>
    <w:rsid w:val="00EE4CC7"/>
    <w:rsid w:val="00EE4FE7"/>
    <w:rsid w:val="00EE5112"/>
    <w:rsid w:val="00EE539F"/>
    <w:rsid w:val="00EE5697"/>
    <w:rsid w:val="00EE59BD"/>
    <w:rsid w:val="00EE5A06"/>
    <w:rsid w:val="00EE5A33"/>
    <w:rsid w:val="00EE5B7B"/>
    <w:rsid w:val="00EE5F39"/>
    <w:rsid w:val="00EE600A"/>
    <w:rsid w:val="00EE6086"/>
    <w:rsid w:val="00EE62B4"/>
    <w:rsid w:val="00EE636D"/>
    <w:rsid w:val="00EE6384"/>
    <w:rsid w:val="00EE654E"/>
    <w:rsid w:val="00EE66B1"/>
    <w:rsid w:val="00EE6757"/>
    <w:rsid w:val="00EE69BA"/>
    <w:rsid w:val="00EE6A30"/>
    <w:rsid w:val="00EE6A51"/>
    <w:rsid w:val="00EE6CDB"/>
    <w:rsid w:val="00EE6FE4"/>
    <w:rsid w:val="00EE72D5"/>
    <w:rsid w:val="00EE7365"/>
    <w:rsid w:val="00EE73AB"/>
    <w:rsid w:val="00EE752C"/>
    <w:rsid w:val="00EE782C"/>
    <w:rsid w:val="00EE788D"/>
    <w:rsid w:val="00EE79A3"/>
    <w:rsid w:val="00EE7A22"/>
    <w:rsid w:val="00EE7AFF"/>
    <w:rsid w:val="00EE7B19"/>
    <w:rsid w:val="00EE7D54"/>
    <w:rsid w:val="00EE7D91"/>
    <w:rsid w:val="00EE7ECE"/>
    <w:rsid w:val="00EE7F2E"/>
    <w:rsid w:val="00EE7FAF"/>
    <w:rsid w:val="00EF00AF"/>
    <w:rsid w:val="00EF012D"/>
    <w:rsid w:val="00EF028F"/>
    <w:rsid w:val="00EF0317"/>
    <w:rsid w:val="00EF06D2"/>
    <w:rsid w:val="00EF082A"/>
    <w:rsid w:val="00EF0C51"/>
    <w:rsid w:val="00EF0E50"/>
    <w:rsid w:val="00EF0EBD"/>
    <w:rsid w:val="00EF1043"/>
    <w:rsid w:val="00EF1058"/>
    <w:rsid w:val="00EF1241"/>
    <w:rsid w:val="00EF12EA"/>
    <w:rsid w:val="00EF144C"/>
    <w:rsid w:val="00EF1455"/>
    <w:rsid w:val="00EF16D6"/>
    <w:rsid w:val="00EF17D0"/>
    <w:rsid w:val="00EF1936"/>
    <w:rsid w:val="00EF1944"/>
    <w:rsid w:val="00EF1A29"/>
    <w:rsid w:val="00EF1A44"/>
    <w:rsid w:val="00EF1C52"/>
    <w:rsid w:val="00EF1CFB"/>
    <w:rsid w:val="00EF1D56"/>
    <w:rsid w:val="00EF1F5A"/>
    <w:rsid w:val="00EF2018"/>
    <w:rsid w:val="00EF209D"/>
    <w:rsid w:val="00EF20FD"/>
    <w:rsid w:val="00EF22E0"/>
    <w:rsid w:val="00EF2457"/>
    <w:rsid w:val="00EF2786"/>
    <w:rsid w:val="00EF280F"/>
    <w:rsid w:val="00EF28E6"/>
    <w:rsid w:val="00EF2AC6"/>
    <w:rsid w:val="00EF2B0C"/>
    <w:rsid w:val="00EF2DF4"/>
    <w:rsid w:val="00EF2E74"/>
    <w:rsid w:val="00EF3448"/>
    <w:rsid w:val="00EF34EF"/>
    <w:rsid w:val="00EF37C9"/>
    <w:rsid w:val="00EF39F6"/>
    <w:rsid w:val="00EF3A28"/>
    <w:rsid w:val="00EF3A3D"/>
    <w:rsid w:val="00EF3A4A"/>
    <w:rsid w:val="00EF3AFE"/>
    <w:rsid w:val="00EF3D41"/>
    <w:rsid w:val="00EF3D43"/>
    <w:rsid w:val="00EF3DBC"/>
    <w:rsid w:val="00EF3E7D"/>
    <w:rsid w:val="00EF3EE0"/>
    <w:rsid w:val="00EF3F30"/>
    <w:rsid w:val="00EF4078"/>
    <w:rsid w:val="00EF4261"/>
    <w:rsid w:val="00EF4391"/>
    <w:rsid w:val="00EF4649"/>
    <w:rsid w:val="00EF493B"/>
    <w:rsid w:val="00EF495A"/>
    <w:rsid w:val="00EF4A7B"/>
    <w:rsid w:val="00EF4B3A"/>
    <w:rsid w:val="00EF4F1D"/>
    <w:rsid w:val="00EF4F32"/>
    <w:rsid w:val="00EF528A"/>
    <w:rsid w:val="00EF5326"/>
    <w:rsid w:val="00EF5376"/>
    <w:rsid w:val="00EF57F7"/>
    <w:rsid w:val="00EF5861"/>
    <w:rsid w:val="00EF5873"/>
    <w:rsid w:val="00EF5D49"/>
    <w:rsid w:val="00EF5DA2"/>
    <w:rsid w:val="00EF60BE"/>
    <w:rsid w:val="00EF6192"/>
    <w:rsid w:val="00EF61B7"/>
    <w:rsid w:val="00EF61C2"/>
    <w:rsid w:val="00EF6569"/>
    <w:rsid w:val="00EF6AE4"/>
    <w:rsid w:val="00EF6B0A"/>
    <w:rsid w:val="00EF6DCE"/>
    <w:rsid w:val="00EF6EF5"/>
    <w:rsid w:val="00EF6F6C"/>
    <w:rsid w:val="00EF71EE"/>
    <w:rsid w:val="00EF73F5"/>
    <w:rsid w:val="00EF7654"/>
    <w:rsid w:val="00EF77F4"/>
    <w:rsid w:val="00EF7878"/>
    <w:rsid w:val="00EF793E"/>
    <w:rsid w:val="00EF7F14"/>
    <w:rsid w:val="00EF7F47"/>
    <w:rsid w:val="00F000F0"/>
    <w:rsid w:val="00F00180"/>
    <w:rsid w:val="00F003B4"/>
    <w:rsid w:val="00F004AB"/>
    <w:rsid w:val="00F004E2"/>
    <w:rsid w:val="00F006E4"/>
    <w:rsid w:val="00F006EC"/>
    <w:rsid w:val="00F0078B"/>
    <w:rsid w:val="00F00923"/>
    <w:rsid w:val="00F0095A"/>
    <w:rsid w:val="00F00C30"/>
    <w:rsid w:val="00F00C9D"/>
    <w:rsid w:val="00F00FF1"/>
    <w:rsid w:val="00F01065"/>
    <w:rsid w:val="00F0109A"/>
    <w:rsid w:val="00F01270"/>
    <w:rsid w:val="00F0135D"/>
    <w:rsid w:val="00F01571"/>
    <w:rsid w:val="00F0197D"/>
    <w:rsid w:val="00F01A58"/>
    <w:rsid w:val="00F01C12"/>
    <w:rsid w:val="00F01E44"/>
    <w:rsid w:val="00F02159"/>
    <w:rsid w:val="00F021B1"/>
    <w:rsid w:val="00F02223"/>
    <w:rsid w:val="00F023A1"/>
    <w:rsid w:val="00F02408"/>
    <w:rsid w:val="00F0247C"/>
    <w:rsid w:val="00F026AE"/>
    <w:rsid w:val="00F027FF"/>
    <w:rsid w:val="00F029E9"/>
    <w:rsid w:val="00F02A55"/>
    <w:rsid w:val="00F02AFE"/>
    <w:rsid w:val="00F02B5B"/>
    <w:rsid w:val="00F0301D"/>
    <w:rsid w:val="00F0307E"/>
    <w:rsid w:val="00F03102"/>
    <w:rsid w:val="00F03172"/>
    <w:rsid w:val="00F032DF"/>
    <w:rsid w:val="00F0352E"/>
    <w:rsid w:val="00F035CA"/>
    <w:rsid w:val="00F0372A"/>
    <w:rsid w:val="00F0374D"/>
    <w:rsid w:val="00F037EF"/>
    <w:rsid w:val="00F0388F"/>
    <w:rsid w:val="00F03891"/>
    <w:rsid w:val="00F03B5F"/>
    <w:rsid w:val="00F03EF5"/>
    <w:rsid w:val="00F042DB"/>
    <w:rsid w:val="00F04576"/>
    <w:rsid w:val="00F04675"/>
    <w:rsid w:val="00F046FD"/>
    <w:rsid w:val="00F04806"/>
    <w:rsid w:val="00F04880"/>
    <w:rsid w:val="00F04ADA"/>
    <w:rsid w:val="00F04D51"/>
    <w:rsid w:val="00F04DB9"/>
    <w:rsid w:val="00F04FE2"/>
    <w:rsid w:val="00F056AB"/>
    <w:rsid w:val="00F0585D"/>
    <w:rsid w:val="00F0588D"/>
    <w:rsid w:val="00F058DC"/>
    <w:rsid w:val="00F05ABC"/>
    <w:rsid w:val="00F05C85"/>
    <w:rsid w:val="00F05D66"/>
    <w:rsid w:val="00F05D85"/>
    <w:rsid w:val="00F05EED"/>
    <w:rsid w:val="00F0656E"/>
    <w:rsid w:val="00F06657"/>
    <w:rsid w:val="00F06F02"/>
    <w:rsid w:val="00F06FA3"/>
    <w:rsid w:val="00F0706A"/>
    <w:rsid w:val="00F07187"/>
    <w:rsid w:val="00F071DB"/>
    <w:rsid w:val="00F07475"/>
    <w:rsid w:val="00F07778"/>
    <w:rsid w:val="00F077EB"/>
    <w:rsid w:val="00F078B5"/>
    <w:rsid w:val="00F079E1"/>
    <w:rsid w:val="00F07A95"/>
    <w:rsid w:val="00F07D29"/>
    <w:rsid w:val="00F07DB9"/>
    <w:rsid w:val="00F103DA"/>
    <w:rsid w:val="00F10437"/>
    <w:rsid w:val="00F10465"/>
    <w:rsid w:val="00F10581"/>
    <w:rsid w:val="00F10864"/>
    <w:rsid w:val="00F108E6"/>
    <w:rsid w:val="00F10E93"/>
    <w:rsid w:val="00F10EAD"/>
    <w:rsid w:val="00F11055"/>
    <w:rsid w:val="00F11071"/>
    <w:rsid w:val="00F111C4"/>
    <w:rsid w:val="00F11275"/>
    <w:rsid w:val="00F1146A"/>
    <w:rsid w:val="00F11625"/>
    <w:rsid w:val="00F1165E"/>
    <w:rsid w:val="00F1168C"/>
    <w:rsid w:val="00F116CD"/>
    <w:rsid w:val="00F11A68"/>
    <w:rsid w:val="00F11CF5"/>
    <w:rsid w:val="00F11E23"/>
    <w:rsid w:val="00F1249A"/>
    <w:rsid w:val="00F125F6"/>
    <w:rsid w:val="00F12671"/>
    <w:rsid w:val="00F12781"/>
    <w:rsid w:val="00F12B3D"/>
    <w:rsid w:val="00F12ECD"/>
    <w:rsid w:val="00F13053"/>
    <w:rsid w:val="00F131B6"/>
    <w:rsid w:val="00F13242"/>
    <w:rsid w:val="00F139EF"/>
    <w:rsid w:val="00F13BCC"/>
    <w:rsid w:val="00F13DDB"/>
    <w:rsid w:val="00F13E96"/>
    <w:rsid w:val="00F13EAA"/>
    <w:rsid w:val="00F13F95"/>
    <w:rsid w:val="00F1403E"/>
    <w:rsid w:val="00F140FE"/>
    <w:rsid w:val="00F1415B"/>
    <w:rsid w:val="00F1429E"/>
    <w:rsid w:val="00F143A2"/>
    <w:rsid w:val="00F143CB"/>
    <w:rsid w:val="00F144CC"/>
    <w:rsid w:val="00F14E3F"/>
    <w:rsid w:val="00F14E8E"/>
    <w:rsid w:val="00F14FB4"/>
    <w:rsid w:val="00F14FE0"/>
    <w:rsid w:val="00F1528A"/>
    <w:rsid w:val="00F156E5"/>
    <w:rsid w:val="00F15804"/>
    <w:rsid w:val="00F15841"/>
    <w:rsid w:val="00F158C9"/>
    <w:rsid w:val="00F15A73"/>
    <w:rsid w:val="00F15CDF"/>
    <w:rsid w:val="00F15CEB"/>
    <w:rsid w:val="00F15FCA"/>
    <w:rsid w:val="00F16011"/>
    <w:rsid w:val="00F1643F"/>
    <w:rsid w:val="00F164A1"/>
    <w:rsid w:val="00F165FF"/>
    <w:rsid w:val="00F16772"/>
    <w:rsid w:val="00F1699F"/>
    <w:rsid w:val="00F16B64"/>
    <w:rsid w:val="00F16BB1"/>
    <w:rsid w:val="00F17589"/>
    <w:rsid w:val="00F175F2"/>
    <w:rsid w:val="00F17A4B"/>
    <w:rsid w:val="00F17A8F"/>
    <w:rsid w:val="00F17D56"/>
    <w:rsid w:val="00F17DD2"/>
    <w:rsid w:val="00F20046"/>
    <w:rsid w:val="00F20242"/>
    <w:rsid w:val="00F203E7"/>
    <w:rsid w:val="00F20692"/>
    <w:rsid w:val="00F206FE"/>
    <w:rsid w:val="00F20798"/>
    <w:rsid w:val="00F20852"/>
    <w:rsid w:val="00F20F40"/>
    <w:rsid w:val="00F20F5B"/>
    <w:rsid w:val="00F21048"/>
    <w:rsid w:val="00F210AB"/>
    <w:rsid w:val="00F2137D"/>
    <w:rsid w:val="00F2157F"/>
    <w:rsid w:val="00F21587"/>
    <w:rsid w:val="00F215F6"/>
    <w:rsid w:val="00F2164F"/>
    <w:rsid w:val="00F21758"/>
    <w:rsid w:val="00F21764"/>
    <w:rsid w:val="00F21857"/>
    <w:rsid w:val="00F218EF"/>
    <w:rsid w:val="00F219D6"/>
    <w:rsid w:val="00F21A3C"/>
    <w:rsid w:val="00F21D01"/>
    <w:rsid w:val="00F21DC3"/>
    <w:rsid w:val="00F21F61"/>
    <w:rsid w:val="00F22165"/>
    <w:rsid w:val="00F22245"/>
    <w:rsid w:val="00F223FA"/>
    <w:rsid w:val="00F22402"/>
    <w:rsid w:val="00F22444"/>
    <w:rsid w:val="00F22C96"/>
    <w:rsid w:val="00F22D4A"/>
    <w:rsid w:val="00F22FC1"/>
    <w:rsid w:val="00F2305B"/>
    <w:rsid w:val="00F23081"/>
    <w:rsid w:val="00F23093"/>
    <w:rsid w:val="00F23335"/>
    <w:rsid w:val="00F2357F"/>
    <w:rsid w:val="00F2394B"/>
    <w:rsid w:val="00F23B99"/>
    <w:rsid w:val="00F23BD0"/>
    <w:rsid w:val="00F23D7A"/>
    <w:rsid w:val="00F23F48"/>
    <w:rsid w:val="00F23FCA"/>
    <w:rsid w:val="00F24108"/>
    <w:rsid w:val="00F2456B"/>
    <w:rsid w:val="00F2457D"/>
    <w:rsid w:val="00F248AD"/>
    <w:rsid w:val="00F248F9"/>
    <w:rsid w:val="00F2498F"/>
    <w:rsid w:val="00F24A57"/>
    <w:rsid w:val="00F24B4B"/>
    <w:rsid w:val="00F24D96"/>
    <w:rsid w:val="00F24EFD"/>
    <w:rsid w:val="00F24F4D"/>
    <w:rsid w:val="00F24FA0"/>
    <w:rsid w:val="00F25157"/>
    <w:rsid w:val="00F252E0"/>
    <w:rsid w:val="00F254ED"/>
    <w:rsid w:val="00F258D9"/>
    <w:rsid w:val="00F25BB3"/>
    <w:rsid w:val="00F25DE5"/>
    <w:rsid w:val="00F25EB4"/>
    <w:rsid w:val="00F25F62"/>
    <w:rsid w:val="00F25FDD"/>
    <w:rsid w:val="00F26115"/>
    <w:rsid w:val="00F2617C"/>
    <w:rsid w:val="00F26273"/>
    <w:rsid w:val="00F2643A"/>
    <w:rsid w:val="00F26886"/>
    <w:rsid w:val="00F2699C"/>
    <w:rsid w:val="00F26C9B"/>
    <w:rsid w:val="00F26D39"/>
    <w:rsid w:val="00F27000"/>
    <w:rsid w:val="00F270FC"/>
    <w:rsid w:val="00F274A4"/>
    <w:rsid w:val="00F27762"/>
    <w:rsid w:val="00F278A2"/>
    <w:rsid w:val="00F27D3E"/>
    <w:rsid w:val="00F27E0C"/>
    <w:rsid w:val="00F27E4A"/>
    <w:rsid w:val="00F27EC7"/>
    <w:rsid w:val="00F27F00"/>
    <w:rsid w:val="00F3002F"/>
    <w:rsid w:val="00F30116"/>
    <w:rsid w:val="00F301A8"/>
    <w:rsid w:val="00F30353"/>
    <w:rsid w:val="00F30392"/>
    <w:rsid w:val="00F30563"/>
    <w:rsid w:val="00F3069C"/>
    <w:rsid w:val="00F3075E"/>
    <w:rsid w:val="00F30766"/>
    <w:rsid w:val="00F308C0"/>
    <w:rsid w:val="00F30BA7"/>
    <w:rsid w:val="00F30BE4"/>
    <w:rsid w:val="00F30CE4"/>
    <w:rsid w:val="00F30E96"/>
    <w:rsid w:val="00F313CD"/>
    <w:rsid w:val="00F314F2"/>
    <w:rsid w:val="00F315F2"/>
    <w:rsid w:val="00F318E7"/>
    <w:rsid w:val="00F31A14"/>
    <w:rsid w:val="00F31BB5"/>
    <w:rsid w:val="00F31DFD"/>
    <w:rsid w:val="00F31EA9"/>
    <w:rsid w:val="00F31EDC"/>
    <w:rsid w:val="00F31F17"/>
    <w:rsid w:val="00F3232E"/>
    <w:rsid w:val="00F3236F"/>
    <w:rsid w:val="00F32374"/>
    <w:rsid w:val="00F325EE"/>
    <w:rsid w:val="00F32794"/>
    <w:rsid w:val="00F32D11"/>
    <w:rsid w:val="00F32DD1"/>
    <w:rsid w:val="00F32F0E"/>
    <w:rsid w:val="00F32F3E"/>
    <w:rsid w:val="00F32F41"/>
    <w:rsid w:val="00F3312E"/>
    <w:rsid w:val="00F3333E"/>
    <w:rsid w:val="00F33423"/>
    <w:rsid w:val="00F334A1"/>
    <w:rsid w:val="00F335C9"/>
    <w:rsid w:val="00F3383E"/>
    <w:rsid w:val="00F33891"/>
    <w:rsid w:val="00F3395E"/>
    <w:rsid w:val="00F33C16"/>
    <w:rsid w:val="00F33C5A"/>
    <w:rsid w:val="00F33DA9"/>
    <w:rsid w:val="00F34286"/>
    <w:rsid w:val="00F342E5"/>
    <w:rsid w:val="00F3445F"/>
    <w:rsid w:val="00F34688"/>
    <w:rsid w:val="00F346BC"/>
    <w:rsid w:val="00F3478F"/>
    <w:rsid w:val="00F34842"/>
    <w:rsid w:val="00F34DA1"/>
    <w:rsid w:val="00F35012"/>
    <w:rsid w:val="00F35029"/>
    <w:rsid w:val="00F35135"/>
    <w:rsid w:val="00F3521B"/>
    <w:rsid w:val="00F35425"/>
    <w:rsid w:val="00F35561"/>
    <w:rsid w:val="00F356E0"/>
    <w:rsid w:val="00F35727"/>
    <w:rsid w:val="00F357A1"/>
    <w:rsid w:val="00F35865"/>
    <w:rsid w:val="00F35E92"/>
    <w:rsid w:val="00F35EA3"/>
    <w:rsid w:val="00F360BA"/>
    <w:rsid w:val="00F3637B"/>
    <w:rsid w:val="00F36615"/>
    <w:rsid w:val="00F36629"/>
    <w:rsid w:val="00F366CE"/>
    <w:rsid w:val="00F368FF"/>
    <w:rsid w:val="00F3698D"/>
    <w:rsid w:val="00F369FF"/>
    <w:rsid w:val="00F36C0B"/>
    <w:rsid w:val="00F36C0F"/>
    <w:rsid w:val="00F36D2E"/>
    <w:rsid w:val="00F36EC8"/>
    <w:rsid w:val="00F3721C"/>
    <w:rsid w:val="00F372A8"/>
    <w:rsid w:val="00F377A2"/>
    <w:rsid w:val="00F37922"/>
    <w:rsid w:val="00F37A4E"/>
    <w:rsid w:val="00F37AEF"/>
    <w:rsid w:val="00F37B6D"/>
    <w:rsid w:val="00F37DC6"/>
    <w:rsid w:val="00F37DF0"/>
    <w:rsid w:val="00F40292"/>
    <w:rsid w:val="00F4035D"/>
    <w:rsid w:val="00F403A9"/>
    <w:rsid w:val="00F405DA"/>
    <w:rsid w:val="00F40660"/>
    <w:rsid w:val="00F40CD5"/>
    <w:rsid w:val="00F41025"/>
    <w:rsid w:val="00F41210"/>
    <w:rsid w:val="00F41737"/>
    <w:rsid w:val="00F41772"/>
    <w:rsid w:val="00F41B06"/>
    <w:rsid w:val="00F41C48"/>
    <w:rsid w:val="00F41D1F"/>
    <w:rsid w:val="00F41F07"/>
    <w:rsid w:val="00F422F9"/>
    <w:rsid w:val="00F422FE"/>
    <w:rsid w:val="00F42670"/>
    <w:rsid w:val="00F42910"/>
    <w:rsid w:val="00F42C2B"/>
    <w:rsid w:val="00F43022"/>
    <w:rsid w:val="00F43025"/>
    <w:rsid w:val="00F432A5"/>
    <w:rsid w:val="00F4353A"/>
    <w:rsid w:val="00F436AA"/>
    <w:rsid w:val="00F439F0"/>
    <w:rsid w:val="00F4423D"/>
    <w:rsid w:val="00F4429F"/>
    <w:rsid w:val="00F44343"/>
    <w:rsid w:val="00F44659"/>
    <w:rsid w:val="00F44681"/>
    <w:rsid w:val="00F44833"/>
    <w:rsid w:val="00F44B7D"/>
    <w:rsid w:val="00F44D9C"/>
    <w:rsid w:val="00F451D4"/>
    <w:rsid w:val="00F451D6"/>
    <w:rsid w:val="00F452E1"/>
    <w:rsid w:val="00F4540A"/>
    <w:rsid w:val="00F45470"/>
    <w:rsid w:val="00F4549E"/>
    <w:rsid w:val="00F45529"/>
    <w:rsid w:val="00F45732"/>
    <w:rsid w:val="00F45B82"/>
    <w:rsid w:val="00F45D4B"/>
    <w:rsid w:val="00F45DAD"/>
    <w:rsid w:val="00F4619F"/>
    <w:rsid w:val="00F46342"/>
    <w:rsid w:val="00F4643D"/>
    <w:rsid w:val="00F46479"/>
    <w:rsid w:val="00F4663B"/>
    <w:rsid w:val="00F46694"/>
    <w:rsid w:val="00F46772"/>
    <w:rsid w:val="00F4679C"/>
    <w:rsid w:val="00F467B0"/>
    <w:rsid w:val="00F4683A"/>
    <w:rsid w:val="00F46883"/>
    <w:rsid w:val="00F469CC"/>
    <w:rsid w:val="00F46D5F"/>
    <w:rsid w:val="00F46E40"/>
    <w:rsid w:val="00F46F8B"/>
    <w:rsid w:val="00F47016"/>
    <w:rsid w:val="00F47132"/>
    <w:rsid w:val="00F474F9"/>
    <w:rsid w:val="00F47728"/>
    <w:rsid w:val="00F47AF4"/>
    <w:rsid w:val="00F47AFE"/>
    <w:rsid w:val="00F47CBA"/>
    <w:rsid w:val="00F47CF5"/>
    <w:rsid w:val="00F47DB6"/>
    <w:rsid w:val="00F47DDF"/>
    <w:rsid w:val="00F47DE2"/>
    <w:rsid w:val="00F50020"/>
    <w:rsid w:val="00F50442"/>
    <w:rsid w:val="00F50671"/>
    <w:rsid w:val="00F506F6"/>
    <w:rsid w:val="00F50849"/>
    <w:rsid w:val="00F50CDA"/>
    <w:rsid w:val="00F511B8"/>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3AC"/>
    <w:rsid w:val="00F52603"/>
    <w:rsid w:val="00F52756"/>
    <w:rsid w:val="00F52789"/>
    <w:rsid w:val="00F528A1"/>
    <w:rsid w:val="00F52986"/>
    <w:rsid w:val="00F529FF"/>
    <w:rsid w:val="00F52A47"/>
    <w:rsid w:val="00F52A4B"/>
    <w:rsid w:val="00F52B01"/>
    <w:rsid w:val="00F52BB5"/>
    <w:rsid w:val="00F52C6C"/>
    <w:rsid w:val="00F52D6E"/>
    <w:rsid w:val="00F52DA8"/>
    <w:rsid w:val="00F52E16"/>
    <w:rsid w:val="00F52FA8"/>
    <w:rsid w:val="00F532BD"/>
    <w:rsid w:val="00F532FD"/>
    <w:rsid w:val="00F53346"/>
    <w:rsid w:val="00F53509"/>
    <w:rsid w:val="00F53551"/>
    <w:rsid w:val="00F53887"/>
    <w:rsid w:val="00F538CD"/>
    <w:rsid w:val="00F53AD8"/>
    <w:rsid w:val="00F53B70"/>
    <w:rsid w:val="00F53C90"/>
    <w:rsid w:val="00F53CDE"/>
    <w:rsid w:val="00F53E57"/>
    <w:rsid w:val="00F53F3F"/>
    <w:rsid w:val="00F54192"/>
    <w:rsid w:val="00F542D8"/>
    <w:rsid w:val="00F54460"/>
    <w:rsid w:val="00F54604"/>
    <w:rsid w:val="00F548C8"/>
    <w:rsid w:val="00F54B39"/>
    <w:rsid w:val="00F5521E"/>
    <w:rsid w:val="00F553D1"/>
    <w:rsid w:val="00F555C3"/>
    <w:rsid w:val="00F5572B"/>
    <w:rsid w:val="00F558E3"/>
    <w:rsid w:val="00F55AC5"/>
    <w:rsid w:val="00F55B37"/>
    <w:rsid w:val="00F55F83"/>
    <w:rsid w:val="00F56437"/>
    <w:rsid w:val="00F564B4"/>
    <w:rsid w:val="00F565AA"/>
    <w:rsid w:val="00F566F7"/>
    <w:rsid w:val="00F568B6"/>
    <w:rsid w:val="00F56D31"/>
    <w:rsid w:val="00F57183"/>
    <w:rsid w:val="00F5765A"/>
    <w:rsid w:val="00F57C1A"/>
    <w:rsid w:val="00F57C72"/>
    <w:rsid w:val="00F57DE9"/>
    <w:rsid w:val="00F57E51"/>
    <w:rsid w:val="00F57F72"/>
    <w:rsid w:val="00F60056"/>
    <w:rsid w:val="00F6018A"/>
    <w:rsid w:val="00F6021A"/>
    <w:rsid w:val="00F6021F"/>
    <w:rsid w:val="00F60622"/>
    <w:rsid w:val="00F6064D"/>
    <w:rsid w:val="00F607D7"/>
    <w:rsid w:val="00F60845"/>
    <w:rsid w:val="00F60983"/>
    <w:rsid w:val="00F60AE0"/>
    <w:rsid w:val="00F60B93"/>
    <w:rsid w:val="00F60BEB"/>
    <w:rsid w:val="00F610B9"/>
    <w:rsid w:val="00F61148"/>
    <w:rsid w:val="00F61158"/>
    <w:rsid w:val="00F614D1"/>
    <w:rsid w:val="00F614D9"/>
    <w:rsid w:val="00F614DB"/>
    <w:rsid w:val="00F61564"/>
    <w:rsid w:val="00F6181B"/>
    <w:rsid w:val="00F61A22"/>
    <w:rsid w:val="00F61E7A"/>
    <w:rsid w:val="00F61EE5"/>
    <w:rsid w:val="00F61FDE"/>
    <w:rsid w:val="00F62078"/>
    <w:rsid w:val="00F62143"/>
    <w:rsid w:val="00F622E3"/>
    <w:rsid w:val="00F62338"/>
    <w:rsid w:val="00F62377"/>
    <w:rsid w:val="00F6242F"/>
    <w:rsid w:val="00F625B5"/>
    <w:rsid w:val="00F62862"/>
    <w:rsid w:val="00F62C43"/>
    <w:rsid w:val="00F62FE3"/>
    <w:rsid w:val="00F63005"/>
    <w:rsid w:val="00F631B6"/>
    <w:rsid w:val="00F631DD"/>
    <w:rsid w:val="00F63289"/>
    <w:rsid w:val="00F6357B"/>
    <w:rsid w:val="00F639FA"/>
    <w:rsid w:val="00F63A49"/>
    <w:rsid w:val="00F63CD2"/>
    <w:rsid w:val="00F63D92"/>
    <w:rsid w:val="00F63F71"/>
    <w:rsid w:val="00F64057"/>
    <w:rsid w:val="00F640E7"/>
    <w:rsid w:val="00F641D2"/>
    <w:rsid w:val="00F64223"/>
    <w:rsid w:val="00F6433C"/>
    <w:rsid w:val="00F648A2"/>
    <w:rsid w:val="00F64928"/>
    <w:rsid w:val="00F64966"/>
    <w:rsid w:val="00F64A67"/>
    <w:rsid w:val="00F64C34"/>
    <w:rsid w:val="00F64D89"/>
    <w:rsid w:val="00F64EE3"/>
    <w:rsid w:val="00F650E6"/>
    <w:rsid w:val="00F65340"/>
    <w:rsid w:val="00F65920"/>
    <w:rsid w:val="00F65961"/>
    <w:rsid w:val="00F65A69"/>
    <w:rsid w:val="00F65B9D"/>
    <w:rsid w:val="00F65D0E"/>
    <w:rsid w:val="00F65D3D"/>
    <w:rsid w:val="00F65E08"/>
    <w:rsid w:val="00F65E8A"/>
    <w:rsid w:val="00F65E91"/>
    <w:rsid w:val="00F65EBE"/>
    <w:rsid w:val="00F660B8"/>
    <w:rsid w:val="00F6617D"/>
    <w:rsid w:val="00F661E8"/>
    <w:rsid w:val="00F6626E"/>
    <w:rsid w:val="00F66393"/>
    <w:rsid w:val="00F663AD"/>
    <w:rsid w:val="00F66596"/>
    <w:rsid w:val="00F66617"/>
    <w:rsid w:val="00F66709"/>
    <w:rsid w:val="00F669E3"/>
    <w:rsid w:val="00F66AF7"/>
    <w:rsid w:val="00F66C5A"/>
    <w:rsid w:val="00F67103"/>
    <w:rsid w:val="00F672EB"/>
    <w:rsid w:val="00F674DE"/>
    <w:rsid w:val="00F674F1"/>
    <w:rsid w:val="00F6753C"/>
    <w:rsid w:val="00F675D1"/>
    <w:rsid w:val="00F6776B"/>
    <w:rsid w:val="00F67906"/>
    <w:rsid w:val="00F67A85"/>
    <w:rsid w:val="00F67CAB"/>
    <w:rsid w:val="00F67D0D"/>
    <w:rsid w:val="00F67D6D"/>
    <w:rsid w:val="00F67DA5"/>
    <w:rsid w:val="00F70063"/>
    <w:rsid w:val="00F701F3"/>
    <w:rsid w:val="00F707E2"/>
    <w:rsid w:val="00F70845"/>
    <w:rsid w:val="00F70D7D"/>
    <w:rsid w:val="00F71026"/>
    <w:rsid w:val="00F71042"/>
    <w:rsid w:val="00F710A0"/>
    <w:rsid w:val="00F710D9"/>
    <w:rsid w:val="00F71283"/>
    <w:rsid w:val="00F716D7"/>
    <w:rsid w:val="00F718C4"/>
    <w:rsid w:val="00F71976"/>
    <w:rsid w:val="00F71B2C"/>
    <w:rsid w:val="00F71B5D"/>
    <w:rsid w:val="00F71C06"/>
    <w:rsid w:val="00F71CC9"/>
    <w:rsid w:val="00F71D4F"/>
    <w:rsid w:val="00F71E7A"/>
    <w:rsid w:val="00F71F28"/>
    <w:rsid w:val="00F71F79"/>
    <w:rsid w:val="00F7219A"/>
    <w:rsid w:val="00F721A1"/>
    <w:rsid w:val="00F7235E"/>
    <w:rsid w:val="00F724E3"/>
    <w:rsid w:val="00F725D0"/>
    <w:rsid w:val="00F727AA"/>
    <w:rsid w:val="00F728A7"/>
    <w:rsid w:val="00F729BE"/>
    <w:rsid w:val="00F72C94"/>
    <w:rsid w:val="00F72D69"/>
    <w:rsid w:val="00F73A3C"/>
    <w:rsid w:val="00F73ADB"/>
    <w:rsid w:val="00F73EEC"/>
    <w:rsid w:val="00F73F43"/>
    <w:rsid w:val="00F740DA"/>
    <w:rsid w:val="00F742FE"/>
    <w:rsid w:val="00F74664"/>
    <w:rsid w:val="00F74791"/>
    <w:rsid w:val="00F747FD"/>
    <w:rsid w:val="00F74A7A"/>
    <w:rsid w:val="00F74ADA"/>
    <w:rsid w:val="00F74B7F"/>
    <w:rsid w:val="00F74D9D"/>
    <w:rsid w:val="00F74F84"/>
    <w:rsid w:val="00F7531B"/>
    <w:rsid w:val="00F754DD"/>
    <w:rsid w:val="00F75580"/>
    <w:rsid w:val="00F75C0B"/>
    <w:rsid w:val="00F75E76"/>
    <w:rsid w:val="00F7618D"/>
    <w:rsid w:val="00F761C9"/>
    <w:rsid w:val="00F76305"/>
    <w:rsid w:val="00F76336"/>
    <w:rsid w:val="00F763DF"/>
    <w:rsid w:val="00F76646"/>
    <w:rsid w:val="00F767B7"/>
    <w:rsid w:val="00F76869"/>
    <w:rsid w:val="00F76882"/>
    <w:rsid w:val="00F7692E"/>
    <w:rsid w:val="00F769C7"/>
    <w:rsid w:val="00F76E3D"/>
    <w:rsid w:val="00F76EE2"/>
    <w:rsid w:val="00F77028"/>
    <w:rsid w:val="00F770A1"/>
    <w:rsid w:val="00F7792A"/>
    <w:rsid w:val="00F77BD4"/>
    <w:rsid w:val="00F77C47"/>
    <w:rsid w:val="00F77CFA"/>
    <w:rsid w:val="00F77E34"/>
    <w:rsid w:val="00F802CB"/>
    <w:rsid w:val="00F802D3"/>
    <w:rsid w:val="00F80674"/>
    <w:rsid w:val="00F80970"/>
    <w:rsid w:val="00F80A32"/>
    <w:rsid w:val="00F80D5A"/>
    <w:rsid w:val="00F80D8F"/>
    <w:rsid w:val="00F8116A"/>
    <w:rsid w:val="00F812AA"/>
    <w:rsid w:val="00F81311"/>
    <w:rsid w:val="00F81625"/>
    <w:rsid w:val="00F8166B"/>
    <w:rsid w:val="00F81842"/>
    <w:rsid w:val="00F81929"/>
    <w:rsid w:val="00F81A54"/>
    <w:rsid w:val="00F81ADC"/>
    <w:rsid w:val="00F81DC1"/>
    <w:rsid w:val="00F81E0E"/>
    <w:rsid w:val="00F81F25"/>
    <w:rsid w:val="00F820F2"/>
    <w:rsid w:val="00F82272"/>
    <w:rsid w:val="00F82277"/>
    <w:rsid w:val="00F823E6"/>
    <w:rsid w:val="00F825FF"/>
    <w:rsid w:val="00F82760"/>
    <w:rsid w:val="00F8281B"/>
    <w:rsid w:val="00F82A6A"/>
    <w:rsid w:val="00F82A7D"/>
    <w:rsid w:val="00F82AF0"/>
    <w:rsid w:val="00F82D8E"/>
    <w:rsid w:val="00F83301"/>
    <w:rsid w:val="00F837DD"/>
    <w:rsid w:val="00F839E8"/>
    <w:rsid w:val="00F83A02"/>
    <w:rsid w:val="00F83B40"/>
    <w:rsid w:val="00F83C9F"/>
    <w:rsid w:val="00F83D91"/>
    <w:rsid w:val="00F83E07"/>
    <w:rsid w:val="00F83E4B"/>
    <w:rsid w:val="00F8402C"/>
    <w:rsid w:val="00F844A9"/>
    <w:rsid w:val="00F84514"/>
    <w:rsid w:val="00F845E3"/>
    <w:rsid w:val="00F84914"/>
    <w:rsid w:val="00F849D7"/>
    <w:rsid w:val="00F84A18"/>
    <w:rsid w:val="00F84A2F"/>
    <w:rsid w:val="00F84BAB"/>
    <w:rsid w:val="00F84BC6"/>
    <w:rsid w:val="00F84C5A"/>
    <w:rsid w:val="00F84DC4"/>
    <w:rsid w:val="00F84E01"/>
    <w:rsid w:val="00F84EB7"/>
    <w:rsid w:val="00F850C3"/>
    <w:rsid w:val="00F850EB"/>
    <w:rsid w:val="00F85394"/>
    <w:rsid w:val="00F855CB"/>
    <w:rsid w:val="00F856FF"/>
    <w:rsid w:val="00F85744"/>
    <w:rsid w:val="00F85CFB"/>
    <w:rsid w:val="00F85D1E"/>
    <w:rsid w:val="00F85E53"/>
    <w:rsid w:val="00F85E78"/>
    <w:rsid w:val="00F85F2D"/>
    <w:rsid w:val="00F86165"/>
    <w:rsid w:val="00F8623F"/>
    <w:rsid w:val="00F8624E"/>
    <w:rsid w:val="00F862CA"/>
    <w:rsid w:val="00F863EB"/>
    <w:rsid w:val="00F86AAD"/>
    <w:rsid w:val="00F86AC0"/>
    <w:rsid w:val="00F86B20"/>
    <w:rsid w:val="00F86C43"/>
    <w:rsid w:val="00F86D31"/>
    <w:rsid w:val="00F86F84"/>
    <w:rsid w:val="00F8718E"/>
    <w:rsid w:val="00F87201"/>
    <w:rsid w:val="00F87317"/>
    <w:rsid w:val="00F8759F"/>
    <w:rsid w:val="00F87690"/>
    <w:rsid w:val="00F879C6"/>
    <w:rsid w:val="00F87C8A"/>
    <w:rsid w:val="00F87D07"/>
    <w:rsid w:val="00F87D16"/>
    <w:rsid w:val="00F901C2"/>
    <w:rsid w:val="00F902D2"/>
    <w:rsid w:val="00F90391"/>
    <w:rsid w:val="00F903A6"/>
    <w:rsid w:val="00F9046C"/>
    <w:rsid w:val="00F9048D"/>
    <w:rsid w:val="00F90904"/>
    <w:rsid w:val="00F90A06"/>
    <w:rsid w:val="00F90BE4"/>
    <w:rsid w:val="00F90C12"/>
    <w:rsid w:val="00F90C86"/>
    <w:rsid w:val="00F90D8E"/>
    <w:rsid w:val="00F90F07"/>
    <w:rsid w:val="00F90F6C"/>
    <w:rsid w:val="00F90FD6"/>
    <w:rsid w:val="00F910E4"/>
    <w:rsid w:val="00F91163"/>
    <w:rsid w:val="00F911E5"/>
    <w:rsid w:val="00F91393"/>
    <w:rsid w:val="00F91562"/>
    <w:rsid w:val="00F915AB"/>
    <w:rsid w:val="00F9174D"/>
    <w:rsid w:val="00F9176E"/>
    <w:rsid w:val="00F91868"/>
    <w:rsid w:val="00F91906"/>
    <w:rsid w:val="00F91932"/>
    <w:rsid w:val="00F91C81"/>
    <w:rsid w:val="00F91CA2"/>
    <w:rsid w:val="00F91DAC"/>
    <w:rsid w:val="00F91EDF"/>
    <w:rsid w:val="00F92174"/>
    <w:rsid w:val="00F923DB"/>
    <w:rsid w:val="00F92725"/>
    <w:rsid w:val="00F92975"/>
    <w:rsid w:val="00F92A1A"/>
    <w:rsid w:val="00F92B11"/>
    <w:rsid w:val="00F92B26"/>
    <w:rsid w:val="00F92F08"/>
    <w:rsid w:val="00F92FEF"/>
    <w:rsid w:val="00F92FFE"/>
    <w:rsid w:val="00F93029"/>
    <w:rsid w:val="00F934E3"/>
    <w:rsid w:val="00F935C6"/>
    <w:rsid w:val="00F9373B"/>
    <w:rsid w:val="00F939E7"/>
    <w:rsid w:val="00F93A3D"/>
    <w:rsid w:val="00F93A5F"/>
    <w:rsid w:val="00F94003"/>
    <w:rsid w:val="00F94068"/>
    <w:rsid w:val="00F94089"/>
    <w:rsid w:val="00F9414D"/>
    <w:rsid w:val="00F94173"/>
    <w:rsid w:val="00F94289"/>
    <w:rsid w:val="00F942B6"/>
    <w:rsid w:val="00F9435A"/>
    <w:rsid w:val="00F945E2"/>
    <w:rsid w:val="00F94737"/>
    <w:rsid w:val="00F94784"/>
    <w:rsid w:val="00F9495D"/>
    <w:rsid w:val="00F94AB4"/>
    <w:rsid w:val="00F94C5D"/>
    <w:rsid w:val="00F94CAA"/>
    <w:rsid w:val="00F94CD9"/>
    <w:rsid w:val="00F94F52"/>
    <w:rsid w:val="00F95013"/>
    <w:rsid w:val="00F951BD"/>
    <w:rsid w:val="00F9530A"/>
    <w:rsid w:val="00F9590D"/>
    <w:rsid w:val="00F95A32"/>
    <w:rsid w:val="00F95A82"/>
    <w:rsid w:val="00F96067"/>
    <w:rsid w:val="00F96180"/>
    <w:rsid w:val="00F9632D"/>
    <w:rsid w:val="00F963C7"/>
    <w:rsid w:val="00F9644F"/>
    <w:rsid w:val="00F96479"/>
    <w:rsid w:val="00F965D9"/>
    <w:rsid w:val="00F965FA"/>
    <w:rsid w:val="00F96A32"/>
    <w:rsid w:val="00F96B80"/>
    <w:rsid w:val="00F96C7A"/>
    <w:rsid w:val="00F96E7C"/>
    <w:rsid w:val="00F96F2C"/>
    <w:rsid w:val="00F970EB"/>
    <w:rsid w:val="00F971C0"/>
    <w:rsid w:val="00F975B2"/>
    <w:rsid w:val="00F975B5"/>
    <w:rsid w:val="00F97666"/>
    <w:rsid w:val="00F97854"/>
    <w:rsid w:val="00F97BB0"/>
    <w:rsid w:val="00F97F06"/>
    <w:rsid w:val="00FA0045"/>
    <w:rsid w:val="00FA00B4"/>
    <w:rsid w:val="00FA02C3"/>
    <w:rsid w:val="00FA0384"/>
    <w:rsid w:val="00FA04F1"/>
    <w:rsid w:val="00FA0509"/>
    <w:rsid w:val="00FA06D8"/>
    <w:rsid w:val="00FA0772"/>
    <w:rsid w:val="00FA07A0"/>
    <w:rsid w:val="00FA07BC"/>
    <w:rsid w:val="00FA091B"/>
    <w:rsid w:val="00FA09FF"/>
    <w:rsid w:val="00FA0C95"/>
    <w:rsid w:val="00FA0C9A"/>
    <w:rsid w:val="00FA0C9E"/>
    <w:rsid w:val="00FA0E7C"/>
    <w:rsid w:val="00FA121A"/>
    <w:rsid w:val="00FA1376"/>
    <w:rsid w:val="00FA1473"/>
    <w:rsid w:val="00FA1710"/>
    <w:rsid w:val="00FA17D6"/>
    <w:rsid w:val="00FA1B1E"/>
    <w:rsid w:val="00FA1CBF"/>
    <w:rsid w:val="00FA1D8F"/>
    <w:rsid w:val="00FA1D91"/>
    <w:rsid w:val="00FA1E3C"/>
    <w:rsid w:val="00FA1EB0"/>
    <w:rsid w:val="00FA2002"/>
    <w:rsid w:val="00FA207D"/>
    <w:rsid w:val="00FA212D"/>
    <w:rsid w:val="00FA24AC"/>
    <w:rsid w:val="00FA2526"/>
    <w:rsid w:val="00FA2663"/>
    <w:rsid w:val="00FA2A49"/>
    <w:rsid w:val="00FA2AB0"/>
    <w:rsid w:val="00FA2C55"/>
    <w:rsid w:val="00FA2D7E"/>
    <w:rsid w:val="00FA2DC9"/>
    <w:rsid w:val="00FA33A2"/>
    <w:rsid w:val="00FA3857"/>
    <w:rsid w:val="00FA3871"/>
    <w:rsid w:val="00FA3975"/>
    <w:rsid w:val="00FA3982"/>
    <w:rsid w:val="00FA3AEB"/>
    <w:rsid w:val="00FA3B2F"/>
    <w:rsid w:val="00FA3C84"/>
    <w:rsid w:val="00FA3E6F"/>
    <w:rsid w:val="00FA3F8C"/>
    <w:rsid w:val="00FA40CE"/>
    <w:rsid w:val="00FA410E"/>
    <w:rsid w:val="00FA4131"/>
    <w:rsid w:val="00FA415D"/>
    <w:rsid w:val="00FA4253"/>
    <w:rsid w:val="00FA44C5"/>
    <w:rsid w:val="00FA471E"/>
    <w:rsid w:val="00FA4786"/>
    <w:rsid w:val="00FA48FD"/>
    <w:rsid w:val="00FA49A2"/>
    <w:rsid w:val="00FA49C3"/>
    <w:rsid w:val="00FA4EDE"/>
    <w:rsid w:val="00FA50E8"/>
    <w:rsid w:val="00FA526F"/>
    <w:rsid w:val="00FA53C1"/>
    <w:rsid w:val="00FA5415"/>
    <w:rsid w:val="00FA5527"/>
    <w:rsid w:val="00FA558C"/>
    <w:rsid w:val="00FA5601"/>
    <w:rsid w:val="00FA560A"/>
    <w:rsid w:val="00FA5691"/>
    <w:rsid w:val="00FA5710"/>
    <w:rsid w:val="00FA5815"/>
    <w:rsid w:val="00FA5856"/>
    <w:rsid w:val="00FA5871"/>
    <w:rsid w:val="00FA589E"/>
    <w:rsid w:val="00FA5909"/>
    <w:rsid w:val="00FA5984"/>
    <w:rsid w:val="00FA5A96"/>
    <w:rsid w:val="00FA5AD0"/>
    <w:rsid w:val="00FA5B24"/>
    <w:rsid w:val="00FA5B38"/>
    <w:rsid w:val="00FA5C73"/>
    <w:rsid w:val="00FA5F27"/>
    <w:rsid w:val="00FA5FC9"/>
    <w:rsid w:val="00FA619F"/>
    <w:rsid w:val="00FA6225"/>
    <w:rsid w:val="00FA656D"/>
    <w:rsid w:val="00FA65C9"/>
    <w:rsid w:val="00FA6686"/>
    <w:rsid w:val="00FA67CF"/>
    <w:rsid w:val="00FA67DC"/>
    <w:rsid w:val="00FA6817"/>
    <w:rsid w:val="00FA69C3"/>
    <w:rsid w:val="00FA6A5F"/>
    <w:rsid w:val="00FA6A8C"/>
    <w:rsid w:val="00FA715D"/>
    <w:rsid w:val="00FA7233"/>
    <w:rsid w:val="00FA7251"/>
    <w:rsid w:val="00FA75A5"/>
    <w:rsid w:val="00FA7721"/>
    <w:rsid w:val="00FA777E"/>
    <w:rsid w:val="00FA785E"/>
    <w:rsid w:val="00FA78A1"/>
    <w:rsid w:val="00FA7A20"/>
    <w:rsid w:val="00FA7AA6"/>
    <w:rsid w:val="00FA7B20"/>
    <w:rsid w:val="00FA7BD9"/>
    <w:rsid w:val="00FA7C04"/>
    <w:rsid w:val="00FA7CDB"/>
    <w:rsid w:val="00FB0026"/>
    <w:rsid w:val="00FB017F"/>
    <w:rsid w:val="00FB0443"/>
    <w:rsid w:val="00FB0540"/>
    <w:rsid w:val="00FB05CB"/>
    <w:rsid w:val="00FB06F5"/>
    <w:rsid w:val="00FB0C30"/>
    <w:rsid w:val="00FB0CE8"/>
    <w:rsid w:val="00FB1083"/>
    <w:rsid w:val="00FB109B"/>
    <w:rsid w:val="00FB11B7"/>
    <w:rsid w:val="00FB1309"/>
    <w:rsid w:val="00FB159C"/>
    <w:rsid w:val="00FB15D5"/>
    <w:rsid w:val="00FB16C9"/>
    <w:rsid w:val="00FB1820"/>
    <w:rsid w:val="00FB184A"/>
    <w:rsid w:val="00FB18E8"/>
    <w:rsid w:val="00FB19D8"/>
    <w:rsid w:val="00FB1A78"/>
    <w:rsid w:val="00FB1B61"/>
    <w:rsid w:val="00FB1B89"/>
    <w:rsid w:val="00FB1BF7"/>
    <w:rsid w:val="00FB1C43"/>
    <w:rsid w:val="00FB1DCE"/>
    <w:rsid w:val="00FB1E11"/>
    <w:rsid w:val="00FB1EAD"/>
    <w:rsid w:val="00FB1F0E"/>
    <w:rsid w:val="00FB2012"/>
    <w:rsid w:val="00FB2197"/>
    <w:rsid w:val="00FB22DD"/>
    <w:rsid w:val="00FB22E5"/>
    <w:rsid w:val="00FB2362"/>
    <w:rsid w:val="00FB2493"/>
    <w:rsid w:val="00FB25A7"/>
    <w:rsid w:val="00FB2653"/>
    <w:rsid w:val="00FB26C8"/>
    <w:rsid w:val="00FB2864"/>
    <w:rsid w:val="00FB2959"/>
    <w:rsid w:val="00FB29B7"/>
    <w:rsid w:val="00FB2CEB"/>
    <w:rsid w:val="00FB2DDE"/>
    <w:rsid w:val="00FB2F3C"/>
    <w:rsid w:val="00FB2F94"/>
    <w:rsid w:val="00FB2FAB"/>
    <w:rsid w:val="00FB318A"/>
    <w:rsid w:val="00FB3392"/>
    <w:rsid w:val="00FB39DA"/>
    <w:rsid w:val="00FB3BDC"/>
    <w:rsid w:val="00FB3C54"/>
    <w:rsid w:val="00FB3CD6"/>
    <w:rsid w:val="00FB403F"/>
    <w:rsid w:val="00FB4065"/>
    <w:rsid w:val="00FB4117"/>
    <w:rsid w:val="00FB4662"/>
    <w:rsid w:val="00FB4760"/>
    <w:rsid w:val="00FB47B5"/>
    <w:rsid w:val="00FB4D87"/>
    <w:rsid w:val="00FB5201"/>
    <w:rsid w:val="00FB52FD"/>
    <w:rsid w:val="00FB5600"/>
    <w:rsid w:val="00FB57A7"/>
    <w:rsid w:val="00FB5953"/>
    <w:rsid w:val="00FB5A6F"/>
    <w:rsid w:val="00FB5CED"/>
    <w:rsid w:val="00FB5EED"/>
    <w:rsid w:val="00FB6015"/>
    <w:rsid w:val="00FB62C5"/>
    <w:rsid w:val="00FB63EA"/>
    <w:rsid w:val="00FB655B"/>
    <w:rsid w:val="00FB6575"/>
    <w:rsid w:val="00FB661B"/>
    <w:rsid w:val="00FB67CA"/>
    <w:rsid w:val="00FB6917"/>
    <w:rsid w:val="00FB6DE6"/>
    <w:rsid w:val="00FB6FF5"/>
    <w:rsid w:val="00FB7058"/>
    <w:rsid w:val="00FB7151"/>
    <w:rsid w:val="00FB720A"/>
    <w:rsid w:val="00FB7284"/>
    <w:rsid w:val="00FB72CB"/>
    <w:rsid w:val="00FB72EE"/>
    <w:rsid w:val="00FB7398"/>
    <w:rsid w:val="00FB73AC"/>
    <w:rsid w:val="00FB77BB"/>
    <w:rsid w:val="00FB798E"/>
    <w:rsid w:val="00FB7BED"/>
    <w:rsid w:val="00FB7C38"/>
    <w:rsid w:val="00FC0038"/>
    <w:rsid w:val="00FC040F"/>
    <w:rsid w:val="00FC072F"/>
    <w:rsid w:val="00FC0AB4"/>
    <w:rsid w:val="00FC0B11"/>
    <w:rsid w:val="00FC0B9B"/>
    <w:rsid w:val="00FC0E12"/>
    <w:rsid w:val="00FC1190"/>
    <w:rsid w:val="00FC129D"/>
    <w:rsid w:val="00FC150F"/>
    <w:rsid w:val="00FC15F4"/>
    <w:rsid w:val="00FC161B"/>
    <w:rsid w:val="00FC1631"/>
    <w:rsid w:val="00FC1859"/>
    <w:rsid w:val="00FC1971"/>
    <w:rsid w:val="00FC1A8C"/>
    <w:rsid w:val="00FC1AB5"/>
    <w:rsid w:val="00FC1E51"/>
    <w:rsid w:val="00FC1EDA"/>
    <w:rsid w:val="00FC1F3F"/>
    <w:rsid w:val="00FC20A0"/>
    <w:rsid w:val="00FC22FE"/>
    <w:rsid w:val="00FC23FA"/>
    <w:rsid w:val="00FC2635"/>
    <w:rsid w:val="00FC2742"/>
    <w:rsid w:val="00FC2841"/>
    <w:rsid w:val="00FC2C76"/>
    <w:rsid w:val="00FC2EB6"/>
    <w:rsid w:val="00FC2F43"/>
    <w:rsid w:val="00FC336B"/>
    <w:rsid w:val="00FC337D"/>
    <w:rsid w:val="00FC36A1"/>
    <w:rsid w:val="00FC36EA"/>
    <w:rsid w:val="00FC37F0"/>
    <w:rsid w:val="00FC38F3"/>
    <w:rsid w:val="00FC3B07"/>
    <w:rsid w:val="00FC3BBC"/>
    <w:rsid w:val="00FC3D96"/>
    <w:rsid w:val="00FC3EEB"/>
    <w:rsid w:val="00FC3F6B"/>
    <w:rsid w:val="00FC40B9"/>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0DE"/>
    <w:rsid w:val="00FC545C"/>
    <w:rsid w:val="00FC553E"/>
    <w:rsid w:val="00FC56D8"/>
    <w:rsid w:val="00FC58ED"/>
    <w:rsid w:val="00FC5B0A"/>
    <w:rsid w:val="00FC5B93"/>
    <w:rsid w:val="00FC5B95"/>
    <w:rsid w:val="00FC5D53"/>
    <w:rsid w:val="00FC604F"/>
    <w:rsid w:val="00FC6229"/>
    <w:rsid w:val="00FC65A0"/>
    <w:rsid w:val="00FC6601"/>
    <w:rsid w:val="00FC6820"/>
    <w:rsid w:val="00FC6B41"/>
    <w:rsid w:val="00FC6D8C"/>
    <w:rsid w:val="00FC70CA"/>
    <w:rsid w:val="00FC7505"/>
    <w:rsid w:val="00FC791E"/>
    <w:rsid w:val="00FC7C46"/>
    <w:rsid w:val="00FC7E13"/>
    <w:rsid w:val="00FC7F93"/>
    <w:rsid w:val="00FD0475"/>
    <w:rsid w:val="00FD04AA"/>
    <w:rsid w:val="00FD0857"/>
    <w:rsid w:val="00FD0A07"/>
    <w:rsid w:val="00FD0D9F"/>
    <w:rsid w:val="00FD10D2"/>
    <w:rsid w:val="00FD12F7"/>
    <w:rsid w:val="00FD14E9"/>
    <w:rsid w:val="00FD16F9"/>
    <w:rsid w:val="00FD18C1"/>
    <w:rsid w:val="00FD1AE3"/>
    <w:rsid w:val="00FD1B15"/>
    <w:rsid w:val="00FD1BCE"/>
    <w:rsid w:val="00FD1C41"/>
    <w:rsid w:val="00FD235B"/>
    <w:rsid w:val="00FD2363"/>
    <w:rsid w:val="00FD2373"/>
    <w:rsid w:val="00FD24E5"/>
    <w:rsid w:val="00FD2537"/>
    <w:rsid w:val="00FD2804"/>
    <w:rsid w:val="00FD282A"/>
    <w:rsid w:val="00FD291D"/>
    <w:rsid w:val="00FD2A71"/>
    <w:rsid w:val="00FD2EC8"/>
    <w:rsid w:val="00FD3047"/>
    <w:rsid w:val="00FD3124"/>
    <w:rsid w:val="00FD331C"/>
    <w:rsid w:val="00FD34A3"/>
    <w:rsid w:val="00FD36B3"/>
    <w:rsid w:val="00FD3703"/>
    <w:rsid w:val="00FD3905"/>
    <w:rsid w:val="00FD3B76"/>
    <w:rsid w:val="00FD3DFF"/>
    <w:rsid w:val="00FD3E32"/>
    <w:rsid w:val="00FD3FDF"/>
    <w:rsid w:val="00FD4839"/>
    <w:rsid w:val="00FD4A2D"/>
    <w:rsid w:val="00FD4CB4"/>
    <w:rsid w:val="00FD4CC0"/>
    <w:rsid w:val="00FD4DCA"/>
    <w:rsid w:val="00FD4E32"/>
    <w:rsid w:val="00FD4F44"/>
    <w:rsid w:val="00FD53A8"/>
    <w:rsid w:val="00FD55E1"/>
    <w:rsid w:val="00FD5618"/>
    <w:rsid w:val="00FD5999"/>
    <w:rsid w:val="00FD5A65"/>
    <w:rsid w:val="00FD5D4D"/>
    <w:rsid w:val="00FD6318"/>
    <w:rsid w:val="00FD6358"/>
    <w:rsid w:val="00FD642C"/>
    <w:rsid w:val="00FD6A3D"/>
    <w:rsid w:val="00FD6C9F"/>
    <w:rsid w:val="00FD6D0C"/>
    <w:rsid w:val="00FD6D13"/>
    <w:rsid w:val="00FD6D99"/>
    <w:rsid w:val="00FD6F26"/>
    <w:rsid w:val="00FD6F99"/>
    <w:rsid w:val="00FD6F9D"/>
    <w:rsid w:val="00FD70C4"/>
    <w:rsid w:val="00FD72D9"/>
    <w:rsid w:val="00FD73AE"/>
    <w:rsid w:val="00FD750B"/>
    <w:rsid w:val="00FD7886"/>
    <w:rsid w:val="00FD796C"/>
    <w:rsid w:val="00FD7977"/>
    <w:rsid w:val="00FD7A47"/>
    <w:rsid w:val="00FD7AE4"/>
    <w:rsid w:val="00FD7D6B"/>
    <w:rsid w:val="00FD7E50"/>
    <w:rsid w:val="00FE00C4"/>
    <w:rsid w:val="00FE00DC"/>
    <w:rsid w:val="00FE0142"/>
    <w:rsid w:val="00FE0178"/>
    <w:rsid w:val="00FE0230"/>
    <w:rsid w:val="00FE043B"/>
    <w:rsid w:val="00FE0477"/>
    <w:rsid w:val="00FE04A0"/>
    <w:rsid w:val="00FE0657"/>
    <w:rsid w:val="00FE0AC1"/>
    <w:rsid w:val="00FE0CDC"/>
    <w:rsid w:val="00FE0DFA"/>
    <w:rsid w:val="00FE11F2"/>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65A"/>
    <w:rsid w:val="00FE279B"/>
    <w:rsid w:val="00FE28B2"/>
    <w:rsid w:val="00FE2A57"/>
    <w:rsid w:val="00FE2A81"/>
    <w:rsid w:val="00FE2B7B"/>
    <w:rsid w:val="00FE2CB2"/>
    <w:rsid w:val="00FE2CC4"/>
    <w:rsid w:val="00FE2E78"/>
    <w:rsid w:val="00FE2EE6"/>
    <w:rsid w:val="00FE3035"/>
    <w:rsid w:val="00FE30CD"/>
    <w:rsid w:val="00FE3100"/>
    <w:rsid w:val="00FE333B"/>
    <w:rsid w:val="00FE3768"/>
    <w:rsid w:val="00FE38E5"/>
    <w:rsid w:val="00FE3BC4"/>
    <w:rsid w:val="00FE3D47"/>
    <w:rsid w:val="00FE3FCB"/>
    <w:rsid w:val="00FE42C4"/>
    <w:rsid w:val="00FE4367"/>
    <w:rsid w:val="00FE4467"/>
    <w:rsid w:val="00FE47B0"/>
    <w:rsid w:val="00FE4ADC"/>
    <w:rsid w:val="00FE4B73"/>
    <w:rsid w:val="00FE4C4A"/>
    <w:rsid w:val="00FE4F70"/>
    <w:rsid w:val="00FE5172"/>
    <w:rsid w:val="00FE5236"/>
    <w:rsid w:val="00FE54E2"/>
    <w:rsid w:val="00FE569D"/>
    <w:rsid w:val="00FE5977"/>
    <w:rsid w:val="00FE5CB2"/>
    <w:rsid w:val="00FE5DC4"/>
    <w:rsid w:val="00FE5E39"/>
    <w:rsid w:val="00FE603A"/>
    <w:rsid w:val="00FE629C"/>
    <w:rsid w:val="00FE65BC"/>
    <w:rsid w:val="00FE65DB"/>
    <w:rsid w:val="00FE6918"/>
    <w:rsid w:val="00FE691B"/>
    <w:rsid w:val="00FE6A18"/>
    <w:rsid w:val="00FE6A5B"/>
    <w:rsid w:val="00FE6C45"/>
    <w:rsid w:val="00FE6C9E"/>
    <w:rsid w:val="00FE6DEC"/>
    <w:rsid w:val="00FE6F9F"/>
    <w:rsid w:val="00FE74E2"/>
    <w:rsid w:val="00FE74FC"/>
    <w:rsid w:val="00FE761D"/>
    <w:rsid w:val="00FE76FA"/>
    <w:rsid w:val="00FE7719"/>
    <w:rsid w:val="00FE7A09"/>
    <w:rsid w:val="00FE7DF8"/>
    <w:rsid w:val="00FE7EC9"/>
    <w:rsid w:val="00FE7ECF"/>
    <w:rsid w:val="00FF01C5"/>
    <w:rsid w:val="00FF01CD"/>
    <w:rsid w:val="00FF0224"/>
    <w:rsid w:val="00FF0289"/>
    <w:rsid w:val="00FF02D6"/>
    <w:rsid w:val="00FF0895"/>
    <w:rsid w:val="00FF0B15"/>
    <w:rsid w:val="00FF0B6A"/>
    <w:rsid w:val="00FF0B78"/>
    <w:rsid w:val="00FF0BBB"/>
    <w:rsid w:val="00FF10F7"/>
    <w:rsid w:val="00FF144D"/>
    <w:rsid w:val="00FF1455"/>
    <w:rsid w:val="00FF1716"/>
    <w:rsid w:val="00FF1920"/>
    <w:rsid w:val="00FF19A4"/>
    <w:rsid w:val="00FF1ACF"/>
    <w:rsid w:val="00FF1C00"/>
    <w:rsid w:val="00FF1E33"/>
    <w:rsid w:val="00FF23B1"/>
    <w:rsid w:val="00FF2635"/>
    <w:rsid w:val="00FF2740"/>
    <w:rsid w:val="00FF281E"/>
    <w:rsid w:val="00FF2A88"/>
    <w:rsid w:val="00FF2B6D"/>
    <w:rsid w:val="00FF2C35"/>
    <w:rsid w:val="00FF310D"/>
    <w:rsid w:val="00FF317F"/>
    <w:rsid w:val="00FF3682"/>
    <w:rsid w:val="00FF37C5"/>
    <w:rsid w:val="00FF3A12"/>
    <w:rsid w:val="00FF3BB0"/>
    <w:rsid w:val="00FF3CFC"/>
    <w:rsid w:val="00FF3D18"/>
    <w:rsid w:val="00FF43AF"/>
    <w:rsid w:val="00FF44EF"/>
    <w:rsid w:val="00FF44FB"/>
    <w:rsid w:val="00FF4510"/>
    <w:rsid w:val="00FF468D"/>
    <w:rsid w:val="00FF48E0"/>
    <w:rsid w:val="00FF4A98"/>
    <w:rsid w:val="00FF4EF6"/>
    <w:rsid w:val="00FF4FBE"/>
    <w:rsid w:val="00FF5026"/>
    <w:rsid w:val="00FF5085"/>
    <w:rsid w:val="00FF5173"/>
    <w:rsid w:val="00FF51D0"/>
    <w:rsid w:val="00FF52CC"/>
    <w:rsid w:val="00FF52E3"/>
    <w:rsid w:val="00FF5356"/>
    <w:rsid w:val="00FF5651"/>
    <w:rsid w:val="00FF56FC"/>
    <w:rsid w:val="00FF58AB"/>
    <w:rsid w:val="00FF597E"/>
    <w:rsid w:val="00FF598A"/>
    <w:rsid w:val="00FF5A68"/>
    <w:rsid w:val="00FF5A97"/>
    <w:rsid w:val="00FF5C00"/>
    <w:rsid w:val="00FF5C0F"/>
    <w:rsid w:val="00FF5D1A"/>
    <w:rsid w:val="00FF5DBA"/>
    <w:rsid w:val="00FF5ECD"/>
    <w:rsid w:val="00FF609A"/>
    <w:rsid w:val="00FF699C"/>
    <w:rsid w:val="00FF6A75"/>
    <w:rsid w:val="00FF6ACC"/>
    <w:rsid w:val="00FF6CF6"/>
    <w:rsid w:val="00FF70CF"/>
    <w:rsid w:val="00FF7296"/>
    <w:rsid w:val="00FF72A3"/>
    <w:rsid w:val="00FF74B5"/>
    <w:rsid w:val="00FF74BE"/>
    <w:rsid w:val="00FF74EC"/>
    <w:rsid w:val="00FF758E"/>
    <w:rsid w:val="00FF78A2"/>
    <w:rsid w:val="00FF78DB"/>
    <w:rsid w:val="00FF79F7"/>
    <w:rsid w:val="00FF7C6B"/>
    <w:rsid w:val="00FF7D89"/>
    <w:rsid w:val="038E6B2A"/>
    <w:rsid w:val="094CAF40"/>
    <w:rsid w:val="0AD0DF62"/>
    <w:rsid w:val="0B68AEF9"/>
    <w:rsid w:val="15DF2313"/>
    <w:rsid w:val="1611D801"/>
    <w:rsid w:val="17D97A89"/>
    <w:rsid w:val="18D78E62"/>
    <w:rsid w:val="19D657F5"/>
    <w:rsid w:val="1F40DC35"/>
    <w:rsid w:val="20AC3B2F"/>
    <w:rsid w:val="29A38992"/>
    <w:rsid w:val="2BB5EECF"/>
    <w:rsid w:val="2BF5025A"/>
    <w:rsid w:val="3198D9FD"/>
    <w:rsid w:val="31D68671"/>
    <w:rsid w:val="337AEF75"/>
    <w:rsid w:val="347B028A"/>
    <w:rsid w:val="3509F725"/>
    <w:rsid w:val="37BE99B0"/>
    <w:rsid w:val="3C66D6A7"/>
    <w:rsid w:val="3E23F959"/>
    <w:rsid w:val="421905AD"/>
    <w:rsid w:val="45FC021F"/>
    <w:rsid w:val="49CDBF9C"/>
    <w:rsid w:val="4B037766"/>
    <w:rsid w:val="4D0C1253"/>
    <w:rsid w:val="582E3135"/>
    <w:rsid w:val="5C62D1B1"/>
    <w:rsid w:val="5FF7F9E8"/>
    <w:rsid w:val="611853B6"/>
    <w:rsid w:val="6477B8FB"/>
    <w:rsid w:val="676D6794"/>
    <w:rsid w:val="679EA182"/>
    <w:rsid w:val="6A2C73F9"/>
    <w:rsid w:val="7BD040FB"/>
    <w:rsid w:val="7CA21A25"/>
    <w:rsid w:val="7E42ED4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5"/>
    <o:shapelayout v:ext="edit">
      <o:idmap v:ext="edit" data="2"/>
    </o:shapelayout>
  </w:shapeDefaults>
  <w:decimalSymbol w:val="."/>
  <w:listSeparator w:val=","/>
  <w14:docId w14:val="26881B31"/>
  <w15:docId w15:val="{334EE5FC-ADAA-45A6-8163-54FE4A8F0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10C1"/>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1371619">
      <w:bodyDiv w:val="1"/>
      <w:marLeft w:val="0"/>
      <w:marRight w:val="0"/>
      <w:marTop w:val="0"/>
      <w:marBottom w:val="0"/>
      <w:divBdr>
        <w:top w:val="none" w:sz="0" w:space="0" w:color="auto"/>
        <w:left w:val="none" w:sz="0" w:space="0" w:color="auto"/>
        <w:bottom w:val="none" w:sz="0" w:space="0" w:color="auto"/>
        <w:right w:val="none" w:sz="0" w:space="0" w:color="auto"/>
      </w:divBdr>
      <w:divsChild>
        <w:div w:id="68618016">
          <w:marLeft w:val="821"/>
          <w:marRight w:val="0"/>
          <w:marTop w:val="0"/>
          <w:marBottom w:val="0"/>
          <w:divBdr>
            <w:top w:val="none" w:sz="0" w:space="0" w:color="auto"/>
            <w:left w:val="none" w:sz="0" w:space="0" w:color="auto"/>
            <w:bottom w:val="none" w:sz="0" w:space="0" w:color="auto"/>
            <w:right w:val="none" w:sz="0" w:space="0" w:color="auto"/>
          </w:divBdr>
        </w:div>
        <w:div w:id="688063370">
          <w:marLeft w:val="821"/>
          <w:marRight w:val="0"/>
          <w:marTop w:val="0"/>
          <w:marBottom w:val="0"/>
          <w:divBdr>
            <w:top w:val="none" w:sz="0" w:space="0" w:color="auto"/>
            <w:left w:val="none" w:sz="0" w:space="0" w:color="auto"/>
            <w:bottom w:val="none" w:sz="0" w:space="0" w:color="auto"/>
            <w:right w:val="none" w:sz="0" w:space="0" w:color="auto"/>
          </w:divBdr>
        </w:div>
        <w:div w:id="964577042">
          <w:marLeft w:val="821"/>
          <w:marRight w:val="0"/>
          <w:marTop w:val="0"/>
          <w:marBottom w:val="0"/>
          <w:divBdr>
            <w:top w:val="none" w:sz="0" w:space="0" w:color="auto"/>
            <w:left w:val="none" w:sz="0" w:space="0" w:color="auto"/>
            <w:bottom w:val="none" w:sz="0" w:space="0" w:color="auto"/>
            <w:right w:val="none" w:sz="0" w:space="0" w:color="auto"/>
          </w:divBdr>
        </w:div>
        <w:div w:id="1551721944">
          <w:marLeft w:val="821"/>
          <w:marRight w:val="0"/>
          <w:marTop w:val="0"/>
          <w:marBottom w:val="0"/>
          <w:divBdr>
            <w:top w:val="none" w:sz="0" w:space="0" w:color="auto"/>
            <w:left w:val="none" w:sz="0" w:space="0" w:color="auto"/>
            <w:bottom w:val="none" w:sz="0" w:space="0" w:color="auto"/>
            <w:right w:val="none" w:sz="0" w:space="0" w:color="auto"/>
          </w:divBdr>
        </w:div>
        <w:div w:id="1562522953">
          <w:marLeft w:val="821"/>
          <w:marRight w:val="0"/>
          <w:marTop w:val="0"/>
          <w:marBottom w:val="0"/>
          <w:divBdr>
            <w:top w:val="none" w:sz="0" w:space="0" w:color="auto"/>
            <w:left w:val="none" w:sz="0" w:space="0" w:color="auto"/>
            <w:bottom w:val="none" w:sz="0" w:space="0" w:color="auto"/>
            <w:right w:val="none" w:sz="0" w:space="0" w:color="auto"/>
          </w:divBdr>
        </w:div>
        <w:div w:id="1606621362">
          <w:marLeft w:val="821"/>
          <w:marRight w:val="0"/>
          <w:marTop w:val="0"/>
          <w:marBottom w:val="0"/>
          <w:divBdr>
            <w:top w:val="none" w:sz="0" w:space="0" w:color="auto"/>
            <w:left w:val="none" w:sz="0" w:space="0" w:color="auto"/>
            <w:bottom w:val="none" w:sz="0" w:space="0" w:color="auto"/>
            <w:right w:val="none" w:sz="0" w:space="0" w:color="auto"/>
          </w:divBdr>
        </w:div>
        <w:div w:id="1823887173">
          <w:marLeft w:val="821"/>
          <w:marRight w:val="0"/>
          <w:marTop w:val="0"/>
          <w:marBottom w:val="0"/>
          <w:divBdr>
            <w:top w:val="none" w:sz="0" w:space="0" w:color="auto"/>
            <w:left w:val="none" w:sz="0" w:space="0" w:color="auto"/>
            <w:bottom w:val="none" w:sz="0" w:space="0" w:color="auto"/>
            <w:right w:val="none" w:sz="0" w:space="0" w:color="auto"/>
          </w:divBdr>
        </w:div>
        <w:div w:id="2098087784">
          <w:marLeft w:val="562"/>
          <w:marRight w:val="0"/>
          <w:marTop w:val="0"/>
          <w:marBottom w:val="0"/>
          <w:divBdr>
            <w:top w:val="none" w:sz="0" w:space="0" w:color="auto"/>
            <w:left w:val="none" w:sz="0" w:space="0" w:color="auto"/>
            <w:bottom w:val="none" w:sz="0" w:space="0" w:color="auto"/>
            <w:right w:val="none" w:sz="0" w:space="0" w:color="auto"/>
          </w:divBdr>
        </w:div>
      </w:divsChild>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6152393">
      <w:bodyDiv w:val="1"/>
      <w:marLeft w:val="0"/>
      <w:marRight w:val="0"/>
      <w:marTop w:val="0"/>
      <w:marBottom w:val="0"/>
      <w:divBdr>
        <w:top w:val="none" w:sz="0" w:space="0" w:color="auto"/>
        <w:left w:val="none" w:sz="0" w:space="0" w:color="auto"/>
        <w:bottom w:val="none" w:sz="0" w:space="0" w:color="auto"/>
        <w:right w:val="none" w:sz="0" w:space="0" w:color="auto"/>
      </w:divBdr>
      <w:divsChild>
        <w:div w:id="1358510588">
          <w:marLeft w:val="533"/>
          <w:marRight w:val="0"/>
          <w:marTop w:val="0"/>
          <w:marBottom w:val="0"/>
          <w:divBdr>
            <w:top w:val="none" w:sz="0" w:space="0" w:color="auto"/>
            <w:left w:val="none" w:sz="0" w:space="0" w:color="auto"/>
            <w:bottom w:val="none" w:sz="0" w:space="0" w:color="auto"/>
            <w:right w:val="none" w:sz="0" w:space="0" w:color="auto"/>
          </w:divBdr>
        </w:div>
        <w:div w:id="1825390420">
          <w:marLeft w:val="533"/>
          <w:marRight w:val="0"/>
          <w:marTop w:val="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5239418">
      <w:bodyDiv w:val="1"/>
      <w:marLeft w:val="0"/>
      <w:marRight w:val="0"/>
      <w:marTop w:val="0"/>
      <w:marBottom w:val="0"/>
      <w:divBdr>
        <w:top w:val="none" w:sz="0" w:space="0" w:color="auto"/>
        <w:left w:val="none" w:sz="0" w:space="0" w:color="auto"/>
        <w:bottom w:val="none" w:sz="0" w:space="0" w:color="auto"/>
        <w:right w:val="none" w:sz="0" w:space="0" w:color="auto"/>
      </w:divBdr>
      <w:divsChild>
        <w:div w:id="411507811">
          <w:marLeft w:val="562"/>
          <w:marRight w:val="0"/>
          <w:marTop w:val="0"/>
          <w:marBottom w:val="0"/>
          <w:divBdr>
            <w:top w:val="none" w:sz="0" w:space="0" w:color="auto"/>
            <w:left w:val="none" w:sz="0" w:space="0" w:color="auto"/>
            <w:bottom w:val="none" w:sz="0" w:space="0" w:color="auto"/>
            <w:right w:val="none" w:sz="0" w:space="0" w:color="auto"/>
          </w:divBdr>
        </w:div>
        <w:div w:id="611985226">
          <w:marLeft w:val="562"/>
          <w:marRight w:val="0"/>
          <w:marTop w:val="0"/>
          <w:marBottom w:val="0"/>
          <w:divBdr>
            <w:top w:val="none" w:sz="0" w:space="0" w:color="auto"/>
            <w:left w:val="none" w:sz="0" w:space="0" w:color="auto"/>
            <w:bottom w:val="none" w:sz="0" w:space="0" w:color="auto"/>
            <w:right w:val="none" w:sz="0" w:space="0" w:color="auto"/>
          </w:divBdr>
        </w:div>
        <w:div w:id="838232098">
          <w:marLeft w:val="562"/>
          <w:marRight w:val="0"/>
          <w:marTop w:val="0"/>
          <w:marBottom w:val="0"/>
          <w:divBdr>
            <w:top w:val="none" w:sz="0" w:space="0" w:color="auto"/>
            <w:left w:val="none" w:sz="0" w:space="0" w:color="auto"/>
            <w:bottom w:val="none" w:sz="0" w:space="0" w:color="auto"/>
            <w:right w:val="none" w:sz="0" w:space="0" w:color="auto"/>
          </w:divBdr>
        </w:div>
        <w:div w:id="1465150594">
          <w:marLeft w:val="562"/>
          <w:marRight w:val="0"/>
          <w:marTop w:val="0"/>
          <w:marBottom w:val="0"/>
          <w:divBdr>
            <w:top w:val="none" w:sz="0" w:space="0" w:color="auto"/>
            <w:left w:val="none" w:sz="0" w:space="0" w:color="auto"/>
            <w:bottom w:val="none" w:sz="0" w:space="0" w:color="auto"/>
            <w:right w:val="none" w:sz="0" w:space="0" w:color="auto"/>
          </w:divBdr>
        </w:div>
        <w:div w:id="1680501259">
          <w:marLeft w:val="821"/>
          <w:marRight w:val="0"/>
          <w:marTop w:val="0"/>
          <w:marBottom w:val="0"/>
          <w:divBdr>
            <w:top w:val="none" w:sz="0" w:space="0" w:color="auto"/>
            <w:left w:val="none" w:sz="0" w:space="0" w:color="auto"/>
            <w:bottom w:val="none" w:sz="0" w:space="0" w:color="auto"/>
            <w:right w:val="none" w:sz="0" w:space="0" w:color="auto"/>
          </w:divBdr>
        </w:div>
        <w:div w:id="1728721836">
          <w:marLeft w:val="562"/>
          <w:marRight w:val="0"/>
          <w:marTop w:val="0"/>
          <w:marBottom w:val="0"/>
          <w:divBdr>
            <w:top w:val="none" w:sz="0" w:space="0" w:color="auto"/>
            <w:left w:val="none" w:sz="0" w:space="0" w:color="auto"/>
            <w:bottom w:val="none" w:sz="0" w:space="0" w:color="auto"/>
            <w:right w:val="none" w:sz="0" w:space="0" w:color="auto"/>
          </w:divBdr>
        </w:div>
        <w:div w:id="1738481139">
          <w:marLeft w:val="562"/>
          <w:marRight w:val="0"/>
          <w:marTop w:val="0"/>
          <w:marBottom w:val="0"/>
          <w:divBdr>
            <w:top w:val="none" w:sz="0" w:space="0" w:color="auto"/>
            <w:left w:val="none" w:sz="0" w:space="0" w:color="auto"/>
            <w:bottom w:val="none" w:sz="0" w:space="0" w:color="auto"/>
            <w:right w:val="none" w:sz="0" w:space="0" w:color="auto"/>
          </w:divBdr>
        </w:div>
        <w:div w:id="2136830898">
          <w:marLeft w:val="562"/>
          <w:marRight w:val="0"/>
          <w:marTop w:val="0"/>
          <w:marBottom w:val="0"/>
          <w:divBdr>
            <w:top w:val="none" w:sz="0" w:space="0" w:color="auto"/>
            <w:left w:val="none" w:sz="0" w:space="0" w:color="auto"/>
            <w:bottom w:val="none" w:sz="0" w:space="0" w:color="auto"/>
            <w:right w:val="none" w:sz="0" w:space="0" w:color="auto"/>
          </w:divBdr>
        </w:div>
      </w:divsChild>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480115">
      <w:bodyDiv w:val="1"/>
      <w:marLeft w:val="0"/>
      <w:marRight w:val="0"/>
      <w:marTop w:val="0"/>
      <w:marBottom w:val="0"/>
      <w:divBdr>
        <w:top w:val="none" w:sz="0" w:space="0" w:color="auto"/>
        <w:left w:val="none" w:sz="0" w:space="0" w:color="auto"/>
        <w:bottom w:val="none" w:sz="0" w:space="0" w:color="auto"/>
        <w:right w:val="none" w:sz="0" w:space="0" w:color="auto"/>
      </w:divBdr>
      <w:divsChild>
        <w:div w:id="226918313">
          <w:marLeft w:val="806"/>
          <w:marRight w:val="0"/>
          <w:marTop w:val="0"/>
          <w:marBottom w:val="0"/>
          <w:divBdr>
            <w:top w:val="none" w:sz="0" w:space="0" w:color="auto"/>
            <w:left w:val="none" w:sz="0" w:space="0" w:color="auto"/>
            <w:bottom w:val="none" w:sz="0" w:space="0" w:color="auto"/>
            <w:right w:val="none" w:sz="0" w:space="0" w:color="auto"/>
          </w:divBdr>
        </w:div>
        <w:div w:id="309672915">
          <w:marLeft w:val="533"/>
          <w:marRight w:val="0"/>
          <w:marTop w:val="0"/>
          <w:marBottom w:val="0"/>
          <w:divBdr>
            <w:top w:val="none" w:sz="0" w:space="0" w:color="auto"/>
            <w:left w:val="none" w:sz="0" w:space="0" w:color="auto"/>
            <w:bottom w:val="none" w:sz="0" w:space="0" w:color="auto"/>
            <w:right w:val="none" w:sz="0" w:space="0" w:color="auto"/>
          </w:divBdr>
        </w:div>
        <w:div w:id="931939883">
          <w:marLeft w:val="533"/>
          <w:marRight w:val="0"/>
          <w:marTop w:val="0"/>
          <w:marBottom w:val="0"/>
          <w:divBdr>
            <w:top w:val="none" w:sz="0" w:space="0" w:color="auto"/>
            <w:left w:val="none" w:sz="0" w:space="0" w:color="auto"/>
            <w:bottom w:val="none" w:sz="0" w:space="0" w:color="auto"/>
            <w:right w:val="none" w:sz="0" w:space="0" w:color="auto"/>
          </w:divBdr>
        </w:div>
        <w:div w:id="1144660514">
          <w:marLeft w:val="274"/>
          <w:marRight w:val="0"/>
          <w:marTop w:val="240"/>
          <w:marBottom w:val="0"/>
          <w:divBdr>
            <w:top w:val="none" w:sz="0" w:space="0" w:color="auto"/>
            <w:left w:val="none" w:sz="0" w:space="0" w:color="auto"/>
            <w:bottom w:val="none" w:sz="0" w:space="0" w:color="auto"/>
            <w:right w:val="none" w:sz="0" w:space="0" w:color="auto"/>
          </w:divBdr>
        </w:div>
        <w:div w:id="1535534419">
          <w:marLeft w:val="533"/>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536154">
      <w:bodyDiv w:val="1"/>
      <w:marLeft w:val="0"/>
      <w:marRight w:val="0"/>
      <w:marTop w:val="0"/>
      <w:marBottom w:val="0"/>
      <w:divBdr>
        <w:top w:val="none" w:sz="0" w:space="0" w:color="auto"/>
        <w:left w:val="none" w:sz="0" w:space="0" w:color="auto"/>
        <w:bottom w:val="none" w:sz="0" w:space="0" w:color="auto"/>
        <w:right w:val="none" w:sz="0" w:space="0" w:color="auto"/>
      </w:divBdr>
      <w:divsChild>
        <w:div w:id="428890579">
          <w:marLeft w:val="80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61077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0256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1924878">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8591307">
      <w:bodyDiv w:val="1"/>
      <w:marLeft w:val="0"/>
      <w:marRight w:val="0"/>
      <w:marTop w:val="0"/>
      <w:marBottom w:val="0"/>
      <w:divBdr>
        <w:top w:val="none" w:sz="0" w:space="0" w:color="auto"/>
        <w:left w:val="none" w:sz="0" w:space="0" w:color="auto"/>
        <w:bottom w:val="none" w:sz="0" w:space="0" w:color="auto"/>
        <w:right w:val="none" w:sz="0" w:space="0" w:color="auto"/>
      </w:divBdr>
      <w:divsChild>
        <w:div w:id="97719482">
          <w:marLeft w:val="547"/>
          <w:marRight w:val="0"/>
          <w:marTop w:val="0"/>
          <w:marBottom w:val="0"/>
          <w:divBdr>
            <w:top w:val="none" w:sz="0" w:space="0" w:color="auto"/>
            <w:left w:val="none" w:sz="0" w:space="0" w:color="auto"/>
            <w:bottom w:val="none" w:sz="0" w:space="0" w:color="auto"/>
            <w:right w:val="none" w:sz="0" w:space="0" w:color="auto"/>
          </w:divBdr>
        </w:div>
        <w:div w:id="112141906">
          <w:marLeft w:val="547"/>
          <w:marRight w:val="0"/>
          <w:marTop w:val="0"/>
          <w:marBottom w:val="0"/>
          <w:divBdr>
            <w:top w:val="none" w:sz="0" w:space="0" w:color="auto"/>
            <w:left w:val="none" w:sz="0" w:space="0" w:color="auto"/>
            <w:bottom w:val="none" w:sz="0" w:space="0" w:color="auto"/>
            <w:right w:val="none" w:sz="0" w:space="0" w:color="auto"/>
          </w:divBdr>
        </w:div>
        <w:div w:id="430511065">
          <w:marLeft w:val="547"/>
          <w:marRight w:val="0"/>
          <w:marTop w:val="0"/>
          <w:marBottom w:val="0"/>
          <w:divBdr>
            <w:top w:val="none" w:sz="0" w:space="0" w:color="auto"/>
            <w:left w:val="none" w:sz="0" w:space="0" w:color="auto"/>
            <w:bottom w:val="none" w:sz="0" w:space="0" w:color="auto"/>
            <w:right w:val="none" w:sz="0" w:space="0" w:color="auto"/>
          </w:divBdr>
        </w:div>
        <w:div w:id="1833594377">
          <w:marLeft w:val="547"/>
          <w:marRight w:val="0"/>
          <w:marTop w:val="0"/>
          <w:marBottom w:val="0"/>
          <w:divBdr>
            <w:top w:val="none" w:sz="0" w:space="0" w:color="auto"/>
            <w:left w:val="none" w:sz="0" w:space="0" w:color="auto"/>
            <w:bottom w:val="none" w:sz="0" w:space="0" w:color="auto"/>
            <w:right w:val="none" w:sz="0" w:space="0" w:color="auto"/>
          </w:divBdr>
        </w:div>
        <w:div w:id="1839610830">
          <w:marLeft w:val="547"/>
          <w:marRight w:val="0"/>
          <w:marTop w:val="0"/>
          <w:marBottom w:val="0"/>
          <w:divBdr>
            <w:top w:val="none" w:sz="0" w:space="0" w:color="auto"/>
            <w:left w:val="none" w:sz="0" w:space="0" w:color="auto"/>
            <w:bottom w:val="none" w:sz="0" w:space="0" w:color="auto"/>
            <w:right w:val="none" w:sz="0" w:space="0" w:color="auto"/>
          </w:divBdr>
        </w:div>
        <w:div w:id="1969580689">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8787158">
      <w:bodyDiv w:val="1"/>
      <w:marLeft w:val="0"/>
      <w:marRight w:val="0"/>
      <w:marTop w:val="0"/>
      <w:marBottom w:val="0"/>
      <w:divBdr>
        <w:top w:val="none" w:sz="0" w:space="0" w:color="auto"/>
        <w:left w:val="none" w:sz="0" w:space="0" w:color="auto"/>
        <w:bottom w:val="none" w:sz="0" w:space="0" w:color="auto"/>
        <w:right w:val="none" w:sz="0" w:space="0" w:color="auto"/>
      </w:divBdr>
      <w:divsChild>
        <w:div w:id="14230205">
          <w:marLeft w:val="547"/>
          <w:marRight w:val="0"/>
          <w:marTop w:val="0"/>
          <w:marBottom w:val="0"/>
          <w:divBdr>
            <w:top w:val="none" w:sz="0" w:space="0" w:color="auto"/>
            <w:left w:val="none" w:sz="0" w:space="0" w:color="auto"/>
            <w:bottom w:val="none" w:sz="0" w:space="0" w:color="auto"/>
            <w:right w:val="none" w:sz="0" w:space="0" w:color="auto"/>
          </w:divBdr>
        </w:div>
        <w:div w:id="487283912">
          <w:marLeft w:val="547"/>
          <w:marRight w:val="0"/>
          <w:marTop w:val="0"/>
          <w:marBottom w:val="0"/>
          <w:divBdr>
            <w:top w:val="none" w:sz="0" w:space="0" w:color="auto"/>
            <w:left w:val="none" w:sz="0" w:space="0" w:color="auto"/>
            <w:bottom w:val="none" w:sz="0" w:space="0" w:color="auto"/>
            <w:right w:val="none" w:sz="0" w:space="0" w:color="auto"/>
          </w:divBdr>
        </w:div>
      </w:divsChild>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4267159">
      <w:bodyDiv w:val="1"/>
      <w:marLeft w:val="0"/>
      <w:marRight w:val="0"/>
      <w:marTop w:val="0"/>
      <w:marBottom w:val="0"/>
      <w:divBdr>
        <w:top w:val="none" w:sz="0" w:space="0" w:color="auto"/>
        <w:left w:val="none" w:sz="0" w:space="0" w:color="auto"/>
        <w:bottom w:val="none" w:sz="0" w:space="0" w:color="auto"/>
        <w:right w:val="none" w:sz="0" w:space="0" w:color="auto"/>
      </w:divBdr>
      <w:divsChild>
        <w:div w:id="770275226">
          <w:marLeft w:val="907"/>
          <w:marRight w:val="0"/>
          <w:marTop w:val="30"/>
          <w:marBottom w:val="0"/>
          <w:divBdr>
            <w:top w:val="none" w:sz="0" w:space="0" w:color="auto"/>
            <w:left w:val="none" w:sz="0" w:space="0" w:color="auto"/>
            <w:bottom w:val="none" w:sz="0" w:space="0" w:color="auto"/>
            <w:right w:val="none" w:sz="0" w:space="0" w:color="auto"/>
          </w:divBdr>
        </w:div>
        <w:div w:id="1827015942">
          <w:marLeft w:val="2160"/>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1274306">
      <w:bodyDiv w:val="1"/>
      <w:marLeft w:val="0"/>
      <w:marRight w:val="0"/>
      <w:marTop w:val="0"/>
      <w:marBottom w:val="0"/>
      <w:divBdr>
        <w:top w:val="none" w:sz="0" w:space="0" w:color="auto"/>
        <w:left w:val="none" w:sz="0" w:space="0" w:color="auto"/>
        <w:bottom w:val="none" w:sz="0" w:space="0" w:color="auto"/>
        <w:right w:val="none" w:sz="0" w:space="0" w:color="auto"/>
      </w:divBdr>
      <w:divsChild>
        <w:div w:id="905267372">
          <w:marLeft w:val="806"/>
          <w:marRight w:val="0"/>
          <w:marTop w:val="0"/>
          <w:marBottom w:val="0"/>
          <w:divBdr>
            <w:top w:val="none" w:sz="0" w:space="0" w:color="auto"/>
            <w:left w:val="none" w:sz="0" w:space="0" w:color="auto"/>
            <w:bottom w:val="none" w:sz="0" w:space="0" w:color="auto"/>
            <w:right w:val="none" w:sz="0" w:space="0" w:color="auto"/>
          </w:divBdr>
        </w:div>
        <w:div w:id="1070155047">
          <w:marLeft w:val="533"/>
          <w:marRight w:val="0"/>
          <w:marTop w:val="0"/>
          <w:marBottom w:val="0"/>
          <w:divBdr>
            <w:top w:val="none" w:sz="0" w:space="0" w:color="auto"/>
            <w:left w:val="none" w:sz="0" w:space="0" w:color="auto"/>
            <w:bottom w:val="none" w:sz="0" w:space="0" w:color="auto"/>
            <w:right w:val="none" w:sz="0" w:space="0" w:color="auto"/>
          </w:divBdr>
        </w:div>
        <w:div w:id="1607693852">
          <w:marLeft w:val="806"/>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953288">
      <w:bodyDiv w:val="1"/>
      <w:marLeft w:val="0"/>
      <w:marRight w:val="0"/>
      <w:marTop w:val="0"/>
      <w:marBottom w:val="0"/>
      <w:divBdr>
        <w:top w:val="none" w:sz="0" w:space="0" w:color="auto"/>
        <w:left w:val="none" w:sz="0" w:space="0" w:color="auto"/>
        <w:bottom w:val="none" w:sz="0" w:space="0" w:color="auto"/>
        <w:right w:val="none" w:sz="0" w:space="0" w:color="auto"/>
      </w:divBdr>
      <w:divsChild>
        <w:div w:id="753624802">
          <w:marLeft w:val="547"/>
          <w:marRight w:val="0"/>
          <w:marTop w:val="0"/>
          <w:marBottom w:val="0"/>
          <w:divBdr>
            <w:top w:val="none" w:sz="0" w:space="0" w:color="auto"/>
            <w:left w:val="none" w:sz="0" w:space="0" w:color="auto"/>
            <w:bottom w:val="none" w:sz="0" w:space="0" w:color="auto"/>
            <w:right w:val="none" w:sz="0" w:space="0" w:color="auto"/>
          </w:divBdr>
        </w:div>
        <w:div w:id="1187714765">
          <w:marLeft w:val="547"/>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4483921">
      <w:bodyDiv w:val="1"/>
      <w:marLeft w:val="0"/>
      <w:marRight w:val="0"/>
      <w:marTop w:val="0"/>
      <w:marBottom w:val="0"/>
      <w:divBdr>
        <w:top w:val="none" w:sz="0" w:space="0" w:color="auto"/>
        <w:left w:val="none" w:sz="0" w:space="0" w:color="auto"/>
        <w:bottom w:val="none" w:sz="0" w:space="0" w:color="auto"/>
        <w:right w:val="none" w:sz="0" w:space="0" w:color="auto"/>
      </w:divBdr>
      <w:divsChild>
        <w:div w:id="531305318">
          <w:marLeft w:val="547"/>
          <w:marRight w:val="0"/>
          <w:marTop w:val="0"/>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8116502">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1389407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33394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6962681">
      <w:bodyDiv w:val="1"/>
      <w:marLeft w:val="0"/>
      <w:marRight w:val="0"/>
      <w:marTop w:val="0"/>
      <w:marBottom w:val="0"/>
      <w:divBdr>
        <w:top w:val="none" w:sz="0" w:space="0" w:color="auto"/>
        <w:left w:val="none" w:sz="0" w:space="0" w:color="auto"/>
        <w:bottom w:val="none" w:sz="0" w:space="0" w:color="auto"/>
        <w:right w:val="none" w:sz="0" w:space="0" w:color="auto"/>
      </w:divBdr>
      <w:divsChild>
        <w:div w:id="1128548299">
          <w:marLeft w:val="1267"/>
          <w:marRight w:val="0"/>
          <w:marTop w:val="0"/>
          <w:marBottom w:val="0"/>
          <w:divBdr>
            <w:top w:val="none" w:sz="0" w:space="0" w:color="auto"/>
            <w:left w:val="none" w:sz="0" w:space="0" w:color="auto"/>
            <w:bottom w:val="none" w:sz="0" w:space="0" w:color="auto"/>
            <w:right w:val="none" w:sz="0" w:space="0" w:color="auto"/>
          </w:divBdr>
        </w:div>
        <w:div w:id="1651905813">
          <w:marLeft w:val="1800"/>
          <w:marRight w:val="0"/>
          <w:marTop w:val="0"/>
          <w:marBottom w:val="0"/>
          <w:divBdr>
            <w:top w:val="none" w:sz="0" w:space="0" w:color="auto"/>
            <w:left w:val="none" w:sz="0" w:space="0" w:color="auto"/>
            <w:bottom w:val="none" w:sz="0" w:space="0" w:color="auto"/>
            <w:right w:val="none" w:sz="0" w:space="0" w:color="auto"/>
          </w:divBdr>
        </w:div>
      </w:divsChild>
    </w:div>
    <w:div w:id="152813112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3369875">
      <w:bodyDiv w:val="1"/>
      <w:marLeft w:val="0"/>
      <w:marRight w:val="0"/>
      <w:marTop w:val="0"/>
      <w:marBottom w:val="0"/>
      <w:divBdr>
        <w:top w:val="none" w:sz="0" w:space="0" w:color="auto"/>
        <w:left w:val="none" w:sz="0" w:space="0" w:color="auto"/>
        <w:bottom w:val="none" w:sz="0" w:space="0" w:color="auto"/>
        <w:right w:val="none" w:sz="0" w:space="0" w:color="auto"/>
      </w:divBdr>
    </w:div>
    <w:div w:id="1660960999">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6083199">
      <w:bodyDiv w:val="1"/>
      <w:marLeft w:val="0"/>
      <w:marRight w:val="0"/>
      <w:marTop w:val="0"/>
      <w:marBottom w:val="0"/>
      <w:divBdr>
        <w:top w:val="none" w:sz="0" w:space="0" w:color="auto"/>
        <w:left w:val="none" w:sz="0" w:space="0" w:color="auto"/>
        <w:bottom w:val="none" w:sz="0" w:space="0" w:color="auto"/>
        <w:right w:val="none" w:sz="0" w:space="0" w:color="auto"/>
      </w:divBdr>
      <w:divsChild>
        <w:div w:id="245040198">
          <w:marLeft w:val="547"/>
          <w:marRight w:val="0"/>
          <w:marTop w:val="0"/>
          <w:marBottom w:val="0"/>
          <w:divBdr>
            <w:top w:val="none" w:sz="0" w:space="0" w:color="auto"/>
            <w:left w:val="none" w:sz="0" w:space="0" w:color="auto"/>
            <w:bottom w:val="none" w:sz="0" w:space="0" w:color="auto"/>
            <w:right w:val="none" w:sz="0" w:space="0" w:color="auto"/>
          </w:divBdr>
        </w:div>
        <w:div w:id="422067944">
          <w:marLeft w:val="547"/>
          <w:marRight w:val="0"/>
          <w:marTop w:val="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5594343">
      <w:bodyDiv w:val="1"/>
      <w:marLeft w:val="0"/>
      <w:marRight w:val="0"/>
      <w:marTop w:val="0"/>
      <w:marBottom w:val="0"/>
      <w:divBdr>
        <w:top w:val="none" w:sz="0" w:space="0" w:color="auto"/>
        <w:left w:val="none" w:sz="0" w:space="0" w:color="auto"/>
        <w:bottom w:val="none" w:sz="0" w:space="0" w:color="auto"/>
        <w:right w:val="none" w:sz="0" w:space="0" w:color="auto"/>
      </w:divBdr>
      <w:divsChild>
        <w:div w:id="1546600859">
          <w:marLeft w:val="806"/>
          <w:marRight w:val="0"/>
          <w:marTop w:val="0"/>
          <w:marBottom w:val="0"/>
          <w:divBdr>
            <w:top w:val="none" w:sz="0" w:space="0" w:color="auto"/>
            <w:left w:val="none" w:sz="0" w:space="0" w:color="auto"/>
            <w:bottom w:val="none" w:sz="0" w:space="0" w:color="auto"/>
            <w:right w:val="none" w:sz="0" w:space="0" w:color="auto"/>
          </w:divBdr>
        </w:div>
        <w:div w:id="1879662437">
          <w:marLeft w:val="533"/>
          <w:marRight w:val="0"/>
          <w:marTop w:val="0"/>
          <w:marBottom w:val="0"/>
          <w:divBdr>
            <w:top w:val="none" w:sz="0" w:space="0" w:color="auto"/>
            <w:left w:val="none" w:sz="0" w:space="0" w:color="auto"/>
            <w:bottom w:val="none" w:sz="0" w:space="0" w:color="auto"/>
            <w:right w:val="none" w:sz="0" w:space="0" w:color="auto"/>
          </w:divBdr>
        </w:div>
      </w:divsChild>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6366288">
      <w:bodyDiv w:val="1"/>
      <w:marLeft w:val="0"/>
      <w:marRight w:val="0"/>
      <w:marTop w:val="0"/>
      <w:marBottom w:val="0"/>
      <w:divBdr>
        <w:top w:val="none" w:sz="0" w:space="0" w:color="auto"/>
        <w:left w:val="none" w:sz="0" w:space="0" w:color="auto"/>
        <w:bottom w:val="none" w:sz="0" w:space="0" w:color="auto"/>
        <w:right w:val="none" w:sz="0" w:space="0" w:color="auto"/>
      </w:divBdr>
      <w:divsChild>
        <w:div w:id="145510929">
          <w:marLeft w:val="547"/>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526821">
      <w:bodyDiv w:val="1"/>
      <w:marLeft w:val="0"/>
      <w:marRight w:val="0"/>
      <w:marTop w:val="0"/>
      <w:marBottom w:val="0"/>
      <w:divBdr>
        <w:top w:val="none" w:sz="0" w:space="0" w:color="auto"/>
        <w:left w:val="none" w:sz="0" w:space="0" w:color="auto"/>
        <w:bottom w:val="none" w:sz="0" w:space="0" w:color="auto"/>
        <w:right w:val="none" w:sz="0" w:space="0" w:color="auto"/>
      </w:divBdr>
      <w:divsChild>
        <w:div w:id="83916871">
          <w:marLeft w:val="907"/>
          <w:marRight w:val="0"/>
          <w:marTop w:val="3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1823423">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9300444">
      <w:bodyDiv w:val="1"/>
      <w:marLeft w:val="0"/>
      <w:marRight w:val="0"/>
      <w:marTop w:val="0"/>
      <w:marBottom w:val="0"/>
      <w:divBdr>
        <w:top w:val="none" w:sz="0" w:space="0" w:color="auto"/>
        <w:left w:val="none" w:sz="0" w:space="0" w:color="auto"/>
        <w:bottom w:val="none" w:sz="0" w:space="0" w:color="auto"/>
        <w:right w:val="none" w:sz="0" w:space="0" w:color="auto"/>
      </w:divBdr>
      <w:divsChild>
        <w:div w:id="343019138">
          <w:marLeft w:val="1166"/>
          <w:marRight w:val="0"/>
          <w:marTop w:val="0"/>
          <w:marBottom w:val="0"/>
          <w:divBdr>
            <w:top w:val="none" w:sz="0" w:space="0" w:color="auto"/>
            <w:left w:val="none" w:sz="0" w:space="0" w:color="auto"/>
            <w:bottom w:val="none" w:sz="0" w:space="0" w:color="auto"/>
            <w:right w:val="none" w:sz="0" w:space="0" w:color="auto"/>
          </w:divBdr>
        </w:div>
        <w:div w:id="703020079">
          <w:marLeft w:val="1166"/>
          <w:marRight w:val="0"/>
          <w:marTop w:val="0"/>
          <w:marBottom w:val="0"/>
          <w:divBdr>
            <w:top w:val="none" w:sz="0" w:space="0" w:color="auto"/>
            <w:left w:val="none" w:sz="0" w:space="0" w:color="auto"/>
            <w:bottom w:val="none" w:sz="0" w:space="0" w:color="auto"/>
            <w:right w:val="none" w:sz="0" w:space="0" w:color="auto"/>
          </w:divBdr>
        </w:div>
      </w:divsChild>
    </w:div>
    <w:div w:id="1844777794">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845996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package" Target="embeddings/Microsoft_Visio_Drawing2.vsdx"/><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package" Target="embeddings/Microsoft_Visio_Drawing23.vsdx"/><Relationship Id="rId84" Type="http://schemas.openxmlformats.org/officeDocument/2006/relationships/image" Target="media/image42.png"/><Relationship Id="rId89" Type="http://schemas.openxmlformats.org/officeDocument/2006/relationships/image" Target="media/image46.emf"/><Relationship Id="rId16" Type="http://schemas.openxmlformats.org/officeDocument/2006/relationships/image" Target="media/image4.emf"/><Relationship Id="rId107" Type="http://schemas.openxmlformats.org/officeDocument/2006/relationships/header" Target="header1.xml"/><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package" Target="embeddings/Microsoft_Visio_Drawing18.vsdx"/><Relationship Id="rId74" Type="http://schemas.openxmlformats.org/officeDocument/2006/relationships/package" Target="embeddings/Microsoft_Visio_Drawing26.vsdx"/><Relationship Id="rId79" Type="http://schemas.openxmlformats.org/officeDocument/2006/relationships/package" Target="embeddings/Microsoft_Visio_Drawing27.vsdx"/><Relationship Id="rId102" Type="http://schemas.openxmlformats.org/officeDocument/2006/relationships/package" Target="embeddings/Microsoft_Visio_Drawing32.vsdx"/><Relationship Id="rId5" Type="http://schemas.openxmlformats.org/officeDocument/2006/relationships/customXml" Target="../customXml/item5.xml"/><Relationship Id="rId90" Type="http://schemas.openxmlformats.org/officeDocument/2006/relationships/package" Target="embeddings/Microsoft_Visio_Drawing30.vsdx"/><Relationship Id="rId95" Type="http://schemas.openxmlformats.org/officeDocument/2006/relationships/image" Target="media/image51.emf"/><Relationship Id="rId22" Type="http://schemas.openxmlformats.org/officeDocument/2006/relationships/image" Target="media/image8.emf"/><Relationship Id="rId27" Type="http://schemas.openxmlformats.org/officeDocument/2006/relationships/image" Target="media/image11.emf"/><Relationship Id="rId43" Type="http://schemas.openxmlformats.org/officeDocument/2006/relationships/image" Target="media/image19.png"/><Relationship Id="rId48" Type="http://schemas.openxmlformats.org/officeDocument/2006/relationships/package" Target="embeddings/Microsoft_Visio_Drawing13.vsdx"/><Relationship Id="rId64" Type="http://schemas.openxmlformats.org/officeDocument/2006/relationships/package" Target="embeddings/Microsoft_Visio_Drawing21.vsdx"/><Relationship Id="rId69" Type="http://schemas.openxmlformats.org/officeDocument/2006/relationships/image" Target="media/image33.emf"/><Relationship Id="rId80" Type="http://schemas.openxmlformats.org/officeDocument/2006/relationships/image" Target="media/image40.emf"/><Relationship Id="rId85" Type="http://schemas.openxmlformats.org/officeDocument/2006/relationships/image" Target="media/image43.png"/><Relationship Id="rId12" Type="http://schemas.openxmlformats.org/officeDocument/2006/relationships/image" Target="media/image1.png"/><Relationship Id="rId17" Type="http://schemas.openxmlformats.org/officeDocument/2006/relationships/package" Target="embeddings/Microsoft_Visio_Drawing1.vsdx"/><Relationship Id="rId33" Type="http://schemas.openxmlformats.org/officeDocument/2006/relationships/image" Target="media/image14.emf"/><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image" Target="media/image57.png"/><Relationship Id="rId108" Type="http://schemas.openxmlformats.org/officeDocument/2006/relationships/footer" Target="footer1.xml"/><Relationship Id="rId54" Type="http://schemas.openxmlformats.org/officeDocument/2006/relationships/package" Target="embeddings/Microsoft_Visio_Drawing16.vsdx"/><Relationship Id="rId70" Type="http://schemas.openxmlformats.org/officeDocument/2006/relationships/package" Target="embeddings/Microsoft_Visio_Drawing24.vsdx"/><Relationship Id="rId75" Type="http://schemas.openxmlformats.org/officeDocument/2006/relationships/image" Target="media/image36.png"/><Relationship Id="rId91" Type="http://schemas.openxmlformats.org/officeDocument/2006/relationships/image" Target="media/image47.emf"/><Relationship Id="rId96" Type="http://schemas.openxmlformats.org/officeDocument/2006/relationships/package" Target="embeddings/Microsoft_Visio_Drawing31.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9.png"/><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5.vsdx"/><Relationship Id="rId60" Type="http://schemas.openxmlformats.org/officeDocument/2006/relationships/package" Target="embeddings/Microsoft_Visio_Drawing19.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9.emf"/><Relationship Id="rId81" Type="http://schemas.openxmlformats.org/officeDocument/2006/relationships/package" Target="embeddings/Microsoft_Visio_Drawing28.vsdx"/><Relationship Id="rId86" Type="http://schemas.openxmlformats.org/officeDocument/2006/relationships/image" Target="media/image44.png"/><Relationship Id="rId94" Type="http://schemas.openxmlformats.org/officeDocument/2006/relationships/image" Target="media/image50.png"/><Relationship Id="rId99" Type="http://schemas.openxmlformats.org/officeDocument/2006/relationships/image" Target="media/image54.png"/><Relationship Id="rId101" Type="http://schemas.openxmlformats.org/officeDocument/2006/relationships/image" Target="media/image56.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17.emf"/><Relationship Id="rId109" Type="http://schemas.openxmlformats.org/officeDocument/2006/relationships/footer" Target="footer2.xml"/><Relationship Id="rId34" Type="http://schemas.openxmlformats.org/officeDocument/2006/relationships/package" Target="embeddings/Microsoft_Visio_Drawing7.vsdx"/><Relationship Id="rId50" Type="http://schemas.openxmlformats.org/officeDocument/2006/relationships/package" Target="embeddings/Microsoft_Visio_Drawing14.vsdx"/><Relationship Id="rId55" Type="http://schemas.openxmlformats.org/officeDocument/2006/relationships/image" Target="media/image26.emf"/><Relationship Id="rId76" Type="http://schemas.openxmlformats.org/officeDocument/2006/relationships/image" Target="media/image37.png"/><Relationship Id="rId97" Type="http://schemas.openxmlformats.org/officeDocument/2006/relationships/image" Target="media/image52.jpeg"/><Relationship Id="rId104" Type="http://schemas.openxmlformats.org/officeDocument/2006/relationships/image" Target="media/image58.emf"/><Relationship Id="rId7" Type="http://schemas.openxmlformats.org/officeDocument/2006/relationships/styles" Target="styles.xml"/><Relationship Id="rId71" Type="http://schemas.openxmlformats.org/officeDocument/2006/relationships/image" Target="media/image34.emf"/><Relationship Id="rId92" Type="http://schemas.openxmlformats.org/officeDocument/2006/relationships/image" Target="media/image48.emf"/><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9.png"/><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package" Target="embeddings/Microsoft_Visio_Drawing22.vsdx"/><Relationship Id="rId87" Type="http://schemas.openxmlformats.org/officeDocument/2006/relationships/image" Target="media/image45.png"/><Relationship Id="rId110" Type="http://schemas.openxmlformats.org/officeDocument/2006/relationships/fontTable" Target="fontTable.xml"/><Relationship Id="rId61" Type="http://schemas.openxmlformats.org/officeDocument/2006/relationships/image" Target="media/image29.emf"/><Relationship Id="rId82" Type="http://schemas.openxmlformats.org/officeDocument/2006/relationships/image" Target="media/image41.emf"/><Relationship Id="rId19" Type="http://schemas.openxmlformats.org/officeDocument/2006/relationships/image" Target="media/image6.png"/><Relationship Id="rId14" Type="http://schemas.openxmlformats.org/officeDocument/2006/relationships/image" Target="media/image3.emf"/><Relationship Id="rId30" Type="http://schemas.openxmlformats.org/officeDocument/2006/relationships/oleObject" Target="embeddings/oleObject1.bin"/><Relationship Id="rId35" Type="http://schemas.openxmlformats.org/officeDocument/2006/relationships/image" Target="media/image15.emf"/><Relationship Id="rId56" Type="http://schemas.openxmlformats.org/officeDocument/2006/relationships/package" Target="embeddings/Microsoft_Visio_Drawing17.vsdx"/><Relationship Id="rId77" Type="http://schemas.openxmlformats.org/officeDocument/2006/relationships/image" Target="media/image38.png"/><Relationship Id="rId100" Type="http://schemas.openxmlformats.org/officeDocument/2006/relationships/image" Target="media/image55.png"/><Relationship Id="rId105" Type="http://schemas.openxmlformats.org/officeDocument/2006/relationships/package" Target="embeddings/Microsoft_Visio_Drawing3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package" Target="embeddings/Microsoft_Visio_Drawing25.vsdx"/><Relationship Id="rId93" Type="http://schemas.openxmlformats.org/officeDocument/2006/relationships/image" Target="media/image49.emf"/><Relationship Id="rId98" Type="http://schemas.openxmlformats.org/officeDocument/2006/relationships/image" Target="media/image53.png"/><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package" Target="embeddings/Microsoft_Visio_Drawing12.vsdx"/><Relationship Id="rId67" Type="http://schemas.openxmlformats.org/officeDocument/2006/relationships/image" Target="media/image32.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package" Target="embeddings/Microsoft_Visio_Drawing20.vsdx"/><Relationship Id="rId83" Type="http://schemas.openxmlformats.org/officeDocument/2006/relationships/package" Target="embeddings/Microsoft_Visio_Drawing29.vsdx"/><Relationship Id="rId88" Type="http://schemas.openxmlformats.org/officeDocument/2006/relationships/image" Target="media/image46.png"/><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HR33RHYHUWRF-507899316-21330</_dlc_DocId>
    <_dlc_DocIdUrl xmlns="ca125759-a0e7-4469-93e0-e34bba23bda5">
      <Url>https://qualcomm.sharepoint.com/teams/pentari/_layouts/15/DocIdRedir.aspx?ID=HR33RHYHUWRF-507899316-21330</Url>
      <Description>HR33RHYHUWRF-507899316-21330</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5.xml><?xml version="1.0" encoding="utf-8"?>
<ds:datastoreItem xmlns:ds="http://schemas.openxmlformats.org/officeDocument/2006/customXml" ds:itemID="{3BDE1E5A-28FD-4A52-B008-C57285BBD7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6</TotalTime>
  <Pages>57</Pages>
  <Words>24042</Words>
  <Characters>133770</Characters>
  <Application>Microsoft Office Word</Application>
  <DocSecurity>0</DocSecurity>
  <Lines>1114</Lines>
  <Paragraphs>314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157498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9</cp:revision>
  <cp:lastPrinted>2022-04-25T18:02:00Z</cp:lastPrinted>
  <dcterms:created xsi:type="dcterms:W3CDTF">2023-02-17T20:05:00Z</dcterms:created>
  <dcterms:modified xsi:type="dcterms:W3CDTF">2023-02-17T20:30:00Z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87c7f75f-6da0-4230-98e0-7ecabaca1652</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